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2ead" w14:paraId="aa12ead" w:rsidRDefault="0011657F" w:rsidP="002A11F7" w:rsidR="002A11F7" w:rsidRPr="00283AF0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15CA3" w:rsidP="002A11F7" w:rsidR="002A11F7" w:rsidRPr="00283AF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>Republika H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rvatska 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E15CA3" w:rsidP="002A11F7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2A11F7" w:rsidP="002A11F7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A11F7" w:rsidP="002A11F7" w:rsidR="002A11F7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2A11F7" w:rsidP="002A11F7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2A11F7" w:rsidP="002A11F7" w:rsidR="002A11F7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2A11F7" w:rsidP="002A11F7" w:rsidR="002A11F7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hAnsi="Times New Roman" w:ascii="Times New Roman"/>
          <w:sz w:val="24"/>
          <w:szCs w:val="24"/>
        </w:rPr>
        <w:t xml:space="preserve">Trgovački sud u Zadru, po sutkinji Tini Grgas,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uvjeta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imovinom dužnika pojedinca-trgovca pojedinca R.L.E. za popravak i preinake metalnih brodova, Mirko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t.p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.,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OIB: 74856995382, Drniš, Krš 2, odlučujući o prijedlogu privremene stečajne upraviteljice dužnika Ivanke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Bosotine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Dalmatinskog sabora 3 od 19. veljače 2018. za produljenje roka za izradu izvješća, 21. veljače 2018. </w:t>
      </w:r>
    </w:p>
    <w:p w:rsidRDefault="002A11F7" w:rsidP="002A11F7" w:rsidR="002A11F7" w:rsidRPr="00283AF0">
      <w:pPr>
        <w:spacing w:lineRule="auto" w:line="240" w:after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2A11F7" w:rsidP="002A11F7" w:rsidR="002A11F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Prihvaća se prijedlog Ivanke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Bosotine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privremene stečajne upraviteljice uvodno označenog dužnika za produljenje roka za dostavu izvješća sukladno zaključku ovoga suda od 15. siječnja 2018. te se isti produljuje za daljnjih 30 dana</w:t>
      </w:r>
      <w:r w:rsidR="0013245E">
        <w:rPr>
          <w:rFonts w:eastAsia="Times New Roman" w:hAnsi="Times New Roman" w:ascii="Times New Roman"/>
          <w:sz w:val="24"/>
          <w:szCs w:val="24"/>
          <w:lang w:eastAsia="hr-HR"/>
        </w:rPr>
        <w:t xml:space="preserve"> od dana dostave ovog zaključka, sve podrednom primjenom odredbe čl. 111. važećeg Zakona o parničnom postupku u svezi s čl. 10. Stečajnog zakona.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2A11F7" w:rsidP="002A11F7" w:rsidR="002A11F7" w:rsidRPr="002A11F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3245E" w:rsidP="002A11F7" w:rsidR="0013245E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21. veljače 2018. </w:t>
      </w:r>
    </w:p>
    <w:p w:rsidRDefault="002A11F7" w:rsidP="002A11F7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390A" w:rsidP="007D390A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D390A" w:rsidP="007D390A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2A11F7" w:rsidP="002A11F7" w:rsidR="002A11F7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2A11F7" w:rsidP="002A11F7" w:rsidR="002A11F7" w:rsidRPr="00283AF0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Protiv ovog zaključka o upravljanju postupkom nije dopuštena žalba.</w:t>
      </w:r>
    </w:p>
    <w:p w:rsidRDefault="002A11F7" w:rsidP="002A11F7" w:rsidR="002A11F7" w:rsidRPr="00283AF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ab/>
      </w:r>
    </w:p>
    <w:p w:rsidRDefault="002A11F7" w:rsidP="0013245E" w:rsidR="002A11F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A11F7" w:rsidP="002A11F7" w:rsidR="002A11F7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</w:p>
    <w:p w:rsidRDefault="002A11F7" w:rsidP="002A11F7" w:rsidR="002A11F7" w:rsidRPr="00283AF0">
      <w:pPr>
        <w:spacing w:lineRule="auto" w:line="240" w:after="0"/>
        <w:ind w:firstLine="708" w:left="357"/>
        <w:jc w:val="both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 xml:space="preserve">Dostaviti: </w:t>
      </w:r>
    </w:p>
    <w:p w:rsidRDefault="0013245E" w:rsidP="0013245E" w:rsidR="002A11F7" w:rsidRPr="0013245E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suda. </w:t>
      </w:r>
    </w:p>
    <w:p w:rsidRDefault="002A11F7" w:rsidP="002A11F7" w:rsidR="002A11F7" w:rsidRPr="00283AF0">
      <w:pPr>
        <w:jc w:val="both"/>
        <w:rPr>
          <w:rFonts w:hAnsi="Times New Roman" w:ascii="Times New Roman"/>
          <w:sz w:val="24"/>
          <w:szCs w:val="24"/>
        </w:rPr>
      </w:pPr>
    </w:p>
    <w:p w:rsidRDefault="002A11F7" w:rsidP="002A11F7" w:rsidR="002A11F7" w:rsidRPr="00283AF0">
      <w:pPr>
        <w:jc w:val="both"/>
        <w:rPr>
          <w:rFonts w:hAnsi="Times New Roman" w:ascii="Times New Roman"/>
          <w:sz w:val="24"/>
          <w:szCs w:val="24"/>
        </w:rPr>
      </w:pPr>
    </w:p>
    <w:p w:rsidRDefault="0011657F" w:rsidR="00530A52"/>
    <w:sectPr w:rsidSect="00283AF0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1F7" w:rsidP="002A11F7" w:rsidR="002A11F7">
      <w:pPr>
        <w:spacing w:lineRule="auto" w:line="240" w:after="0"/>
      </w:pPr>
      <w:r>
        <w:separator/>
      </w:r>
    </w:p>
  </w:endnote>
  <w:endnote w:id="0" w:type="continuationSeparator">
    <w:p w:rsidRDefault="002A11F7" w:rsidP="002A11F7" w:rsidR="002A11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1F7" w:rsidP="002A11F7" w:rsidR="002A11F7">
      <w:pPr>
        <w:spacing w:lineRule="auto" w:line="240" w:after="0"/>
      </w:pPr>
      <w:r>
        <w:separator/>
      </w:r>
    </w:p>
  </w:footnote>
  <w:footnote w:id="0" w:type="continuationSeparator">
    <w:p w:rsidRDefault="002A11F7" w:rsidP="002A11F7" w:rsidR="002A11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139604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D390A" w:rsidP="00283AF0" w:rsidR="00283AF0" w:rsidRPr="00283AF0">
        <w:pPr>
          <w:spacing w:lineRule="auto" w:line="240" w:after="0"/>
          <w:ind w:left="4248"/>
          <w:jc w:val="both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283AF0">
          <w:rPr>
            <w:rFonts w:hAnsi="Times New Roman" w:ascii="Times New Roman"/>
            <w:sz w:val="24"/>
            <w:szCs w:val="24"/>
          </w:rPr>
          <w:fldChar w:fldCharType="begin"/>
        </w:r>
        <w:r w:rsidRPr="00283AF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283AF0">
          <w:rPr>
            <w:rFonts w:hAnsi="Times New Roman" w:ascii="Times New Roman"/>
            <w:sz w:val="24"/>
            <w:szCs w:val="24"/>
          </w:rPr>
          <w:fldChar w:fldCharType="separate"/>
        </w:r>
        <w:r w:rsidR="0011657F">
          <w:rPr>
            <w:rFonts w:hAnsi="Times New Roman" w:ascii="Times New Roman"/>
            <w:noProof/>
            <w:sz w:val="24"/>
            <w:szCs w:val="24"/>
          </w:rPr>
          <w:t>2</w:t>
        </w:r>
        <w:r w:rsidRPr="00283AF0">
          <w:rPr>
            <w:rFonts w:hAnsi="Times New Roman" w:ascii="Times New Roman"/>
            <w:sz w:val="24"/>
            <w:szCs w:val="24"/>
          </w:rPr>
          <w:fldChar w:fldCharType="end"/>
        </w:r>
        <w:r w:rsidRPr="00283AF0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  Poslovni broj 3. St-3/17-8</w:t>
        </w:r>
      </w:p>
      <w:p w:rsidRDefault="0011657F" w:rsidR="00283AF0" w:rsidRPr="00283AF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11657F" w:rsidR="00283A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1F7" w:rsidP="002A11F7" w:rsidR="002A11F7" w:rsidRPr="00283AF0">
    <w:pPr>
      <w:spacing w:lineRule="auto" w:line="240" w:after="0"/>
      <w:ind w:firstLine="708" w:left="5664"/>
      <w:jc w:val="both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Poslovni broj 3. St-3/17-18</w:t>
    </w:r>
  </w:p>
  <w:p w:rsidRDefault="002A11F7" w:rsidR="002A11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48445AE"/>
    <w:multiLevelType w:val="hybridMultilevel"/>
    <w:tmpl w:val="24B45FEC"/>
    <w:lvl w:tplc="5BCC097C" w:ilvl="0">
      <w:start w:val="18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1F7"/>
    <w:rsid w:val="0008530D"/>
    <w:rsid w:val="0011657F"/>
    <w:rsid w:val="0013245E"/>
    <w:rsid w:val="002A11F7"/>
    <w:rsid w:val="002C7497"/>
    <w:rsid w:val="004901DF"/>
    <w:rsid w:val="004D2225"/>
    <w:rsid w:val="0052527F"/>
    <w:rsid w:val="0078096A"/>
    <w:rsid w:val="0079293D"/>
    <w:rsid w:val="007D390A"/>
    <w:rsid w:val="008222BA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15CA3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1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1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11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1F7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A11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1F7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165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657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657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657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657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65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657F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1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1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11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1F7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A11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1F7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165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65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657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65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65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65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657F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01513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477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15021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0315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18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267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56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0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819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382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otustrankaFormated>
    <izvorni_sadrzaj>  R.L.E.  za popravak i preinake metalnih brodova, Mirko Rapić t.p.</izvorni_sadrzaj>
    <derivirana_varijabla naziv="DomainObject.Predmet.ProtustrankaFormated_1">  R.L.E.  za popravak i preinake metalnih brodova, Mirko Rapić t.p.</derivirana_varijabla>
  </DomainObject.Predmet.ProtustrankaFormated>
  <DomainObject.Predmet.ProtustrankaFormatedOIB>
    <izvorni_sadrzaj>  R.L.E.  za popravak i preinake metalnih brodova, Mirko Rapić t.p., OIB 74856995382</izvorni_sadrzaj>
    <derivirana_varijabla naziv="DomainObject.Predmet.ProtustrankaFormatedOIB_1">  R.L.E.  za popravak i preinake metalnih brodova, Mirko Rapić t.p., OIB 74856995382</derivirana_varijabla>
  </DomainObject.Predmet.ProtustrankaFormatedOIB>
  <DomainObject.Predmet.ProtustrankaFormatedWithAdress>
    <izvorni_sadrzaj> R.L.E.  za popravak i preinake metalnih brodova, Mirko Rapić t.p., Krš 2, 22320 Drniš</izvorni_sadrzaj>
    <derivirana_varijabla naziv="DomainObject.Predmet.ProtustrankaFormatedWithAdress_1"> R.L.E.  za popravak i preinake metalnih brodova, Mirko Rapić t.p., Krš 2, 22320 Drniš</derivirana_varijabla>
  </DomainObject.Predmet.ProtustrankaFormatedWithAdress>
  <DomainObject.Predmet.ProtustrankaFormatedWithAdressOIB>
    <izvorni_sadrzaj> R.L.E.  za popravak i preinake metalnih brodova, Mirko Rapić t.p., OIB 74856995382, Krš 2, 22320 Drniš</izvorni_sadrzaj>
    <derivirana_varijabla naziv="DomainObject.Predmet.ProtustrankaFormatedWithAdressOIB_1"> R.L.E.  za popravak i preinake metalnih brodova, Mirko Rapić t.p., OIB 74856995382, Krš 2, 22320 Drniš</derivirana_varijabla>
  </DomainObject.Predmet.ProtustrankaFormatedWithAdressOIB>
  <DomainObject.Predmet.ProtustrankaWithAdress>
    <izvorni_sadrzaj>R.L.E.  za popravak i preinake metalnih brodova, Mirko Rapić t.p. Krš 2, 22320 Drniš</izvorni_sadrzaj>
    <derivirana_varijabla naziv="DomainObject.Predmet.ProtustrankaWithAdress_1">R.L.E.  za popravak i preinake metalnih brodova, Mirko Rapić t.p. Krš 2, 22320 Drniš</derivirana_varijabla>
  </DomainObject.Predmet.ProtustrankaWithAdress>
  <DomainObject.Predmet.ProtustrankaWithAdressOIB>
    <izvorni_sadrzaj>R.L.E.  za popravak i preinake metalnih brodova, Mirko Rapić t.p., OIB 74856995382, Krš 2, 22320 Drniš</izvorni_sadrzaj>
    <derivirana_varijabla naziv="DomainObject.Predmet.ProtustrankaWithAdressOIB_1">R.L.E.  za popravak i preinake metalnih brodova, Mirko Rapić t.p., OIB 74856995382, Krš 2, 22320 Drniš</derivirana_varijabla>
  </DomainObject.Predmet.ProtustrankaWithAdressOIB>
  <DomainObject.Predmet.ProtustrankaNazivFormated>
    <izvorni_sadrzaj>R.L.E.  za popravak i preinake metalnih brodova, Mirko Rapić t.p.</izvorni_sadrzaj>
    <derivirana_varijabla naziv="DomainObject.Predmet.ProtustrankaNazivFormated_1">R.L.E.  za popravak i preinake metalnih brodova, Mirko Rapić t.p.</derivirana_varijabla>
  </DomainObject.Predmet.ProtustrankaNazivFormated>
  <DomainObject.Predmet.ProtustrankaNazivFormatedOIB>
    <izvorni_sadrzaj>R.L.E.  za popravak i preinake metalnih brodova, Mirko Rapić t.p., OIB 74856995382</izvorni_sadrzaj>
    <derivirana_varijabla naziv="DomainObject.Predmet.ProtustrankaNazivFormatedOIB_1">R.L.E.  za popravak i preinake metalnih brodova, Mirko Rapić t.p., OIB 74856995382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- POREZNA UPRAVA - Područni ured Dalmacija; Mirko Rapić</izvorni_sadrzaj>
    <derivirana_varijabla naziv="DomainObject.Predmet.StrankaFormated_1">  RHMF - POREZNA UPRAVA - Područni ured Dalmacija; Mirko Rapić</derivirana_varijabla>
  </DomainObject.Predmet.StrankaFormated>
  <DomainObject.Predmet.StrankaFormatedOIB>
    <izvorni_sadrzaj>  RHMF - POREZNA UPRAVA - Područni ured Dalmacija, OIB 18683136487; Mirko Rapić, OIB 74856995382</izvorni_sadrzaj>
    <derivirana_varijabla naziv="DomainObject.Predmet.StrankaFormatedOIB_1">  RHMF - POREZNA UPRAVA - Područni ured Dalmacija, OIB 18683136487; Mirko Rapić, OIB 74856995382</derivirana_varijabla>
  </DomainObject.Predmet.StrankaFormatedOIB>
  <DomainObject.Predmet.StrankaFormatedWithAdress>
    <izvorni_sadrzaj> RHMF - POREZNA UPRAVA - Područni ured Dalmacija; Mirko Rapić, Rapići 12 A, 21201 Ljubitovica</izvorni_sadrzaj>
    <derivirana_varijabla naziv="DomainObject.Predmet.StrankaFormatedWithAdress_1"> RHMF - POREZNA UPRAVA - Područni ured Dalmacija; Mirko Rapić, Rapići 12 A, 21201 Ljubitovica</derivirana_varijabla>
  </DomainObject.Predmet.StrankaFormatedWithAdress>
  <DomainObject.Predmet.StrankaFormatedWithAdressOIB>
    <izvorni_sadrzaj> RHMF - POREZNA UPRAVA - Područni ured Dalmacija, OIB 18683136487; Mirko Rapić, OIB 74856995382, Rapići 12 A, 21201 Ljubitovica</izvorni_sadrzaj>
    <derivirana_varijabla naziv="DomainObject.Predmet.StrankaFormatedWithAdressOIB_1"> RHMF - POREZNA UPRAVA - Područni ured Dalmacija, OIB 18683136487; Mirko Rapić, OIB 74856995382, Rapići 12 A, 21201 Ljubitovica</derivirana_varijabla>
  </DomainObject.Predmet.StrankaFormatedWithAdressOIB>
  <DomainObject.Predmet.StrankaWithAdress>
    <izvorni_sadrzaj>RHMF - POREZNA UPRAVA - Područni ured Dalmacija ,Mirko Rapić Rapići 12 A,21201 Ljubitovica</izvorni_sadrzaj>
    <derivirana_varijabla naziv="DomainObject.Predmet.StrankaWithAdress_1">RHMF - POREZNA UPRAVA - Područni ured Dalmacija ,Mirko Rapić Rapići 12 A,21201 Ljubitovica</derivirana_varijabla>
  </DomainObject.Predmet.StrankaWithAdress>
  <DomainObject.Predmet.StrankaWithAdressOIB>
    <izvorni_sadrzaj>RHMF - POREZNA UPRAVA - Područni ured Dalmacija, OIB 18683136487,Mirko Rapić, OIB 74856995382, Rapići 12 A,21201 Ljubitovica</izvorni_sadrzaj>
    <derivirana_varijabla naziv="DomainObject.Predmet.StrankaWithAdressOIB_1">RHMF - POREZNA UPRAVA - Područni ured Dalmacija, OIB 18683136487,Mirko Rapić, OIB 74856995382, Rapići 12 A,21201 Ljubitovica</derivirana_varijabla>
  </DomainObject.Predmet.StrankaWithAdressOIB>
  <DomainObject.Predmet.StrankaNazivFormated>
    <izvorni_sadrzaj>RHMF - POREZNA UPRAVA - Područni ured Dalmacija,Mirko Rapić</izvorni_sadrzaj>
    <derivirana_varijabla naziv="DomainObject.Predmet.StrankaNazivFormated_1">RHMF - POREZNA UPRAVA - Područni ured Dalmacija,Mirko Rapić</derivirana_varijabla>
  </DomainObject.Predmet.StrankaNazivFormated>
  <DomainObject.Predmet.StrankaNazivFormatedOIB>
    <izvorni_sadrzaj>RHMF - POREZNA UPRAVA - Područni ured Dalmacija, OIB 18683136487,Mirko Rapić, OIB 74856995382</izvorni_sadrzaj>
    <derivirana_varijabla naziv="DomainObject.Predmet.StrankaNazivFormatedOIB_1">RHMF - POREZNA UPRAVA - Područni ured Dalmacija, OIB 18683136487,Mirko Rapić, OIB 74856995382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RHMF - POREZNA UPRAVA - Područni ured Dalmacija</item>
      <item>Mirko Rapić</item>
    </izvorni_sadrzaj>
    <derivirana_varijabla naziv="DomainObject.Predmet.StrankaListFormated_1">
      <item>RHMF - POREZNA UPRAVA - Područni ured Dalmacija</item>
      <item>Mirko Rapić</item>
    </derivirana_varijabla>
  </DomainObject.Predmet.StrankaListFormated>
  <DomainObject.Predmet.StrankaListFormatedOIB>
    <izvorni_sadrzaj>
      <item>RHMF - POREZNA UPRAVA - Područni ured Dalmacija, OIB 18683136487</item>
      <item>Mirko Rapić, OIB 74856995382</item>
    </izvorni_sadrzaj>
    <derivirana_varijabla naziv="DomainObject.Predmet.StrankaListFormatedOIB_1">
      <item>RHMF - POREZNA UPRAVA - Područni ured Dalmacija, OIB 18683136487</item>
      <item>Mirko Rapić, OIB 74856995382</item>
    </derivirana_varijabla>
  </DomainObject.Predmet.StrankaListFormatedOIB>
  <DomainObject.Predmet.StrankaListFormatedWithAdress>
    <izvorni_sadrzaj>
      <item>RHMF - POREZNA UPRAVA - Područni ured Dalmacija</item>
      <item>Mirko Rapić, Rapići 12 A, 21201 Ljubitovica</item>
    </izvorni_sadrzaj>
    <derivirana_varijabla naziv="DomainObject.Predmet.StrankaListFormatedWithAdress_1">
      <item>RHMF - POREZNA UPRAVA - Područni ured Dalmacija</item>
      <item>Mirko Rapić, Rapići 12 A, 21201 Ljubitovica</item>
    </derivirana_varijabla>
  </DomainObject.Predmet.StrankaListFormatedWithAdress>
  <DomainObject.Predmet.StrankaListFormatedWithAdressOIB>
    <izvorni_sadrzaj>
      <item>RHMF - POREZNA UPRAVA - Područni ured Dalmacija, OIB 18683136487</item>
      <item>Mirko Rapić, OIB 74856995382, Rapići 12 A, 21201 Ljubitovica</item>
    </izvorni_sadrzaj>
    <derivirana_varijabla naziv="DomainObject.Predmet.StrankaListFormatedWithAdressOIB_1">
      <item>RHMF - POREZNA UPRAVA - Područni ured Dalmacija, OIB 18683136487</item>
      <item>Mirko Rapić, OIB 74856995382, Rapići 12 A, 21201 Ljubitovica</item>
    </derivirana_varijabla>
  </DomainObject.Predmet.StrankaListFormatedWithAdressOIB>
  <DomainObject.Predmet.StrankaListNazivFormated>
    <izvorni_sadrzaj>
      <item>RHMF - POREZNA UPRAVA - Područni ured Dalmacija</item>
      <item>Mirko Rapić</item>
    </izvorni_sadrzaj>
    <derivirana_varijabla naziv="DomainObject.Predmet.StrankaListNazivFormated_1">
      <item>RHMF - POREZNA UPRAVA - Područni ured Dalmacija</item>
      <item>Mirko Rapić</item>
    </derivirana_varijabla>
  </DomainObject.Predmet.StrankaListNazivFormated>
  <DomainObject.Predmet.StrankaListNazivFormatedOIB>
    <izvorni_sadrzaj>
      <item>RHMF - POREZNA UPRAVA - Područni ured Dalmacija, OIB 18683136487</item>
      <item>Mirko Rapić, OIB 74856995382</item>
    </izvorni_sadrzaj>
    <derivirana_varijabla naziv="DomainObject.Predmet.StrankaListNazivFormatedOIB_1">
      <item>RHMF - POREZNA UPRAVA - Područni ured Dalmacija, OIB 18683136487</item>
      <item>Mirko Rapić, OIB 74856995382</item>
    </derivirana_varijabla>
  </DomainObject.Predmet.StrankaListNazivFormatedOIB>
  <DomainObject.Predmet.ProtuStrankaListFormated>
    <izvorni_sadrzaj>
      <item>R.L.E.  za popravak i preinake metalnih brodova, Mirko Rapić t.p.</item>
    </izvorni_sadrzaj>
    <derivirana_varijabla naziv="DomainObject.Predmet.ProtuStrankaListFormated_1">
      <item>R.L.E.  za popravak i preinake metalnih brodova, Mirko Rapić t.p.</item>
    </derivirana_varijabla>
  </DomainObject.Predmet.ProtuStrankaListFormated>
  <DomainObject.Predmet.ProtuStrankaListFormatedOIB>
    <izvorni_sadrzaj>
      <item>R.L.E.  za popravak i preinake metalnih brodova, Mirko Rapić t.p., OIB 74856995382</item>
    </izvorni_sadrzaj>
    <derivirana_varijabla naziv="DomainObject.Predmet.ProtuStrankaListFormatedOIB_1">
      <item>R.L.E.  za popravak i preinake metalnih brodova, Mirko Rapić t.p., OIB 74856995382</item>
    </derivirana_varijabla>
  </DomainObject.Predmet.ProtuStrankaListFormatedOIB>
  <DomainObject.Predmet.ProtuStrankaListFormatedWithAdress>
    <izvorni_sadrzaj>
      <item>R.L.E.  za popravak i preinake metalnih brodova, Mirko Rapić t.p., Krš 2, 22320 Drniš</item>
    </izvorni_sadrzaj>
    <derivirana_varijabla naziv="DomainObject.Predmet.ProtuStrankaListFormatedWithAdress_1">
      <item>R.L.E.  za popravak i preinake metalnih brodova, Mirko Rapić t.p., Krš 2, 22320 Drniš</item>
    </derivirana_varijabla>
  </DomainObject.Predmet.ProtuStrankaListFormatedWithAdress>
  <DomainObject.Predmet.ProtuStrankaListFormatedWithAdressOIB>
    <izvorni_sadrzaj>
      <item>R.L.E.  za popravak i preinake metalnih brodova, Mirko Rapić t.p., OIB 74856995382, Krš 2, 22320 Drniš</item>
    </izvorni_sadrzaj>
    <derivirana_varijabla naziv="DomainObject.Predmet.ProtuStrankaListFormatedWithAdressOIB_1">
      <item>R.L.E.  za popravak i preinake metalnih brodova, Mirko Rapić t.p., OIB 74856995382, Krš 2, 22320 Drniš</item>
    </derivirana_varijabla>
  </DomainObject.Predmet.ProtuStrankaListFormatedWithAdressOIB>
  <DomainObject.Predmet.ProtuStrankaListNazivFormated>
    <izvorni_sadrzaj>
      <item>R.L.E.  za popravak i preinake metalnih brodova, Mirko Rapić t.p.</item>
    </izvorni_sadrzaj>
    <derivirana_varijabla naziv="DomainObject.Predmet.ProtuStrankaListNazivFormated_1">
      <item>R.L.E.  za popravak i preinake metalnih brodova, Mirko Rapić t.p.</item>
    </derivirana_varijabla>
  </DomainObject.Predmet.ProtuStrankaListNazivFormated>
  <DomainObject.Predmet.ProtuStrankaListNazivFormatedOIB>
    <izvorni_sadrzaj>
      <item>R.L.E.  za popravak i preinake metalnih brodova, Mirko Rapić t.p., OIB 74856995382</item>
    </izvorni_sadrzaj>
    <derivirana_varijabla naziv="DomainObject.Predmet.ProtuStrankaListNazivFormatedOIB_1">
      <item>R.L.E.  za popravak i preinake metalnih brodova, Mirko Rapić t.p., OIB 74856995382</item>
    </derivirana_varijabla>
  </DomainObject.Predmet.ProtuStrankaListNazivFormatedOIB>
  <DomainObject.Predmet.OstaliListFormated>
    <izvorni_sadrzaj>
      <item>ŽDO U ŠIBENIKU - Građansko-upravni odjel</item>
      <item>Odvjetničko društvo Pavlak i partneri</item>
    </izvorni_sadrzaj>
    <derivirana_varijabla naziv="DomainObject.Predmet.OstaliListFormated_1">
      <item>ŽDO U ŠIBENIKU - Građansko-upravni odjel</item>
      <item>Odvjetničko društvo Pavlak i partneri</item>
    </derivirana_varijabla>
  </DomainObject.Predmet.OstaliListFormated>
  <DomainObject.Predmet.OstaliListFormatedOIB>
    <izvorni_sadrzaj>
      <item>ŽDO U ŠIBENIKU - Građansko-upravni odjel</item>
      <item>Odvjetničko društvo Pavlak i partneri</item>
    </izvorni_sadrzaj>
    <derivirana_varijabla naziv="DomainObject.Predmet.OstaliListFormatedOIB_1">
      <item>ŽDO U ŠIBENIKU - Građansko-upravni odjel</item>
      <item>Odvjetničko društvo Pavlak i partneri</item>
    </derivirana_varijabla>
  </DomainObject.Predmet.OstaliListFormatedOIB>
  <DomainObject.Predmet.OstaliListFormatedWithAdress>
    <izvorni_sadrzaj>
      <item>ŽDO U ŠIBENIKU - Građansko-upravni odjel, P. Grubišića 3, 22000 Šibenik</item>
      <item>Odvjetničko društvo Pavlak i partneri, Splitska 2, 51000 Rijeka</item>
    </izvorni_sadrzaj>
    <derivirana_varijabla naziv="DomainObject.Predmet.OstaliListFormatedWithAdress_1">
      <item>ŽDO U ŠIBENIKU - Građansko-upravni odjel, P. Grubišića 3, 22000 Šibenik</item>
      <item>Odvjetničko društvo Pavlak i partneri, Splitska 2, 51000 Rijeka</item>
    </derivirana_varijabla>
  </DomainObject.Predmet.OstaliListFormatedWithAdress>
  <DomainObject.Predmet.OstaliListFormatedWithAdressOIB>
    <izvorni_sadrzaj>
      <item>ŽDO U ŠIBENIKU - Građansko-upravni odjel, P. Grubišića 3, 22000 Šibenik</item>
      <item>Odvjetničko društvo Pavlak i partneri, Splitska 2, 51000 Rijeka</item>
    </izvorni_sadrzaj>
    <derivirana_varijabla naziv="DomainObject.Predmet.OstaliListFormatedWithAdressOIB_1">
      <item>ŽDO U ŠIBENIKU - Građansko-upravni odjel, P. Grubišića 3, 22000 Šibenik</item>
      <item>Odvjetničko društvo Pavlak i partneri, Splitska 2, 51000 Rijeka</item>
    </derivirana_varijabla>
  </DomainObject.Predmet.OstaliListFormatedWithAdressOIB>
  <DomainObject.Predmet.OstaliListNazivFormated>
    <izvorni_sadrzaj>
      <item>ŽDO U ŠIBENIKU - Građansko-upravni odjel</item>
      <item>Odvjetničko društvo Pavlak i partneri</item>
    </izvorni_sadrzaj>
    <derivirana_varijabla naziv="DomainObject.Predmet.OstaliListNazivFormated_1">
      <item>ŽDO U ŠIBENIKU - Građansko-upravni odjel</item>
      <item>Odvjetničko društvo Pavlak i partneri</item>
    </derivirana_varijabla>
  </DomainObject.Predmet.OstaliListNazivFormated>
  <DomainObject.Predmet.OstaliListNazivFormatedOIB>
    <izvorni_sadrzaj>
      <item>ŽDO U ŠIBENIKU - Građansko-upravni odjel</item>
      <item>Odvjetničko društvo Pavlak i partneri</item>
    </izvorni_sadrzaj>
    <derivirana_varijabla naziv="DomainObject.Predmet.OstaliListNazivFormatedOIB_1">
      <item>ŽDO U ŠIBENIKU - Građansko-upravni odjel</item>
      <item>Odvjetničko društvo Pavlak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- POREZNA UPRAVA - Područni ured Dalmacija i dr.</izvorni_sadrzaj>
    <derivirana_varijabla naziv="DomainObject.Predmet.StrankaIDrugi_1">RHMF - POREZNA UPRAVA - Područni ured Dalmacija i dr.</derivirana_varijabla>
  </DomainObject.Predmet.StrankaIDrugi>
  <DomainObject.Predmet.ProtustrankaIDrugi>
    <izvorni_sadrzaj>R.L.E.  za popravak i preinake metalnih brodova, Mirko Rapić t.p.</izvorni_sadrzaj>
    <derivirana_varijabla naziv="DomainObject.Predmet.ProtustrankaIDrugi_1">R.L.E.  za popravak i preinake metalnih brodova, Mirko Rapić t.p.</derivirana_varijabla>
  </DomainObject.Predmet.ProtustrankaIDrugi>
  <DomainObject.Predmet.StrankaIDrugiAdressOIB>
    <izvorni_sadrzaj>RHMF - POREZNA UPRAVA - Područni ured Dalmacija, OIB 18683136487 i dr.</izvorni_sadrzaj>
    <derivirana_varijabla naziv="DomainObject.Predmet.StrankaIDrugiAdressOIB_1">RHMF - POREZNA UPRAVA - Područni ured Dalmacija, OIB 18683136487 i dr.</derivirana_varijabla>
  </DomainObject.Predmet.StrankaIDrugiAdressOIB>
  <DomainObject.Predmet.ProtustrankaIDrugiAdressOIB>
    <izvorni_sadrzaj>R.L.E.  za popravak i preinake metalnih brodova, Mirko Rapić t.p., OIB 74856995382, Krš 2, 22320 Drniš</izvorni_sadrzaj>
    <derivirana_varijabla naziv="DomainObject.Predmet.ProtustrankaIDrugiAdressOIB_1">R.L.E.  za popravak i preinake metalnih brodova, Mirko Rapić t.p., OIB 74856995382, Krš 2,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R.L.E.  za popravak i preinake metalnih brodova, Mirko Rapić t.p.</item>
      <item>RHMF - POREZNA UPRAVA - Područni ured Dalmacija</item>
      <item>ŽDO U ŠIBENIKU - Građansko-upravni odjel</item>
      <item>Odvjetničko društvo Pavlak i partneri</item>
      <item>Mirko Rapić</item>
    </izvorni_sadrzaj>
    <derivirana_varijabla naziv="DomainObject.Predmet.SudioniciListNaziv_1">
      <item>R.L.E.  za popravak i preinake metalnih brodova, Mirko Rapić t.p.</item>
      <item>RHMF - POREZNA UPRAVA - Područni ured Dalmacija</item>
      <item>ŽDO U ŠIBENIKU - Građansko-upravni odjel</item>
      <item>Odvjetničko društvo Pavlak i partneri</item>
      <item>Mirko Rapić</item>
    </derivirana_varijabla>
  </DomainObject.Predmet.SudioniciListNaziv>
  <DomainObject.Predmet.SudioniciListAdressOIB>
    <izvorni_sadrzaj>
      <item>R.L.E.  za popravak i preinake metalnih brodova, Mirko Rapić t.p., OIB 74856995382, Krš 2,22320 Drniš</item>
      <item>RHMF - POREZNA UPRAVA - Područni ured Dalmacija, OIB 18683136487</item>
      <item>ŽDO U ŠIBENIKU - Građansko-upravni odjel, P. Grubišića 3,22000 Šibenik</item>
      <item>Odvjetničko društvo Pavlak i partneri, Splitska 2,51000 Rijeka</item>
      <item>Mirko Rapić, OIB 74856995382, Rapići 12 A,21201 Ljubitovica</item>
    </izvorni_sadrzaj>
    <derivirana_varijabla naziv="DomainObject.Predmet.SudioniciListAdressOIB_1">
      <item>R.L.E.  za popravak i preinake metalnih brodova, Mirko Rapić t.p., OIB 74856995382, Krš 2,22320 Drniš</item>
      <item>RHMF - POREZNA UPRAVA - Područni ured Dalmacija, OIB 18683136487</item>
      <item>ŽDO U ŠIBENIKU - Građansko-upravni odjel, P. Grubišića 3,22000 Šibenik</item>
      <item>Odvjetničko društvo Pavlak i partneri, Splitska 2,51000 Rijeka</item>
      <item>Mirko Rapić, OIB 74856995382, Rapići 12 A,21201 Ljubitovica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74856995382</item>
      <item>, OIB 18683136487</item>
      <item>, OIB null</item>
      <item>, OIB null</item>
      <item>, OIB 74856995382</item>
    </izvorni_sadrzaj>
    <derivirana_varijabla naziv="DomainObject.Predmet.SudioniciListNazivOIB_1">
      <item>, OIB 74856995382</item>
      <item>, OIB 18683136487</item>
      <item>, OIB null</item>
      <item>, OIB null</item>
      <item>, OIB 74856995382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1027</properties:Characters>
  <properties:Lines>40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2018-02-21T09:17:00Z</dcterms:created>
  <dc:creator>Tina Grgas</dc:creator>
  <cp:lastModifiedBy>Tina Grgas</cp:lastModifiedBy>
  <cp:lastPrinted>2018-02-21T09:53:00Z</cp:lastPrinted>
  <dcterms:modified xmlns:xsi="http://www.w3.org/2001/XMLSchema-instance" xsi:type="dcterms:W3CDTF">2018-02-21T09:57:00Z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ST-3-17 R.L.E..docx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