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215e4" w14:paraId="df215e4" w:rsidRDefault="00AF1EF1" w:rsidP="00AF1EF1" w:rsidR="00AF1EF1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1EF1" w:rsidP="00AF1EF1" w:rsidR="00AF1EF1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F1EF1" w:rsidP="00AF1EF1" w:rsidR="00AF1EF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F1EF1" w:rsidP="00AF1EF1" w:rsidR="00AF1EF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F1EF1" w:rsidP="00AF1EF1" w:rsidR="00AF1EF1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F1EF1" w:rsidP="00AF1EF1" w:rsidR="00AF1EF1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AF1EF1" w:rsidP="00AF1EF1" w:rsidR="00AF1EF1" w:rsidRPr="005D578C">
      <w:pPr>
        <w:jc w:val="center"/>
        <w:rPr>
          <w:rFonts w:cs="Times New Roman" w:eastAsia="Times New Roman"/>
          <w:szCs w:val="24"/>
        </w:rPr>
      </w:pPr>
    </w:p>
    <w:p w:rsidRDefault="00AF1EF1" w:rsidP="00AF1EF1" w:rsidR="00AF1EF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AF1EF1" w:rsidP="00AF1EF1" w:rsidR="00AF1EF1" w:rsidRPr="005D578C">
      <w:pPr>
        <w:rPr>
          <w:rFonts w:cs="Times New Roman" w:eastAsia="Times New Roman"/>
          <w:szCs w:val="24"/>
        </w:rPr>
      </w:pPr>
    </w:p>
    <w:p w:rsidRDefault="00AF1EF1" w:rsidP="00AF1EF1" w:rsidR="00AF1EF1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Adrijani Labinjan Skok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RADIO 052 d. o. o. Pazin, Franine i Jurine 4, OIB 13604508274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040213912,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1</w:t>
      </w:r>
      <w:r w:rsidR="00767FCB">
        <w:rPr>
          <w:rFonts w:cs="Times New Roman" w:eastAsia="Times New Roman"/>
          <w:szCs w:val="24"/>
        </w:rPr>
        <w:t>7</w:t>
      </w:r>
      <w:r>
        <w:rPr>
          <w:rFonts w:cs="Times New Roman" w:eastAsia="Times New Roman"/>
          <w:szCs w:val="24"/>
        </w:rPr>
        <w:t>. ožujka 2016.</w:t>
      </w:r>
    </w:p>
    <w:p w:rsidRDefault="00AF1EF1" w:rsidP="00AF1EF1" w:rsidR="00AF1EF1" w:rsidRPr="005D578C">
      <w:pPr>
        <w:rPr>
          <w:rFonts w:cs="Times New Roman" w:eastAsia="Times New Roman"/>
          <w:szCs w:val="24"/>
        </w:rPr>
      </w:pPr>
    </w:p>
    <w:p w:rsidRDefault="00AF1EF1" w:rsidP="00AF1EF1" w:rsidR="00AF1EF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AF1EF1" w:rsidP="00AF1EF1" w:rsidR="00AF1EF1" w:rsidRPr="005D578C">
      <w:pPr>
        <w:rPr>
          <w:rFonts w:cs="Times New Roman" w:eastAsia="Times New Roman"/>
          <w:szCs w:val="24"/>
        </w:rPr>
      </w:pPr>
    </w:p>
    <w:p w:rsidRDefault="00AF1EF1" w:rsidP="00AF1EF1" w:rsidR="00AF1EF1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RADIO 052 d. o. o. Pazin, Franine i Jurine 4, OIB 13604508274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040213912,</w:t>
      </w:r>
      <w:r w:rsidRPr="005D578C">
        <w:rPr>
          <w:rFonts w:cs="Times New Roman" w:eastAsia="Times New Roman"/>
          <w:szCs w:val="24"/>
        </w:rPr>
        <w:t xml:space="preserve"> s danom </w:t>
      </w:r>
      <w:r w:rsidR="00B7409A">
        <w:rPr>
          <w:rFonts w:cs="Times New Roman" w:eastAsia="Times New Roman"/>
          <w:szCs w:val="24"/>
        </w:rPr>
        <w:t>16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AF1EF1" w:rsidP="00AF1EF1" w:rsidR="00AF1EF1" w:rsidRPr="005D578C">
      <w:pPr>
        <w:rPr>
          <w:rFonts w:cs="Times New Roman" w:eastAsia="Times New Roman"/>
          <w:szCs w:val="24"/>
        </w:rPr>
      </w:pPr>
    </w:p>
    <w:p w:rsidRDefault="00AF1EF1" w:rsidP="00AF1EF1" w:rsidR="00AF1EF1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AF1EF1" w:rsidP="00AF1EF1" w:rsidR="00AF1EF1">
      <w:pPr>
        <w:rPr>
          <w:rFonts w:cs="Times New Roman" w:eastAsia="Times New Roman"/>
          <w:szCs w:val="20"/>
        </w:rPr>
      </w:pPr>
    </w:p>
    <w:p w:rsidRDefault="00AF1EF1" w:rsidP="00AF1EF1" w:rsidR="00AF1EF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RADIO 052 d. o. o. Pazin, Franine i Jurine 4, OIB 13604508274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040213912.</w:t>
      </w:r>
    </w:p>
    <w:p w:rsidRDefault="00AF1EF1" w:rsidP="00AF1EF1" w:rsidR="00AF1EF1">
      <w:pPr>
        <w:ind w:firstLine="709"/>
        <w:rPr>
          <w:rFonts w:cs="Times New Roman" w:eastAsia="Times New Roman"/>
          <w:szCs w:val="24"/>
        </w:rPr>
      </w:pPr>
    </w:p>
    <w:p w:rsidRDefault="00AF1EF1" w:rsidP="00AF1EF1" w:rsidR="00AF1EF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RADIO 052 d. o. o. Pazin, Franine i Jurine 4, OIB 13604508274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040213912.</w:t>
      </w:r>
    </w:p>
    <w:p w:rsidRDefault="00AF1EF1" w:rsidP="00AF1EF1" w:rsidR="00AF1EF1">
      <w:pPr>
        <w:rPr>
          <w:rFonts w:cs="Times New Roman" w:eastAsia="Times New Roman"/>
          <w:szCs w:val="24"/>
        </w:rPr>
      </w:pPr>
    </w:p>
    <w:p w:rsidRDefault="00B7409A" w:rsidP="00AF1EF1" w:rsidR="00B7409A" w:rsidRPr="005D578C">
      <w:pPr>
        <w:rPr>
          <w:rFonts w:cs="Times New Roman" w:eastAsia="Times New Roman"/>
          <w:szCs w:val="24"/>
        </w:rPr>
      </w:pPr>
    </w:p>
    <w:p w:rsidRDefault="00AF1EF1" w:rsidP="00AF1EF1" w:rsidR="00AF1EF1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AF1EF1" w:rsidP="00AF1EF1" w:rsidR="00AF1EF1">
      <w:pPr>
        <w:ind w:firstLine="708"/>
        <w:rPr>
          <w:rFonts w:cs="Times New Roman" w:eastAsia="Times New Roman"/>
          <w:szCs w:val="24"/>
        </w:rPr>
      </w:pPr>
    </w:p>
    <w:p w:rsidRDefault="00AF1EF1" w:rsidP="00AF1EF1" w:rsidR="00AF1EF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B7409A">
        <w:rPr>
          <w:rFonts w:cs="Times New Roman" w:eastAsia="Times New Roman"/>
          <w:szCs w:val="24"/>
        </w:rPr>
        <w:t>na temelju čl. 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RADIO 052 d. o. o. Pazin.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29.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St-692/2015-3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AF1EF1" w:rsidP="00AF1EF1" w:rsidR="00AF1EF1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AF1EF1" w:rsidP="00AF1EF1" w:rsidR="00AF1EF1" w:rsidRPr="005D578C">
      <w:pPr>
        <w:rPr>
          <w:rFonts w:cs="Times New Roman" w:eastAsia="Times New Roman"/>
          <w:szCs w:val="24"/>
        </w:rPr>
      </w:pPr>
    </w:p>
    <w:p w:rsidRDefault="00AF1EF1" w:rsidP="00AF1EF1" w:rsidR="00AF1EF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B7409A">
        <w:rPr>
          <w:rFonts w:cs="Times New Roman" w:eastAsia="Times New Roman"/>
          <w:szCs w:val="24"/>
        </w:rPr>
        <w:t>1</w:t>
      </w:r>
      <w:r w:rsidR="00767FCB">
        <w:rPr>
          <w:rFonts w:cs="Times New Roman" w:eastAsia="Times New Roman"/>
          <w:szCs w:val="24"/>
        </w:rPr>
        <w:t>7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AF1EF1" w:rsidP="00AF1EF1" w:rsidR="00AF1EF1">
      <w:pPr>
        <w:rPr>
          <w:rFonts w:cs="Times New Roman" w:eastAsia="Times New Roman"/>
          <w:szCs w:val="24"/>
        </w:rPr>
      </w:pPr>
    </w:p>
    <w:p w:rsidRDefault="00AF1EF1" w:rsidP="00AF1EF1" w:rsidR="00AF1EF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AF1EF1" w:rsidP="00AF1EF1" w:rsidR="00AF1EF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</w:t>
      </w:r>
      <w:r w:rsidR="00767FCB">
        <w:rPr>
          <w:rFonts w:cs="Times New Roman" w:eastAsia="Times New Roman"/>
          <w:szCs w:val="24"/>
        </w:rPr>
        <w:t>, v. r.</w:t>
      </w:r>
    </w:p>
    <w:p w:rsidRDefault="00AF1EF1" w:rsidP="00AF1EF1" w:rsidR="00AF1EF1">
      <w:pPr>
        <w:jc w:val="left"/>
        <w:rPr>
          <w:rFonts w:cs="Times New Roman" w:eastAsia="Times New Roman"/>
          <w:szCs w:val="24"/>
        </w:rPr>
      </w:pPr>
    </w:p>
    <w:p w:rsidRDefault="00AF1EF1" w:rsidP="00AF1EF1" w:rsidR="00AF1EF1" w:rsidRPr="005D578C">
      <w:pPr>
        <w:jc w:val="left"/>
        <w:rPr>
          <w:rFonts w:cs="Times New Roman" w:eastAsia="Times New Roman"/>
          <w:szCs w:val="24"/>
        </w:rPr>
      </w:pPr>
    </w:p>
    <w:p w:rsidRDefault="00AF1EF1" w:rsidP="00AF1EF1" w:rsidR="00AF1EF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AF1EF1" w:rsidP="00AF1EF1" w:rsidR="00AF1EF1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AF1EF1" w:rsidP="00AF1EF1" w:rsidR="00AF1EF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AF1EF1" w:rsidP="00AF1EF1" w:rsidR="00AF1EF1">
      <w:pPr>
        <w:rPr>
          <w:rFonts w:cs="Times New Roman" w:eastAsia="Times New Roman"/>
          <w:szCs w:val="24"/>
        </w:rPr>
      </w:pPr>
    </w:p>
    <w:p w:rsidRDefault="00AF1EF1" w:rsidP="00AF1EF1" w:rsidR="00AF1EF1" w:rsidRPr="005D578C">
      <w:pPr>
        <w:rPr>
          <w:rFonts w:cs="Times New Roman" w:eastAsia="Times New Roman"/>
          <w:szCs w:val="24"/>
        </w:rPr>
      </w:pPr>
    </w:p>
    <w:p w:rsidRDefault="00AF1EF1" w:rsidP="00AF1EF1" w:rsidR="00AF1EF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AF1EF1" w:rsidP="00AF1EF1" w:rsidR="00AF1EF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AF1EF1" w:rsidP="00AF1EF1" w:rsidR="00AF1EF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RADIO 052 d. o. o. Pazin, Franine i Jurine 4,</w:t>
      </w:r>
    </w:p>
    <w:p w:rsidRDefault="00AF1EF1" w:rsidP="00AF1EF1" w:rsidR="00AF1EF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Robert Marušić, Buzet, Naselje Verona 21,</w:t>
      </w:r>
    </w:p>
    <w:p w:rsidRDefault="00AF1EF1" w:rsidP="00AF1EF1" w:rsidR="00AF1EF1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AF1EF1" w:rsidP="00AF1EF1" w:rsidR="00AF1EF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AF1EF1" w:rsidP="00AF1EF1" w:rsidR="00AF1EF1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Nikola Delić, Pula, Kranjčevićeva 16, </w:t>
      </w:r>
    </w:p>
    <w:p w:rsidRDefault="00AF1EF1" w:rsidP="00AF1EF1" w:rsidR="00AF1EF1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  <w:r w:rsidR="00767FCB">
        <w:rPr>
          <w:rFonts w:cs="Times New Roman" w:eastAsia="Times New Roman"/>
          <w:szCs w:val="24"/>
        </w:rPr>
        <w:t xml:space="preserve">8 dana, </w:t>
      </w:r>
    </w:p>
    <w:p w:rsidRDefault="00AF1EF1" w:rsidP="00AF1EF1" w:rsidR="00AF1EF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AF1EF1" w:rsidP="00AF1EF1" w:rsidR="00AF1EF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AF1EF1" w:rsidP="00AF1EF1" w:rsidR="00AF1EF1"/>
    <w:p w:rsidRDefault="00AF1EF1" w:rsidP="00AF1EF1" w:rsidR="00AF1EF1"/>
    <w:p w:rsidRDefault="00AF1EF1" w:rsidP="00AF1EF1" w:rsidR="00AF1EF1"/>
    <w:p w:rsidRDefault="00AF1EF1" w:rsidP="00AF1EF1" w:rsidR="00AF1EF1"/>
    <w:p w:rsidRDefault="00AF1EF1" w:rsidP="00AF1EF1" w:rsidR="00AF1EF1"/>
    <w:p w:rsidRDefault="00AF1EF1" w:rsidP="00AF1EF1" w:rsidR="00AF1EF1"/>
    <w:p w:rsidRDefault="00AF1EF1" w:rsidP="00AF1EF1" w:rsidR="00AF1EF1"/>
    <w:p w:rsidRDefault="00AF1EF1" w:rsidP="00AF1EF1" w:rsidR="00AF1EF1"/>
    <w:p w:rsidRDefault="00C02C93" w:rsidR="00387208"/>
    <w:sectPr w:rsidSect="00B94DA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1EF1" w:rsidP="00AF1EF1" w:rsidR="00AF1EF1">
      <w:r>
        <w:separator/>
      </w:r>
    </w:p>
  </w:endnote>
  <w:endnote w:id="0" w:type="continuationSeparator">
    <w:p w:rsidRDefault="00AF1EF1" w:rsidP="00AF1EF1" w:rsidR="00AF1E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1EF1" w:rsidP="00AF1EF1" w:rsidR="00AF1EF1">
      <w:r>
        <w:separator/>
      </w:r>
    </w:p>
  </w:footnote>
  <w:footnote w:id="0" w:type="continuationSeparator">
    <w:p w:rsidRDefault="00AF1EF1" w:rsidP="00AF1EF1" w:rsidR="00AF1E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EF1" w:rsidP="00B94DAA" w:rsidR="00B94DA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C02C93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2 St-692/2015-5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EF1" w:rsidP="00B94DAA" w:rsidR="00B94DAA" w:rsidRPr="00A074C3">
    <w:pPr>
      <w:pStyle w:val="Zaglavlje"/>
      <w:jc w:val="right"/>
      <w:rPr>
        <w:szCs w:val="24"/>
      </w:rPr>
    </w:pPr>
    <w:r>
      <w:rPr>
        <w:szCs w:val="24"/>
      </w:rPr>
      <w:t>2 St-692/2015-5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3CC3"/>
    <w:rsid w:val="0075528E"/>
    <w:rsid w:val="00767FCB"/>
    <w:rsid w:val="0079403F"/>
    <w:rsid w:val="00AD3CC3"/>
    <w:rsid w:val="00AF1EF1"/>
    <w:rsid w:val="00B7409A"/>
    <w:rsid w:val="00C02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F1EF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F1EF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AF1EF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F1E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F1EF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1E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F1EF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2C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2C9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02C9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02C9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02C9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F1EF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F1EF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AF1EF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F1E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F1EF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1EF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F1EF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2C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2C9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02C9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02C9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02C9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692</izvorni_sadrzaj>
    <derivirana_varijabla naziv="DomainObject.Predmet.Broj_1">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St-692/2015</izvorni_sadrzaj>
    <derivirana_varijabla naziv="DomainObject.Predmet.OznakaBroj_1">St-692/2015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RADIO 052 d. o. o.</izvorni_sadrzaj>
    <derivirana_varijabla naziv="DomainObject.Predmet.ProtustrankaFormated_1">  RADIO 052 d. o. o.</derivirana_varijabla>
  </DomainObject.Predmet.ProtustrankaFormated>
  <DomainObject.Predmet.ProtustrankaFormatedOIB>
    <izvorni_sadrzaj>  RADIO 052 d. o. o., OIB 13604508274</izvorni_sadrzaj>
    <derivirana_varijabla naziv="DomainObject.Predmet.ProtustrankaFormatedOIB_1">  RADIO 052 d. o. o., OIB 13604508274</derivirana_varijabla>
  </DomainObject.Predmet.ProtustrankaFormatedOIB>
  <DomainObject.Predmet.ProtustrankaFormatedWithAdress>
    <izvorni_sadrzaj> RADIO 052 d. o. o., Franine I Jurine 4, 52000 Pazin</izvorni_sadrzaj>
    <derivirana_varijabla naziv="DomainObject.Predmet.ProtustrankaFormatedWithAdress_1"> RADIO 052 d. o. o., Franine I Jurine 4, 52000 Pazin</derivirana_varijabla>
  </DomainObject.Predmet.ProtustrankaFormatedWithAdress>
  <DomainObject.Predmet.ProtustrankaFormatedWithAdressOIB>
    <izvorni_sadrzaj> RADIO 052 d. o. o., OIB 13604508274, Franine I Jurine 4, 52000 Pazin</izvorni_sadrzaj>
    <derivirana_varijabla naziv="DomainObject.Predmet.ProtustrankaFormatedWithAdressOIB_1"> RADIO 052 d. o. o., OIB 13604508274, Franine I Jurine 4, 52000 Pazin</derivirana_varijabla>
  </DomainObject.Predmet.ProtustrankaFormatedWithAdressOIB>
  <DomainObject.Predmet.ProtustrankaWithAdress>
    <izvorni_sadrzaj>RADIO 052 d. o. o. Franine I Jurine 4, 52000 Pazin</izvorni_sadrzaj>
    <derivirana_varijabla naziv="DomainObject.Predmet.ProtustrankaWithAdress_1">RADIO 052 d. o. o. Franine I Jurine 4, 52000 Pazin</derivirana_varijabla>
  </DomainObject.Predmet.ProtustrankaWithAdress>
  <DomainObject.Predmet.ProtustrankaWithAdressOIB>
    <izvorni_sadrzaj>RADIO 052 d. o. o., OIB 13604508274, Franine I Jurine 4, 52000 Pazin</izvorni_sadrzaj>
    <derivirana_varijabla naziv="DomainObject.Predmet.ProtustrankaWithAdressOIB_1">RADIO 052 d. o. o., OIB 13604508274, Franine I Jurine 4, 52000 Pazin</derivirana_varijabla>
  </DomainObject.Predmet.ProtustrankaWithAdressOIB>
  <DomainObject.Predmet.ProtustrankaNazivFormated>
    <izvorni_sadrzaj>RADIO 052 d. o. o.</izvorni_sadrzaj>
    <derivirana_varijabla naziv="DomainObject.Predmet.ProtustrankaNazivFormated_1">RADIO 052 d. o. o.</derivirana_varijabla>
  </DomainObject.Predmet.ProtustrankaNazivFormated>
  <DomainObject.Predmet.ProtustrankaNazivFormatedOIB>
    <izvorni_sadrzaj>RADIO 052 d. o. o., OIB 13604508274</izvorni_sadrzaj>
    <derivirana_varijabla naziv="DomainObject.Predmet.ProtustrankaNazivFormatedOIB_1">RADIO 052 d. o. o., OIB 13604508274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173848.91</izvorni_sadrzaj>
    <derivirana_varijabla naziv="DomainObject.Predmet.TrenutnaVrijednost_1">173848.91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RADIO 052 d. o. o.</item>
    </izvorni_sadrzaj>
    <derivirana_varijabla naziv="DomainObject.Predmet.ProtuStrankaListFormated_1">
      <item>RADIO 052 d. o. o.</item>
    </derivirana_varijabla>
  </DomainObject.Predmet.ProtuStrankaListFormated>
  <DomainObject.Predmet.ProtuStrankaListFormatedOIB>
    <izvorni_sadrzaj>
      <item>RADIO 052 d. o. o., OIB 13604508274</item>
    </izvorni_sadrzaj>
    <derivirana_varijabla naziv="DomainObject.Predmet.ProtuStrankaListFormatedOIB_1">
      <item>RADIO 052 d. o. o., OIB 13604508274</item>
    </derivirana_varijabla>
  </DomainObject.Predmet.ProtuStrankaListFormatedOIB>
  <DomainObject.Predmet.ProtuStrankaListFormatedWithAdress>
    <izvorni_sadrzaj>
      <item>RADIO 052 d. o. o., Franine I Jurine 4, 52000 Pazin</item>
    </izvorni_sadrzaj>
    <derivirana_varijabla naziv="DomainObject.Predmet.ProtuStrankaListFormatedWithAdress_1">
      <item>RADIO 052 d. o. o., Franine I Jurine 4, 52000 Pazin</item>
    </derivirana_varijabla>
  </DomainObject.Predmet.ProtuStrankaListFormatedWithAdress>
  <DomainObject.Predmet.ProtuStrankaListFormatedWithAdressOIB>
    <izvorni_sadrzaj>
      <item>RADIO 052 d. o. o., OIB 13604508274, Franine I Jurine 4, 52000 Pazin</item>
    </izvorni_sadrzaj>
    <derivirana_varijabla naziv="DomainObject.Predmet.ProtuStrankaListFormatedWithAdressOIB_1">
      <item>RADIO 052 d. o. o., OIB 13604508274, Franine I Jurine 4, 52000 Pazin</item>
    </derivirana_varijabla>
  </DomainObject.Predmet.ProtuStrankaListFormatedWithAdressOIB>
  <DomainObject.Predmet.ProtuStrankaListNazivFormated>
    <izvorni_sadrzaj>
      <item>RADIO 052 d. o. o.</item>
    </izvorni_sadrzaj>
    <derivirana_varijabla naziv="DomainObject.Predmet.ProtuStrankaListNazivFormated_1">
      <item>RADIO 052 d. o. o.</item>
    </derivirana_varijabla>
  </DomainObject.Predmet.ProtuStrankaListNazivFormated>
  <DomainObject.Predmet.ProtuStrankaListNazivFormatedOIB>
    <izvorni_sadrzaj>
      <item>RADIO 052 d. o. o., OIB 13604508274</item>
    </izvorni_sadrzaj>
    <derivirana_varijabla naziv="DomainObject.Predmet.ProtuStrankaListNazivFormatedOIB_1">
      <item>RADIO 052 d. o. o., OIB 13604508274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RADIO 052 d. o. o.</izvorni_sadrzaj>
    <derivirana_varijabla naziv="DomainObject.Predmet.ProtustrankaIDrugi_1">RADIO 052 d. o. o.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RADIO 052 d. o. o., OIB 13604508274, Franine I Jurine 4, 52000 Pazin</izvorni_sadrzaj>
    <derivirana_varijabla naziv="DomainObject.Predmet.ProtustrankaIDrugiAdressOIB_1">RADIO 052 d. o. o., OIB 13604508274, Franine I Jurine 4,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RADIO 052 d. o. o.</item>
    </izvorni_sadrzaj>
    <derivirana_varijabla naziv="DomainObject.Predmet.SudioniciListNaziv_1">
      <item>FINANCIJSKA AGENCIJA, RC RIJEKA, PODRUŽNICA PULA, PULA</item>
      <item>RADIO 052 d. o. o.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RADIO 052 d. o. o., OIB 13604508274, Franine I Jurine 4,52000 Pazin</item>
    </izvorni_sadrzaj>
    <derivirana_varijabla naziv="DomainObject.Predmet.SudioniciListAdressOIB_1">
      <item>FINANCIJSKA AGENCIJA, RC RIJEKA, PODRUŽNICA PULA, PULA, OIB 85821130368, Ulica grada Vukovara 70,Zagreb</item>
      <item>RADIO 052 d. o. o., OIB 13604508274, Franine I Jurine 4,52000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13604508274</item>
    </izvorni_sadrzaj>
    <derivirana_varijabla naziv="DomainObject.Predmet.SudioniciListNazivOIB_1">
      <item>, OIB 85821130368</item>
      <item>, OIB 13604508274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588</properties:Words>
  <properties:Characters>3065</properties:Characters>
  <properties:Lines>85</properties:Lines>
  <properties:Paragraphs>30</properties:Paragraphs>
  <properties:TotalTime>3</properties:TotalTime>
  <properties:ScaleCrop>false</properties:ScaleCrop>
  <properties:LinksUpToDate>false</properties:LinksUpToDate>
  <properties:CharactersWithSpaces>3674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2016-03-14T09:15:00Z</dcterms:created>
  <dc:creator>Mihaela Kaligari</dc:creator>
  <dc:description/>
  <cp:keywords/>
  <cp:lastModifiedBy>Jasmina Matika</cp:lastModifiedBy>
  <cp:lastPrinted>2016-03-17T09:10:00Z</cp:lastPrinted>
  <dcterms:modified xmlns:xsi="http://www.w3.org/2001/XMLSchema-instance" xsi:type="dcterms:W3CDTF">2016-03-17T11:49:00Z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