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8886" w14:paraId="1d48886" w:rsidRDefault="00E43BF3" w:rsidP="00E43BF3" w:rsidR="00E43BF3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E43BF3" w:rsidP="00E43BF3" w:rsidR="00E43BF3">
      <w:pPr>
        <w:pStyle w:val="Zaglavlje"/>
        <w:rPr>
          <w:rFonts w:eastAsia="Calibri"/>
        </w:rPr>
      </w:pPr>
      <w:r>
        <w:tab/>
        <w:t>Poslovni broj: 9 St-413/2016-</w:t>
      </w:r>
      <w:r>
        <w:t>4</w:t>
      </w:r>
    </w:p>
    <w:p w:rsidRDefault="00E43BF3" w:rsidP="00E43BF3" w:rsidR="00E43BF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43BF3" w:rsidP="00E43BF3" w:rsidR="00E43BF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43BF3" w:rsidP="00E43BF3" w:rsidR="00E43BF3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43BF3" w:rsidP="00E43BF3" w:rsidR="00E43BF3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43BF3" w:rsidP="00E43BF3" w:rsidR="00E43BF3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E43BF3" w:rsidP="00E43BF3" w:rsidR="00E43BF3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E43BF3" w:rsidP="00E43BF3" w:rsidR="00E43BF3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E43BF3" w:rsidP="00E43BF3" w:rsidR="00E43BF3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NOINA ARKA j.d.o.o.,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34, OIB:27417174354, dana 1</w:t>
      </w:r>
      <w:r>
        <w:rPr>
          <w:rFonts w:eastAsia="Calibri"/>
        </w:rPr>
        <w:t>7</w:t>
      </w:r>
      <w:r>
        <w:rPr>
          <w:rFonts w:eastAsia="Calibri"/>
        </w:rPr>
        <w:t xml:space="preserve">. ožujka 2016. godine  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I. Pokreće se prethodni postupak radi utvrđivanja uvjeta za otvaranje stečajnog postupka nad dužnikom NOINA ARKA j.d.o.o.,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34, OIB:27417174354.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E43BF3" w:rsidP="00E43BF3" w:rsidR="00E43BF3">
      <w:pPr>
        <w:spacing w:lineRule="auto" w:line="240" w:after="0"/>
        <w:jc w:val="both"/>
        <w:rPr>
          <w:rFonts w:eastAsia="Calibri"/>
          <w:color w:val="FF0000"/>
        </w:rPr>
      </w:pPr>
    </w:p>
    <w:p w:rsidRDefault="00E43BF3" w:rsidP="00E43BF3" w:rsidR="00E43BF3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4. svibnja 2016. u 11,45 sati</w:t>
      </w:r>
    </w:p>
    <w:p w:rsidRDefault="00E43BF3" w:rsidP="00E43BF3" w:rsidR="00E43BF3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E43BF3" w:rsidP="00E43BF3" w:rsidR="00E43BF3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direktor dužnika Marijana Stručić Matoša,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34,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Obrazloženje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174 dana u ukupnom iznosu od 4.022,06 kn te da dužnik ima jednog zaposlenog.</w:t>
      </w:r>
    </w:p>
    <w:p w:rsidRDefault="00E43BF3" w:rsidP="00E43BF3" w:rsidR="00E43BF3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</w:t>
      </w:r>
      <w:r>
        <w:rPr>
          <w:rFonts w:eastAsia="Calibri"/>
        </w:rPr>
        <w:t>7</w:t>
      </w:r>
      <w:r>
        <w:rPr>
          <w:rFonts w:eastAsia="Calibri"/>
        </w:rPr>
        <w:t>. ožujka 2016. godine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2  NOINA ARKA j.d.o.o.,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34, OIB:27417174354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3.  direktor  dužnika Marijana Stručić Matoša, Sveti Ivan </w:t>
      </w:r>
      <w:proofErr w:type="spellStart"/>
      <w:r>
        <w:rPr>
          <w:rFonts w:eastAsia="Calibri"/>
        </w:rPr>
        <w:t>Žabno</w:t>
      </w:r>
      <w:proofErr w:type="spellEnd"/>
      <w:r>
        <w:rPr>
          <w:rFonts w:eastAsia="Calibri"/>
        </w:rPr>
        <w:t>, Kolodvorska ulica 34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>
      <w:pPr>
        <w:spacing w:lineRule="auto" w:line="240" w:after="0"/>
        <w:jc w:val="center"/>
        <w:rPr>
          <w:rFonts w:eastAsia="Calibri"/>
        </w:rPr>
      </w:pPr>
    </w:p>
    <w:p w:rsidRDefault="00E43BF3" w:rsidP="00E43BF3" w:rsidR="00E43BF3">
      <w:pPr>
        <w:spacing w:lineRule="auto" w:line="240" w:after="0"/>
        <w:jc w:val="both"/>
        <w:rPr>
          <w:rFonts w:eastAsia="Calibri"/>
        </w:rPr>
      </w:pPr>
    </w:p>
    <w:p w:rsidRDefault="00E43BF3" w:rsidP="00E43BF3" w:rsidR="00E43BF3"/>
    <w:p w:rsidRDefault="00DA0242" w:rsidP="00E43BF3" w:rsidR="00DA0242" w:rsidRPr="00E43BF3"/>
    <w:sectPr w:rsidSect="00EB0D4C" w:rsidR="00DA0242" w:rsidRPr="00E43BF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BF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43BF3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43BF3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32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St-413/2016-4</izvorni_sadrzaj>
    <derivirana_varijabla naziv="DomainObject.Oznaka_1">St-413/2016-4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St-413/2016</izvorni_sadrzaj>
    <derivirana_varijabla naziv="DomainObject.Predmet.OznakaBroj_1">St-413/2016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NOINA ARKA jednostavno društvo s ograničenom odgovornošću za ugostiteljstvo</izvorni_sadrzaj>
    <derivirana_varijabla naziv="DomainObject.Predmet.ProtustrankaFormated_1">  NOINA ARKA jednostavno društvo s ograničenom odgovornošću za ugostiteljstvo</derivirana_varijabla>
  </DomainObject.Predmet.ProtustrankaFormated>
  <DomainObject.Predmet.ProtustrankaFormatedOIB>
    <izvorni_sadrzaj>  NOINA ARKA jednostavno društvo s ograničenom odgovornošću za ugostiteljstvo, OIB 27417174354</izvorni_sadrzaj>
    <derivirana_varijabla naziv="DomainObject.Predmet.ProtustrankaFormatedOIB_1">  NOINA ARKA jednostavno društvo s ograničenom odgovornošću za ugostiteljstvo, OIB 27417174354</derivirana_varijabla>
  </DomainObject.Predmet.ProtustrankaFormatedOIB>
  <DomainObject.Predmet.ProtustrankaFormatedWithAdress>
    <izvorni_sadrzaj> NOINA ARKA jednostavno društvo s ograničenom odgovornošću za ugostiteljstvo, Kolodvorska ulica 34, 48214 Sveti Ivan Žabno</izvorni_sadrzaj>
    <derivirana_varijabla naziv="DomainObject.Predmet.ProtustrankaFormatedWithAdress_1"> NOINA ARKA jednostavno društvo s ograničenom odgovornošću za ugostiteljstvo, Kolodvorska ulica 34, 48214 Sveti Ivan Žabno</derivirana_varijabla>
  </DomainObject.Predmet.ProtustrankaFormatedWithAdress>
  <DomainObject.Predmet.ProtustrankaFormatedWithAdressOIB>
    <izvorni_sadrzaj> NOINA ARKA jednostavno društvo s ograničenom odgovornošću za ugostiteljstvo, OIB 27417174354, Kolodvorska ulica 34, 48214 Sveti Ivan Žabno</izvorni_sadrzaj>
    <derivirana_varijabla naziv="DomainObject.Predmet.ProtustrankaFormatedWithAdressOIB_1"> NOINA ARKA jednostavno društvo s ograničenom odgovornošću za ugostiteljstvo, OIB 27417174354, Kolodvorska ulica 34, 48214 Sveti Ivan Žabno</derivirana_varijabla>
  </DomainObject.Predmet.ProtustrankaFormatedWithAdressOIB>
  <DomainObject.Predmet.ProtustrankaWithAdress>
    <izvorni_sadrzaj>NOINA ARKA jednostavno društvo s ograničenom odgovornošću za ugostiteljstvo Kolodvorska ulica 34, 48214 Sveti Ivan Žabno</izvorni_sadrzaj>
    <derivirana_varijabla naziv="DomainObject.Predmet.ProtustrankaWithAdress_1">NOINA ARKA jednostavno društvo s ograničenom odgovornošću za ugostiteljstvo Kolodvorska ulica 34, 48214 Sveti Ivan Žabno</derivirana_varijabla>
  </DomainObject.Predmet.ProtustrankaWithAdress>
  <DomainObject.Predmet.ProtustrankaWithAdressOIB>
    <izvorni_sadrzaj>NOINA ARKA jednostavno društvo s ograničenom odgovornošću za ugostiteljstvo, OIB 27417174354, Kolodvorska ulica 34, 48214 Sveti Ivan Žabno</izvorni_sadrzaj>
    <derivirana_varijabla naziv="DomainObject.Predmet.ProtustrankaWithAdressOIB_1">NOINA ARKA jednostavno društvo s ograničenom odgovornošću za ugostiteljstvo, OIB 27417174354, Kolodvorska ulica 34, 48214 Sveti Ivan Žabno</derivirana_varijabla>
  </DomainObject.Predmet.ProtustrankaWithAdressOIB>
  <DomainObject.Predmet.ProtustrankaNazivFormated>
    <izvorni_sadrzaj>NOINA ARKA jednostavno društvo s ograničenom odgovornošću za ugostiteljstvo</izvorni_sadrzaj>
    <derivirana_varijabla naziv="DomainObject.Predmet.ProtustrankaNazivFormated_1">NOINA ARKA jednostavno društvo s ograničenom odgovornošću za ugostiteljstvo</derivirana_varijabla>
  </DomainObject.Predmet.ProtustrankaNazivFormated>
  <DomainObject.Predmet.ProtustrankaNazivFormatedOIB>
    <izvorni_sadrzaj>NOINA ARKA jednostavno društvo s ograničenom odgovornošću za ugostiteljstvo, OIB 27417174354</izvorni_sadrzaj>
    <derivirana_varijabla naziv="DomainObject.Predmet.ProtustrankaNazivFormatedOIB_1">NOINA ARKA jednostavno društvo s ograničenom odgovornošću za ugostiteljstvo, OIB 27417174354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4022.06</izvorni_sadrzaj>
    <derivirana_varijabla naziv="DomainObject.Predmet.TrenutnaVrijednost_1">4022.06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NOINA ARKA jednostavno društvo s ograničenom odgovornošću za ugostiteljstvo</item>
    </izvorni_sadrzaj>
    <derivirana_varijabla naziv="DomainObject.Predmet.ProtuStrankaListFormated_1">
      <item>NOINA ARKA jednostavno društvo s ograničenom odgovornošću za ugostiteljstvo</item>
    </derivirana_varijabla>
  </DomainObject.Predmet.ProtuStrankaListFormated>
  <DomainObject.Predmet.ProtuStrankaListFormatedOIB>
    <izvorni_sadrzaj>
      <item>NOINA ARKA jednostavno društvo s ograničenom odgovornošću za ugostiteljstvo, OIB 27417174354</item>
    </izvorni_sadrzaj>
    <derivirana_varijabla naziv="DomainObject.Predmet.ProtuStrankaListFormatedOIB_1">
      <item>NOINA ARKA jednostavno društvo s ograničenom odgovornošću za ugostiteljstvo, OIB 27417174354</item>
    </derivirana_varijabla>
  </DomainObject.Predmet.ProtuStrankaListFormatedOIB>
  <DomainObject.Predmet.ProtuStrankaListFormatedWithAdress>
    <izvorni_sadrzaj>
      <item>NOINA ARKA jednostavno društvo s ograničenom odgovornošću za ugostiteljstvo, Kolodvorska ulica 34, 48214 Sveti Ivan Žabno</item>
    </izvorni_sadrzaj>
    <derivirana_varijabla naziv="DomainObject.Predmet.ProtuStrankaListFormatedWithAdress_1">
      <item>NOINA ARKA jednostavno društvo s ograničenom odgovornošću za ugostiteljstvo, Kolodvorska ulica 34, 48214 Sveti Ivan Žabno</item>
    </derivirana_varijabla>
  </DomainObject.Predmet.ProtuStrankaListFormatedWithAdress>
  <DomainObject.Predmet.ProtuStrankaListFormatedWithAdressOIB>
    <izvorni_sadrzaj>
      <item>NOINA ARKA jednostavno društvo s ograničenom odgovornošću za ugostiteljstvo, OIB 27417174354, Kolodvorska ulica 34, 48214 Sveti Ivan Žabno</item>
    </izvorni_sadrzaj>
    <derivirana_varijabla naziv="DomainObject.Predmet.ProtuStrankaListFormatedWithAdressOIB_1">
      <item>NOINA ARKA jednostavno društvo s ograničenom odgovornošću za ugostiteljstvo, OIB 27417174354, Kolodvorska ulica 34, 48214 Sveti Ivan Žabno</item>
    </derivirana_varijabla>
  </DomainObject.Predmet.ProtuStrankaListFormatedWithAdressOIB>
  <DomainObject.Predmet.ProtuStrankaListNazivFormated>
    <izvorni_sadrzaj>
      <item>NOINA ARKA jednostavno društvo s ograničenom odgovornošću za ugostiteljstvo</item>
    </izvorni_sadrzaj>
    <derivirana_varijabla naziv="DomainObject.Predmet.ProtuStrankaListNazivFormated_1">
      <item>NOINA ARKA jednostavno društvo s ograničenom odgovornošću za ugostiteljstvo</item>
    </derivirana_varijabla>
  </DomainObject.Predmet.ProtuStrankaListNazivFormated>
  <DomainObject.Predmet.ProtuStrankaListNazivFormatedOIB>
    <izvorni_sadrzaj>
      <item>NOINA ARKA jednostavno društvo s ograničenom odgovornošću za ugostiteljstvo, OIB 27417174354</item>
    </izvorni_sadrzaj>
    <derivirana_varijabla naziv="DomainObject.Predmet.ProtuStrankaListNazivFormatedOIB_1">
      <item>NOINA ARKA jednostavno društvo s ograničenom odgovornošću za ugostiteljstvo, OIB 27417174354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St-413/2016-4</izvorni_sadrzaj>
    <derivirana_varijabla naziv="DomainObject.PoslovniBrojDokumenta_1">St-413/2016-4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NOINA ARKA jednostavno društvo s ograničenom odgovornošću za ugostiteljstvo</izvorni_sadrzaj>
    <derivirana_varijabla naziv="DomainObject.Predmet.ProtustrankaIDrugi_1">NOINA ARKA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NOINA ARKA jednostavno društvo s ograničenom odgovornošću za ugostiteljstvo, OIB 27417174354, Kolodvorska ulica 34, 48214 Sveti Ivan Žabno</izvorni_sadrzaj>
    <derivirana_varijabla naziv="DomainObject.Predmet.ProtustrankaIDrugiAdressOIB_1">NOINA ARKA jednostavno društvo s ograničenom odgovornošću za ugostiteljstvo, OIB 27417174354, Kolodvorska ulica 34,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NOINA ARKA jednostavno društvo s ograničenom odgovornošću za ugostiteljstvo</item>
      <item>E-oglasna ploča</item>
      <item>Sudski registar</item>
    </izvorni_sadrzaj>
    <derivirana_varijabla naziv="DomainObject.Predmet.SudioniciListNaziv_1">
      <item>Financijska agencija</item>
      <item>NOINA ARKA jednostavno društvo s ograničenom odgovornošću za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NOINA ARKA jednostavno društvo s ograničenom odgovornošću za ugostiteljstvo, OIB 27417174354, Kolodvorska ulica 34,48214 Sveti Ivan Žabno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E8C45-1942-4ADA-A6C8-77D85B75D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2629</properties:Characters>
  <properties:Lines>85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2016-03-17T08:37:00Z</cp:lastPrinted>
  <dcterms:modified xmlns:xsi="http://www.w3.org/2001/XMLSchema-instance" xsi:type="dcterms:W3CDTF">2016-03-17T08:37:00Z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St-413/2016-4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