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de55" w14:paraId="3b8de55" w:rsidRDefault="001D3ABE" w:rsidP="001D3ABE" w:rsidR="001D3ABE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2 St-</w:t>
      </w:r>
      <w:r w:rsidR="00190BE1">
        <w:t>208/16-14</w:t>
      </w:r>
    </w:p>
    <w:p w:rsidRDefault="001D3ABE" w:rsidP="001D3ABE" w:rsidR="001D3ABE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1D3ABE" w:rsidP="001D3ABE" w:rsidR="001D3ABE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1D3ABE" w:rsidP="001D3ABE" w:rsidR="001D3ABE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1D3ABE" w:rsidP="001D3ABE" w:rsidR="001D3ABE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1D3ABE" w:rsidP="001D3ABE" w:rsidR="001D3ABE">
      <w:pPr>
        <w:spacing w:lineRule="auto" w:line="240" w:after="0"/>
        <w:jc w:val="center"/>
      </w:pPr>
    </w:p>
    <w:p w:rsidRDefault="001D3ABE" w:rsidP="001D3ABE" w:rsidR="001D3ABE">
      <w:pPr>
        <w:spacing w:lineRule="auto" w:line="240" w:after="0"/>
        <w:jc w:val="center"/>
      </w:pPr>
    </w:p>
    <w:p w:rsidRDefault="001D3ABE" w:rsidP="001D3ABE" w:rsidR="001D3ABE">
      <w:pPr>
        <w:spacing w:lineRule="auto" w:line="240" w:after="0"/>
        <w:jc w:val="center"/>
      </w:pPr>
      <w:r>
        <w:t xml:space="preserve">R E P U B L I K A    H R V A T S K A </w:t>
      </w:r>
    </w:p>
    <w:p w:rsidRDefault="001D3ABE" w:rsidP="001D3ABE" w:rsidR="001D3ABE">
      <w:pPr>
        <w:spacing w:lineRule="auto" w:line="240" w:after="0"/>
        <w:jc w:val="center"/>
      </w:pPr>
      <w:r>
        <w:t>R J E Š E NJ E</w:t>
      </w:r>
    </w:p>
    <w:p w:rsidRDefault="001D3ABE" w:rsidP="001D3ABE" w:rsidR="001D3ABE">
      <w:pPr>
        <w:spacing w:lineRule="auto" w:line="240" w:after="0"/>
        <w:jc w:val="center"/>
      </w:pPr>
    </w:p>
    <w:p w:rsidRDefault="001D3ABE" w:rsidP="001D3ABE" w:rsidR="001D3ABE">
      <w:pPr>
        <w:spacing w:lineRule="auto" w:line="240" w:after="0"/>
        <w:ind w:firstLine="708"/>
        <w:jc w:val="both"/>
      </w:pPr>
      <w:r>
        <w:t xml:space="preserve">Trgovački sud u Varaždinu po sutkinji toga suda Meliti Poljanec Bubaš, </w:t>
      </w:r>
      <w:r w:rsidR="00D2414B">
        <w:t>kao stečajnoj sutkinji, u stečajnom predmetu, povodom prijedloga predlagatelja</w:t>
      </w:r>
      <w:r w:rsidR="00190BE1">
        <w:t xml:space="preserve"> Pavičić Silvije, Taborište 35, 44250 Petrinja, OIB: 35753440734, za pokretanje stečajnog postupka protiv dužnika AUTO TOMISLAV d.o.o., Varaždin, Eugena Kumičića 62, MBS: 080670983, OIB: 08214873915, dana 13. veljače 2017</w:t>
      </w:r>
      <w:r>
        <w:t>. godine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center"/>
      </w:pPr>
      <w:r>
        <w:t>r i j e š i o  j e</w:t>
      </w:r>
    </w:p>
    <w:p w:rsidRDefault="001D3ABE" w:rsidP="001D3ABE" w:rsidR="001D3ABE">
      <w:pPr>
        <w:spacing w:lineRule="auto" w:line="240" w:after="0"/>
      </w:pPr>
    </w:p>
    <w:p w:rsidRDefault="001D3ABE" w:rsidP="001D3ABE" w:rsidR="001D3ABE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dužnika </w:t>
      </w:r>
      <w:r w:rsidR="00190BE1">
        <w:t>AUTO TOMISLAV d.o.o., Varaždin, Eugena Kumičića 62, MBS: 080670983, OIB: 08214873915</w:t>
      </w:r>
      <w:r>
        <w:t xml:space="preserve">, kao i sve ostale osobe koje bi imale pravni interes za provođenje stečajnog postupka nad dužnikom, u roku od 15 dana od objave ovoga rješenja na e-oglasnoj ploči suda uplatiti iznos od </w:t>
      </w:r>
      <w:r w:rsidR="00454B9F">
        <w:t>9.200,00</w:t>
      </w:r>
      <w:r>
        <w:t xml:space="preserve"> kn na ime predujma za pokriće troškova prethodnog i otvorenog stečajnog postupka na račun ovoga suda broj HR40 2390 0011 3000</w:t>
      </w:r>
      <w:r w:rsidR="00454B9F">
        <w:t xml:space="preserve"> 0</w:t>
      </w:r>
      <w:r w:rsidR="00190BE1">
        <w:t>2754, s pozivom na broj 2 St-208</w:t>
      </w:r>
      <w:r>
        <w:t>/16.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190BE1">
        <w:t>AUTO TOMISLAV d.o.o., Varaždin, Eugena Kumičića 62, MBS: 080670983, OIB: 08214873915</w:t>
      </w:r>
      <w:r>
        <w:t xml:space="preserve">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center"/>
      </w:pPr>
      <w:r>
        <w:t>Obrazloženje</w:t>
      </w:r>
    </w:p>
    <w:p w:rsidRDefault="001D3ABE" w:rsidP="001D3ABE" w:rsidR="001D3ABE">
      <w:pPr>
        <w:spacing w:lineRule="auto" w:line="240" w:after="0"/>
        <w:jc w:val="both"/>
      </w:pPr>
      <w:r>
        <w:tab/>
      </w:r>
    </w:p>
    <w:p w:rsidRDefault="001D3ABE" w:rsidP="001D3ABE" w:rsidR="001D3ABE">
      <w:pPr>
        <w:spacing w:lineRule="auto" w:line="240" w:after="0"/>
        <w:jc w:val="both"/>
      </w:pPr>
      <w:r>
        <w:tab/>
      </w:r>
    </w:p>
    <w:p w:rsidRDefault="001D3ABE" w:rsidP="001D3ABE" w:rsidR="001D3ABE">
      <w:pPr>
        <w:spacing w:lineRule="auto" w:line="240" w:after="0"/>
        <w:jc w:val="both"/>
      </w:pPr>
      <w:r>
        <w:tab/>
        <w:t xml:space="preserve">Predlagatelj je </w:t>
      </w:r>
      <w:r w:rsidR="00190BE1">
        <w:t>17</w:t>
      </w:r>
      <w:r w:rsidR="00D2414B">
        <w:t xml:space="preserve">. </w:t>
      </w:r>
      <w:r w:rsidR="00190BE1">
        <w:t>rujna</w:t>
      </w:r>
      <w:r w:rsidR="00D2414B">
        <w:t xml:space="preserve"> 2016</w:t>
      </w:r>
      <w:r>
        <w:t xml:space="preserve">. podnio ovome sudu prijedlog za otvaranje stečajnog postupka nad dužnikom, navodeći da dužnik na dan  </w:t>
      </w:r>
      <w:r w:rsidR="00190BE1">
        <w:t>15</w:t>
      </w:r>
      <w:r>
        <w:t xml:space="preserve">. </w:t>
      </w:r>
      <w:r w:rsidR="00190BE1">
        <w:t>rujna</w:t>
      </w:r>
      <w:r w:rsidR="00454B9F">
        <w:t xml:space="preserve"> 2016</w:t>
      </w:r>
      <w:r>
        <w:t xml:space="preserve">. ima evidentirane neizvršene osnove za plaćanje u ukupnom iznosu od </w:t>
      </w:r>
      <w:r w:rsidR="00190BE1">
        <w:t>1.180.058,77</w:t>
      </w:r>
      <w:r>
        <w:t xml:space="preserve"> kn.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 w:rsidRPr="00554F6A">
      <w:pPr>
        <w:spacing w:lineRule="auto" w:line="240" w:after="0"/>
        <w:jc w:val="both"/>
      </w:pPr>
      <w:r w:rsidRPr="00554F6A">
        <w:lastRenderedPageBreak/>
        <w:tab/>
        <w:t>Rje</w:t>
      </w:r>
      <w:r>
        <w:t>šenjem ovog suda poslovni broj 2</w:t>
      </w:r>
      <w:r w:rsidRPr="00554F6A">
        <w:t xml:space="preserve"> St-</w:t>
      </w:r>
      <w:r w:rsidR="00190BE1">
        <w:t>208/16-7</w:t>
      </w:r>
      <w:r w:rsidRPr="00554F6A">
        <w:t xml:space="preserve"> od </w:t>
      </w:r>
      <w:r w:rsidR="00190BE1">
        <w:t>11</w:t>
      </w:r>
      <w:r w:rsidR="00454B9F">
        <w:t>. svibnja</w:t>
      </w:r>
      <w:r w:rsidRPr="00554F6A">
        <w:t xml:space="preserve"> 2016. pokrenut je prethodni postupak radi utvrđivanja uvjeta za otvaranje stečajnog postupka.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9.200,00 kn za pokriće troškova prethodnog i stečajnog postupka, sukladno odredbi čl. 132. st. 1. Stečajnog zakona.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 xml:space="preserve">Iznos od 9.200,00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132. st. 2. Stečajnog zakona.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center"/>
      </w:pPr>
      <w:r>
        <w:t xml:space="preserve">U Varaždinu, </w:t>
      </w:r>
      <w:r w:rsidR="00190BE1">
        <w:t>13. veljače 2017</w:t>
      </w:r>
      <w:r>
        <w:t>. godine</w:t>
      </w:r>
    </w:p>
    <w:p w:rsidRDefault="001D3ABE" w:rsidP="001D3ABE" w:rsidR="001D3ABE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1D3ABE" w:rsidP="001D3ABE" w:rsidR="001D3AB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Melita Poljanec Bubaš</w:t>
      </w:r>
      <w:r w:rsidR="00354DA9">
        <w:t>,v.r.</w:t>
      </w:r>
      <w:r>
        <w:t xml:space="preserve">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</w:pPr>
    </w:p>
    <w:p w:rsidRDefault="001D3ABE" w:rsidP="001D3ABE" w:rsidR="001D3ABE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1D3ABE" w:rsidP="00454B9F" w:rsidR="001D3ABE">
      <w:pPr>
        <w:spacing w:lineRule="auto" w:line="240" w:after="0"/>
        <w:ind w:firstLine="708"/>
      </w:pPr>
      <w:r>
        <w:t>UPUTA O PRAVNOM LIJEKU:</w:t>
      </w:r>
    </w:p>
    <w:p w:rsidRDefault="001D3ABE" w:rsidP="001D3ABE" w:rsidR="001D3ABE">
      <w:pPr>
        <w:spacing w:lineRule="auto" w:line="240" w:after="0"/>
        <w:jc w:val="both"/>
      </w:pPr>
      <w:r>
        <w:tab/>
      </w:r>
      <w:r w:rsidRPr="007E3F65">
        <w:t xml:space="preserve">Protiv ovoga rješenja može se podnijeti žalba u roku od osam dana po proteku roka od osam dana od dana objave na e-Oglasnoj ploči, pisano u tri primjerka, putem ovog suda, Visokom trgovačkom sudu RH.   </w:t>
      </w: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</w:p>
    <w:p w:rsidRDefault="001D3ABE" w:rsidP="001D3ABE" w:rsidR="001D3ABE">
      <w:pPr>
        <w:spacing w:lineRule="auto" w:line="240" w:after="0"/>
        <w:jc w:val="both"/>
      </w:pPr>
      <w:r>
        <w:t>DNA:</w:t>
      </w:r>
    </w:p>
    <w:p w:rsidRDefault="001D3ABE" w:rsidP="001D3ABE" w:rsidR="001D3ABE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1D3ABE" w:rsidP="001D3ABE" w:rsidR="001D3ABE">
      <w:pPr>
        <w:pStyle w:val="Odlomakpopisa"/>
        <w:spacing w:lineRule="auto" w:line="240" w:after="0"/>
        <w:jc w:val="both"/>
      </w:pPr>
      <w:r>
        <w:t xml:space="preserve">                  </w:t>
      </w:r>
    </w:p>
    <w:p w:rsidRDefault="001D3ABE" w:rsidP="001D3ABE" w:rsidR="001D3ABE"/>
    <w:p w:rsidRDefault="001D3ABE" w:rsidP="001D3ABE" w:rsidR="001D3ABE"/>
    <w:p w:rsidRDefault="001D3ABE" w:rsidP="001D3ABE" w:rsidR="001D3ABE"/>
    <w:p w:rsidRDefault="001D3ABE" w:rsidP="001D3ABE" w:rsidR="001D3ABE"/>
    <w:p w:rsidRDefault="00BF42D9" w:rsidR="00BF42D9"/>
    <w:sectPr w:rsidSect="00E042BD" w:rsidR="00BF42D9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14B" w:rsidP="00D2414B" w:rsidR="00D2414B">
      <w:pPr>
        <w:spacing w:lineRule="auto" w:line="240" w:after="0"/>
      </w:pPr>
      <w:r>
        <w:separator/>
      </w:r>
    </w:p>
  </w:endnote>
  <w:endnote w:id="0" w:type="continuationSeparator">
    <w:p w:rsidRDefault="00D2414B" w:rsidP="00D2414B" w:rsidR="00D2414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14B" w:rsidP="00D2414B" w:rsidR="00D2414B">
      <w:pPr>
        <w:spacing w:lineRule="auto" w:line="240" w:after="0"/>
      </w:pPr>
      <w:r>
        <w:separator/>
      </w:r>
    </w:p>
  </w:footnote>
  <w:footnote w:id="0" w:type="continuationSeparator">
    <w:p w:rsidRDefault="00D2414B" w:rsidP="00D2414B" w:rsidR="00D2414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15291A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1EEF">
          <w:rPr>
            <w:noProof/>
          </w:rPr>
          <w:t>2</w:t>
        </w:r>
        <w:r>
          <w:fldChar w:fldCharType="end"/>
        </w:r>
      </w:p>
    </w:sdtContent>
  </w:sdt>
  <w:p w:rsidRDefault="00190BE1" w:rsidP="00355232" w:rsidR="00355232">
    <w:pPr>
      <w:spacing w:lineRule="auto" w:line="240" w:after="0"/>
      <w:jc w:val="right"/>
    </w:pPr>
    <w:r>
      <w:t>Poslovni broj: 2 St-208</w:t>
    </w:r>
    <w:r w:rsidR="00454B9F">
      <w:t>/16-</w:t>
    </w:r>
    <w:r>
      <w:t>1</w:t>
    </w:r>
    <w:r w:rsidR="00454B9F">
      <w:t>4</w:t>
    </w:r>
  </w:p>
  <w:p w:rsidRDefault="005E1EEF" w:rsidP="00B74707" w:rsidR="006F1822">
    <w:pPr>
      <w:pStyle w:val="Zaglavlje"/>
      <w:tabs>
        <w:tab w:pos="4536" w:val="clear"/>
        <w:tab w:pos="9072" w:val="clear"/>
        <w:tab w:pos="8705" w:val="lef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3ABE"/>
    <w:rsid w:val="0015291A"/>
    <w:rsid w:val="00190BE1"/>
    <w:rsid w:val="001D3ABE"/>
    <w:rsid w:val="00330409"/>
    <w:rsid w:val="00354DA9"/>
    <w:rsid w:val="00454B9F"/>
    <w:rsid w:val="004F51DB"/>
    <w:rsid w:val="005E1EEF"/>
    <w:rsid w:val="00865718"/>
    <w:rsid w:val="00A974C3"/>
    <w:rsid w:val="00B5686B"/>
    <w:rsid w:val="00BF42D9"/>
    <w:rsid w:val="00D2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ABE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B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D3ABE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D3A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3AB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3AB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414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2414B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E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3ABE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D3AB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D3ABE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1D3A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3AB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3AB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2414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2414B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E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TOMISLAV d.o.o. za trgovinu i usluge zastupanog po punomoćniku Robert Horvatić</izvorni_sadrzaj>
    <derivirana_varijabla naziv="DomainObject.Predmet.ProtustrankaFormated_1">  AUTO TOMISLAV d.o.o. za trgovinu i usluge zastupanog po punomoćniku Robert Horvatić</derivirana_varijabla>
  </DomainObject.Predmet.ProtustrankaFormated>
  <DomainObject.Predmet.ProtustrankaFormatedOIB>
    <izvorni_sadrzaj>  AUTO TOMISLAV d.o.o. za trgovinu i usluge, OIB 08214873915 zastupanog po punomoćniku Robert Horvatić</izvorni_sadrzaj>
    <derivirana_varijabla naziv="DomainObject.Predmet.ProtustrankaFormatedOIB_1">  AUTO TOMISLAV d.o.o. za trgovinu i usluge, OIB 08214873915 zastupanog po punomoćniku Robert Horvatić</derivirana_varijabla>
  </DomainObject.Predmet.ProtustrankaFormatedOIB>
  <DomainObject.Predmet.ProtustrankaFormatedWithAdress>
    <izvorni_sadrzaj> AUTO TOMISLAV d.o.o. za trgovinu i usluge, Eugena Kumičića 62, 42000 Varaždin zastupanog po punomoćniku Robert Horvatić</izvorni_sadrzaj>
    <derivirana_varijabla naziv="DomainObject.Predmet.ProtustrankaFormatedWithAdress_1"> AUTO TOMISLAV d.o.o. za trgovinu i usluge, Eugena Kumičića 62, 42000 Varaždin zastupanog po punomoćniku Robert Horvatić</derivirana_varijabla>
  </DomainObject.Predmet.ProtustrankaFormatedWithAdress>
  <DomainObject.Predmet.ProtustrankaFormatedWithAdressOIB>
    <izvorni_sadrzaj> AUTO TOMISLAV d.o.o. za trgovinu i usluge, OIB 08214873915, Eugena Kumičića 62, 42000 Varaždin zastupanog po punomoćniku Robert Horvatić</izvorni_sadrzaj>
    <derivirana_varijabla naziv="DomainObject.Predmet.ProtustrankaFormatedWithAdressOIB_1"> AUTO TOMISLAV d.o.o. za trgovinu i usluge, OIB 08214873915, Eugena Kumičića 62, 42000 Varaždin zastupanog po punomoćniku Robert Horvatić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Pavičić</izvorni_sadrzaj>
    <derivirana_varijabla naziv="DomainObject.Predmet.StrankaFormated_1">  Silvija Pavičić</derivirana_varijabla>
  </DomainObject.Predmet.StrankaFormated>
  <DomainObject.Predmet.StrankaFormatedOIB>
    <izvorni_sadrzaj>  Silvija Pavičić, OIB 35753440734</izvorni_sadrzaj>
    <derivirana_varijabla naziv="DomainObject.Predmet.StrankaFormatedOIB_1">  Silvija Pavičić, OIB 35753440734</derivirana_varijabla>
  </DomainObject.Predmet.StrankaFormatedOIB>
  <DomainObject.Predmet.StrankaFormatedWithAdress>
    <izvorni_sadrzaj> Silvija Pavičić, Taborište 35, 44250 Taborište</izvorni_sadrzaj>
    <derivirana_varijabla naziv="DomainObject.Predmet.StrankaFormatedWithAdress_1"> Silvija Pavičić, Taborište 35, 44250 Taborište</derivirana_varijabla>
  </DomainObject.Predmet.StrankaFormatedWithAdress>
  <DomainObject.Predmet.StrankaFormatedWithAdressOIB>
    <izvorni_sadrzaj> Silvija Pavičić, OIB 35753440734, Taborište 35, 44250 Taborište</izvorni_sadrzaj>
    <derivirana_varijabla naziv="DomainObject.Predmet.StrankaFormatedWithAdressOIB_1"> Silvija Pavičić, OIB 35753440734, Taborište 35, 44250 Taborište</derivirana_varijabla>
  </DomainObject.Predmet.StrankaFormatedWithAdressOIB>
  <DomainObject.Predmet.StrankaWithAdress>
    <izvorni_sadrzaj>Silvija Pavičić Taborište 35,44250 Taborište</izvorni_sadrzaj>
    <derivirana_varijabla naziv="DomainObject.Predmet.StrankaWithAdress_1">Silvija Pavičić Taborište 35,44250 Taborište</derivirana_varijabla>
  </DomainObject.Predmet.StrankaWithAdress>
  <DomainObject.Predmet.StrankaWithAdressOIB>
    <izvorni_sadrzaj>Silvija Pavičić, OIB 35753440734, Taborište 35,44250 Taborište</izvorni_sadrzaj>
    <derivirana_varijabla naziv="DomainObject.Predmet.StrankaWithAdressOIB_1">Silvija Pavičić, OIB 35753440734, Taborište 35,44250 Taborište</derivirana_varijabla>
  </DomainObject.Predmet.StrankaWithAdressOIB>
  <DomainObject.Predmet.StrankaNazivFormated>
    <izvorni_sadrzaj>Silvija Pavičić</izvorni_sadrzaj>
    <derivirana_varijabla naziv="DomainObject.Predmet.StrankaNazivFormated_1">Silvija Pavičić</derivirana_varijabla>
  </DomainObject.Predmet.StrankaNazivFormated>
  <DomainObject.Predmet.StrankaNazivFormatedOIB>
    <izvorni_sadrzaj>Silvija Pavičić, OIB 35753440734</izvorni_sadrzaj>
    <derivirana_varijabla naziv="DomainObject.Predmet.StrankaNazivFormatedOIB_1">Silvija Pavičić, OIB 35753440734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Silvija Pavičić</item>
    </izvorni_sadrzaj>
    <derivirana_varijabla naziv="DomainObject.Predmet.StrankaListFormated_1">
      <item>Silvija Pavičić</item>
    </derivirana_varijabla>
  </DomainObject.Predmet.StrankaListFormated>
  <DomainObject.Predmet.StrankaListFormatedOIB>
    <izvorni_sadrzaj>
      <item>Silvija Pavičić, OIB 35753440734</item>
    </izvorni_sadrzaj>
    <derivirana_varijabla naziv="DomainObject.Predmet.StrankaListFormatedOIB_1">
      <item>Silvija Pavičić, OIB 35753440734</item>
    </derivirana_varijabla>
  </DomainObject.Predmet.StrankaListFormatedOIB>
  <DomainObject.Predmet.StrankaListFormatedWithAdress>
    <izvorni_sadrzaj>
      <item>Silvija Pavičić, Taborište 35, 44250 Taborište</item>
    </izvorni_sadrzaj>
    <derivirana_varijabla naziv="DomainObject.Predmet.StrankaListFormatedWithAdress_1">
      <item>Silvija Pavičić, Taborište 35, 44250 Taborište</item>
    </derivirana_varijabla>
  </DomainObject.Predmet.StrankaListFormatedWithAdress>
  <DomainObject.Predmet.StrankaListFormatedWithAdressOIB>
    <izvorni_sadrzaj>
      <item>Silvija Pavičić, OIB 35753440734, Taborište 35, 44250 Taborište</item>
    </izvorni_sadrzaj>
    <derivirana_varijabla naziv="DomainObject.Predmet.StrankaListFormatedWithAdressOIB_1">
      <item>Silvija Pavičić, OIB 35753440734, Taborište 35, 44250 Taborište</item>
    </derivirana_varijabla>
  </DomainObject.Predmet.StrankaListFormatedWithAdressOIB>
  <DomainObject.Predmet.StrankaListNazivFormated>
    <izvorni_sadrzaj>
      <item>Silvija Pavičić</item>
    </izvorni_sadrzaj>
    <derivirana_varijabla naziv="DomainObject.Predmet.StrankaListNazivFormated_1">
      <item>Silvija Pavičić</item>
    </derivirana_varijabla>
  </DomainObject.Predmet.StrankaListNazivFormated>
  <DomainObject.Predmet.StrankaListNazivFormatedOIB>
    <izvorni_sadrzaj>
      <item>Silvija Pavičić, OIB 35753440734</item>
    </izvorni_sadrzaj>
    <derivirana_varijabla naziv="DomainObject.Predmet.StrankaListNazivFormatedOIB_1">
      <item>Silvija Pavičić, OIB 35753440734</item>
    </derivirana_varijabla>
  </DomainObject.Predmet.StrankaListNazivFormatedOIB>
  <DomainObject.Predmet.ProtuStrankaListFormated>
    <izvorni_sadrzaj>
      <item>AUTO TOMISLAV d.o.o. za trgovinu i usluge zastupanog po punomoćniku Robert Horvatić</item>
    </izvorni_sadrzaj>
    <derivirana_varijabla naziv="DomainObject.Predmet.ProtuStrankaListFormated_1">
      <item>AUTO TOMISLAV d.o.o. za trgovinu i usluge zastupanog po punomoćniku Robert Horvatić</item>
    </derivirana_varijabla>
  </DomainObject.Predmet.ProtuStrankaListFormated>
  <DomainObject.Predmet.ProtuStrankaListFormatedOIB>
    <izvorni_sadrzaj>
      <item>AUTO TOMISLAV d.o.o. za trgovinu i usluge, OIB 08214873915 zastupanog po punomoćniku Robert Horvatić</item>
    </izvorni_sadrzaj>
    <derivirana_varijabla naziv="DomainObject.Predmet.ProtuStrankaListFormatedOIB_1">
      <item>AUTO TOMISLAV d.o.o. za trgovinu i usluge, OIB 08214873915 zastupanog po punomoćniku Robert Horvatić</item>
    </derivirana_varijabla>
  </DomainObject.Predmet.ProtuStrankaListFormatedOIB>
  <DomainObject.Predmet.ProtuStrankaListFormatedWithAdress>
    <izvorni_sadrzaj>
      <item>AUTO TOMISLAV d.o.o. za trgovinu i usluge, Eugena Kumičića 62, 42000 Varaždin zastupanog po punomoćniku Robert Horvatić</item>
    </izvorni_sadrzaj>
    <derivirana_varijabla naziv="DomainObject.Predmet.ProtuStrankaListFormatedWithAdress_1">
      <item>AUTO TOMISLAV d.o.o. za trgovinu i usluge, Eugena Kumičića 62, 42000 Varaždin zastupanog po punomoćniku Robert Horvatić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 zastupanog po punomoćniku Robert Horvatić</item>
    </izvorni_sadrzaj>
    <derivirana_varijabla naziv="DomainObject.Predmet.ProtuStrankaListFormatedWithAdressOIB_1">
      <item>AUTO TOMISLAV d.o.o. za trgovinu i usluge, OIB 08214873915, Eugena Kumičića 62, 42000 Varaždin zastupanog po punomoćniku Robert Horvatić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>Robert Horvatić punomoćnik sudionika u postupku AUTO TOMISLAV d.o.o. za trgovinu i usluge</item>
      <item>Računovodstvo TS u Varaždinu</item>
      <item>Financijska agencija</item>
      <item>Sudski registar TS u Varaždinu</item>
    </izvorni_sadrzaj>
    <derivirana_varijabla naziv="DomainObject.Predmet.OstaliListFormated_1">
      <item>Robert Horvatić punomoćnik sudionika u postupku AUTO TOMISLAV d.o.o. za trgovinu i usluge</item>
      <item>Računovodstvo TS u Varaždinu</item>
      <item>Financijska agencija</item>
      <item>Sudski registar TS u Varaždinu</item>
    </derivirana_varijabla>
  </DomainObject.Predmet.OstaliListFormated>
  <DomainObject.Predmet.OstaliListFormatedOIB>
    <izvorni_sadrzaj>
      <item>Robert Horvatić, OIB 28905677314 punomoćnik sudionika u postupku AUTO TOMISLAV d.o.o. za trgovinu i usluge</item>
      <item>Računovodstvo TS u Varaždinu</item>
      <item>Financijska agencija, OIB 85821130368</item>
      <item>Sudski registar TS u Varaždinu</item>
    </izvorni_sadrzaj>
    <derivirana_varijabla naziv="DomainObject.Predmet.OstaliListFormatedOIB_1">
      <item>Robert Horvatić, OIB 28905677314 punomoćnik sudionika u postupku AUTO TOMISLAV d.o.o. za trgovinu i usluge</item>
      <item>Računovodstvo TS u Varaždinu</item>
      <item>Financijska agencija, OIB 85821130368</item>
      <item>Sudski registar TS u Varaždinu</item>
    </derivirana_varijabla>
  </DomainObject.Predmet.OstaliListFormatedOIB>
  <DomainObject.Predmet.OstaliListFormatedWithAdress>
    <izvorni_sadrzaj>
      <item>Robert Horvatić, Eugena Kumičića 62, 42000 Varaždin punomoćnik sudionika u postupku AUTO TOMISLAV d.o.o. za trgovinu i usluge</item>
      <item>Računovodstvo TS u Varaždinu, Ul. braće Radić 2, 42000 Varaždin</item>
      <item>Financijska agencija, Ulica grada Vukovara 70, 10000 Zagreb</item>
      <item>Sudski registar TS u Varaždinu, Ul. braće Radić 2, 42000 Varaždin</item>
    </izvorni_sadrzaj>
    <derivirana_varijabla naziv="DomainObject.Predmet.OstaliListFormatedWithAdress_1">
      <item>Robert Horvatić, Eugena Kumičića 62, 42000 Varaždin punomoćnik sudionika u postupku AUTO TOMISLAV d.o.o. za trgovinu i usluge</item>
      <item>Računovodstvo TS u Varaždinu, Ul. braće Radić 2, 42000 Varaždin</item>
      <item>Financijska agencija, Ulica grada Vukovara 70, 10000 Zagreb</item>
      <item>Sudski registar TS u Varaždinu, Ul. braće Radić 2, 42000 Varaždin</item>
    </derivirana_varijabla>
  </DomainObject.Predmet.OstaliListFormatedWithAdress>
  <DomainObject.Predmet.OstaliListFormatedWithAdressOIB>
    <izvorni_sadrzaj>
      <item>Robert Horvatić, OIB 28905677314, Eugena Kumičića 62, 42000 Varaždin punomoćnik sudionika u postupku AUTO TOMISLAV d.o.o. za trgovinu i usluge</item>
      <item>Računovodstvo TS u Varaždinu, Ul. braće Radić 2, 42000 Varaždin</item>
      <item>Financijska agencija, OIB 85821130368, Ulica grada Vukovara 70, 10000 Zagreb</item>
      <item>Sudski registar TS u Varaždinu, Ul. braće Radić 2, 42000 Varaždin</item>
    </izvorni_sadrzaj>
    <derivirana_varijabla naziv="DomainObject.Predmet.OstaliListFormatedWithAdressOIB_1">
      <item>Robert Horvatić, OIB 28905677314, Eugena Kumičića 62, 42000 Varaždin punomoćnik sudionika u postupku AUTO TOMISLAV d.o.o. za trgovinu i usluge</item>
      <item>Računovodstvo TS u Varaždinu, Ul. braće Radić 2, 42000 Varaždin</item>
      <item>Financijska agencija, OIB 85821130368, Ulica grada Vukovara 70, 10000 Zagreb</item>
      <item>Sudski registar TS u Varaždinu, Ul. braće Radić 2, 42000 Varaždin</item>
    </derivirana_varijabla>
  </DomainObject.Predmet.OstaliListFormatedWithAdressOIB>
  <DomainObject.Predmet.OstaliListNazivFormated>
    <izvorni_sadrzaj>
      <item>Robert Horvatić</item>
      <item>Računovodstvo TS u Varaždinu</item>
      <item>Financijska agencija</item>
      <item>Sudski registar TS u Varaždinu</item>
    </izvorni_sadrzaj>
    <derivirana_varijabla naziv="DomainObject.Predmet.OstaliListNazivFormated_1">
      <item>Robert Horvatić</item>
      <item>Računovodstvo TS u Varaždinu</item>
      <item>Financijska agencija</item>
      <item>Sudski registar TS u Varaždinu</item>
    </derivirana_varijabla>
  </DomainObject.Predmet.OstaliListNazivFormated>
  <DomainObject.Predmet.OstaliListNazivFormatedOIB>
    <izvorni_sadrzaj>
      <item>Robert Horvatić, OIB 28905677314</item>
      <item>Računovodstvo TS u Varaždinu</item>
      <item>Financijska agencija, OIB 85821130368</item>
      <item>Sudski registar TS u Varaždinu</item>
    </izvorni_sadrzaj>
    <derivirana_varijabla naziv="DomainObject.Predmet.OstaliListNazivFormatedOIB_1">
      <item>Robert Horvatić, OIB 28905677314</item>
      <item>Računovodstvo TS u Varaždinu</item>
      <item>Financijska agencija, OIB 85821130368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Silvija Pavičić</izvorni_sadrzaj>
    <derivirana_varijabla naziv="DomainObject.Predmet.StrankaIDrugi_1">Silvija Pavičić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Silvija Pavičić, OIB 35753440734, Taborište 35, 44250 Taborište</izvorni_sadrzaj>
    <derivirana_varijabla naziv="DomainObject.Predmet.StrankaIDrugiAdressOIB_1">Silvija Pavičić, OIB 35753440734, Taborište 35, 44250 Taborište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TOMISLAV d.o.o. za trgovinu i usluge</item>
      <item>Silvija Pavičić</item>
      <item>Robert Horvatić</item>
      <item>Računovodstvo TS u Varaždinu</item>
      <item>Financijska agencija</item>
      <item>Sudski registar TS u Varaždinu</item>
    </izvorni_sadrzaj>
    <derivirana_varijabla naziv="DomainObject.Predmet.SudioniciListNaziv_1">
      <item>AUTO TOMISLAV d.o.o. za trgovinu i usluge</item>
      <item>Silvija Pavičić</item>
      <item>Robert Horvatić</item>
      <item>Računovodstvo TS u Varaždinu</item>
      <item>Financijska agencija</item>
      <item>Sudski registar TS u Varaždinu</item>
    </derivirana_varijabla>
  </DomainObject.Predmet.SudioniciListNaziv>
  <DomainObject.Predmet.SudioniciListAdressOIB>
    <izvorni_sadrzaj>
      <item>AUTO TOMISLAV d.o.o. za trgovinu i usluge, OIB 08214873915, Eugena Kumičića 62,42000 Varaždin</item>
      <item>Silvija Pavičić, OIB 35753440734, Taborište 35,44250 Taborište</item>
      <item>Robert Horvatić, OIB 28905677314, Eugena Kumičića 62,42000 Varaždin</item>
      <item>Računovodstvo TS u Varaždinu, Ul. braće Radić 2,42000 Varaždin</item>
      <item>Financijska agencija, OIB 85821130368, Ulica grada Vukovara 70,10000 Zagreb</item>
      <item>Sudski registar TS u Varaždinu, Ul. braće Radić 2,42000 Varaždin</item>
    </izvorni_sadrzaj>
    <derivirana_varijabla naziv="DomainObject.Predmet.SudioniciListAdressOIB_1">
      <item>AUTO TOMISLAV d.o.o. za trgovinu i usluge, OIB 08214873915, Eugena Kumičića 62,42000 Varaždin</item>
      <item>Silvija Pavičić, OIB 35753440734, Taborište 35,44250 Taborište</item>
      <item>Robert Horvatić, OIB 28905677314, Eugena Kumičića 62,42000 Varaždin</item>
      <item>Računovodstvo TS u Varaždinu, Ul. braće Radić 2,42000 Varaždin</item>
      <item>Financijska agencija, OIB 85821130368, Ulica grada Vukovara 70,10000 Zagreb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08214873915</item>
      <item>, OIB 35753440734</item>
      <item>, OIB 28905677314</item>
      <item>, OIB null</item>
      <item>, OIB 85821130368</item>
      <item>, OIB null</item>
    </izvorni_sadrzaj>
    <derivirana_varijabla naziv="DomainObject.Predmet.SudioniciListNazivOIB_1">
      <item>, OIB 08214873915</item>
      <item>, OIB 35753440734</item>
      <item>, OIB 28905677314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2827</properties:Characters>
  <properties:Lines>92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2017-02-13T08:48:00Z</dcterms:created>
  <dc:creator>Katarina Breški</dc:creator>
  <cp:lastModifiedBy>Katarina Breški</cp:lastModifiedBy>
  <cp:lastPrinted>2017-02-13T08:55:00Z</cp:lastPrinted>
  <dcterms:modified xmlns:xsi="http://www.w3.org/2001/XMLSchema-instance" xsi:type="dcterms:W3CDTF">2017-02-13T08:55:00Z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