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198f" w14:paraId="a34198f" w:rsidRDefault="00FC6AE0" w:rsidP="00120463" w:rsidR="00FC6AE0" w:rsidRPr="009971B5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D33BA4" w:rsidP="00120463" w:rsidR="00120463" w:rsidRPr="009971B5">
      <w:pPr>
        <w:rPr>
          <w:b/>
        </w:rPr>
      </w:pPr>
      <w:r w:rsidRPr="009971B5">
        <w:rPr>
          <w:b/>
        </w:rPr>
        <w:t>REPUBLIKA HRVATSKA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>TRGOVAČKI SUD U ZADRU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 xml:space="preserve">Ulica dr. Franje Tuđmana 35 </w:t>
      </w:r>
    </w:p>
    <w:p w:rsidRDefault="00120463" w:rsidP="00120463" w:rsidR="00120463" w:rsidRPr="009971B5"/>
    <w:p w:rsidRDefault="00120463" w:rsidP="00120463" w:rsidR="00120463" w:rsidRPr="009971B5">
      <w:pPr>
        <w:rPr>
          <w:b/>
        </w:rPr>
      </w:pPr>
    </w:p>
    <w:p w:rsidRDefault="00C6342D" w:rsidP="00CE0425" w:rsidR="00C6342D" w:rsidRPr="009971B5">
      <w:pPr>
        <w:ind w:left="5040"/>
        <w:jc w:val="right"/>
        <w:rPr>
          <w:b/>
        </w:rPr>
      </w:pPr>
    </w:p>
    <w:p w:rsidRDefault="009971B5" w:rsidP="00585E4B" w:rsidR="009971B5" w:rsidRPr="009971B5">
      <w:pPr>
        <w:ind w:firstLine="360"/>
        <w:jc w:val="right"/>
        <w:rPr>
          <w:b/>
          <w:bCs/>
        </w:rPr>
      </w:pPr>
      <w:r w:rsidRPr="009971B5">
        <w:rPr>
          <w:b/>
          <w:bCs/>
        </w:rPr>
        <w:t>MILENKO MIKULIĆ, Biograd na Moru</w:t>
      </w:r>
    </w:p>
    <w:p w:rsidRDefault="009971B5" w:rsidP="009971B5" w:rsidR="00EB06D0" w:rsidRPr="009971B5">
      <w:pPr>
        <w:ind w:firstLine="360"/>
        <w:jc w:val="right"/>
        <w:rPr>
          <w:b/>
          <w:bCs/>
        </w:rPr>
      </w:pPr>
      <w:r w:rsidRPr="009971B5">
        <w:rPr>
          <w:b/>
          <w:bCs/>
        </w:rPr>
        <w:t>Osječka 80</w:t>
      </w:r>
    </w:p>
    <w:p w:rsidRDefault="00585E4B" w:rsidP="00585E4B" w:rsidR="00585E4B" w:rsidRPr="009971B5">
      <w:pPr>
        <w:ind w:firstLine="360"/>
        <w:jc w:val="right"/>
        <w:rPr>
          <w:b/>
          <w:bCs/>
        </w:rPr>
      </w:pPr>
    </w:p>
    <w:p w:rsidRDefault="00120463" w:rsidP="009971B5" w:rsidR="00606557" w:rsidRPr="009971B5">
      <w:pPr>
        <w:ind w:firstLine="360"/>
        <w:jc w:val="both"/>
      </w:pPr>
      <w:r w:rsidRPr="009971B5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9971B5">
          <w:t>u Zadru</w:t>
        </w:r>
      </w:smartTag>
      <w:r w:rsidR="00753F74" w:rsidRPr="009971B5">
        <w:t xml:space="preserve"> </w:t>
      </w:r>
      <w:r w:rsidR="00A75CA0" w:rsidRPr="009971B5">
        <w:t xml:space="preserve">poslovni </w:t>
      </w:r>
      <w:r w:rsidR="00753F74" w:rsidRPr="009971B5">
        <w:t>br</w:t>
      </w:r>
      <w:r w:rsidR="00A75CA0" w:rsidRPr="009971B5">
        <w:t>oj</w:t>
      </w:r>
      <w:r w:rsidR="00753F74" w:rsidRPr="009971B5">
        <w:t xml:space="preserve"> </w:t>
      </w:r>
      <w:r w:rsidR="00D33BA4" w:rsidRPr="009971B5">
        <w:t>2</w:t>
      </w:r>
      <w:r w:rsidR="00753F74" w:rsidRPr="009971B5">
        <w:t xml:space="preserve"> </w:t>
      </w:r>
      <w:r w:rsidRPr="009971B5">
        <w:t>St-</w:t>
      </w:r>
      <w:r w:rsidR="009971B5" w:rsidRPr="009971B5">
        <w:t xml:space="preserve">825/16-7 </w:t>
      </w:r>
      <w:r w:rsidR="00585E4B" w:rsidRPr="009971B5">
        <w:t xml:space="preserve">od </w:t>
      </w:r>
      <w:r w:rsidR="009971B5" w:rsidRPr="009971B5">
        <w:t>9. lipnja p</w:t>
      </w:r>
      <w:r w:rsidRPr="009971B5">
        <w:t>okrenut je prethodni postupak radi utvrđivanja uvjeta za otvaranje stečajnog postupka nad</w:t>
      </w:r>
      <w:r w:rsidR="001B7DF8" w:rsidRPr="009971B5">
        <w:t xml:space="preserve"> stečajnim dužnikom</w:t>
      </w:r>
      <w:r w:rsidRPr="009971B5">
        <w:t xml:space="preserve"> </w:t>
      </w:r>
      <w:r w:rsidR="009971B5" w:rsidRPr="009971B5">
        <w:t>HOTEL BIOGRAD, putnička agencija d.o.o., OIB:59323858911, sa sjedištem u Magistrala, Biograd na Moru.</w:t>
      </w:r>
    </w:p>
    <w:p w:rsidRDefault="00585E4B" w:rsidP="00585E4B" w:rsidR="00585E4B" w:rsidRPr="009971B5">
      <w:pPr>
        <w:ind w:firstLine="360"/>
        <w:jc w:val="both"/>
      </w:pPr>
    </w:p>
    <w:p w:rsidRDefault="00120463" w:rsidP="009971B5" w:rsidR="00120463" w:rsidRPr="009971B5">
      <w:pPr>
        <w:ind w:firstLine="360"/>
        <w:jc w:val="both"/>
      </w:pPr>
      <w:r w:rsidRPr="009971B5">
        <w:t xml:space="preserve">Ročište radi </w:t>
      </w:r>
      <w:r w:rsidR="001B7DF8" w:rsidRPr="009971B5">
        <w:t xml:space="preserve">utvrđivanja pretpostavki za otvaranje stečajnog postupka </w:t>
      </w:r>
      <w:r w:rsidRPr="009971B5">
        <w:t>određeno je kod ovog suda za dan</w:t>
      </w:r>
      <w:r w:rsidR="00ED32D7" w:rsidRPr="009971B5">
        <w:t xml:space="preserve"> </w:t>
      </w:r>
      <w:r w:rsidR="009971B5">
        <w:t xml:space="preserve">4. srpnja </w:t>
      </w:r>
      <w:r w:rsidR="00C66297" w:rsidRPr="009971B5">
        <w:t xml:space="preserve">2016. </w:t>
      </w:r>
      <w:r w:rsidR="0064551A" w:rsidRPr="009971B5">
        <w:rPr>
          <w:bCs/>
        </w:rPr>
        <w:t xml:space="preserve">u </w:t>
      </w:r>
      <w:r w:rsidR="00BA4A89" w:rsidRPr="009971B5">
        <w:rPr>
          <w:bCs/>
        </w:rPr>
        <w:t>9,</w:t>
      </w:r>
      <w:r w:rsidR="00C66297" w:rsidRPr="009971B5">
        <w:rPr>
          <w:bCs/>
        </w:rPr>
        <w:t>00</w:t>
      </w:r>
      <w:r w:rsidR="0064551A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 xml:space="preserve">/I, pa </w:t>
      </w:r>
      <w:r w:rsidR="00D55EFA" w:rsidRPr="009971B5">
        <w:t>Vas stoga pozivamo</w:t>
      </w:r>
      <w:r w:rsidRPr="009971B5">
        <w:t xml:space="preserve"> na ročište.</w:t>
      </w:r>
    </w:p>
    <w:p w:rsidRDefault="00120463" w:rsidP="00A75CA0" w:rsidR="00120463" w:rsidRPr="009971B5">
      <w:pPr>
        <w:jc w:val="both"/>
      </w:pPr>
    </w:p>
    <w:p w:rsidRDefault="008B1A21" w:rsidP="009971B5" w:rsidR="008B1A21" w:rsidRPr="009971B5">
      <w:pPr>
        <w:tabs>
          <w:tab w:pos="5795" w:val="left"/>
        </w:tabs>
        <w:jc w:val="both"/>
      </w:pPr>
      <w:r w:rsidRPr="009971B5">
        <w:t xml:space="preserve">       Ročište radi </w:t>
      </w:r>
      <w:r w:rsidR="001B7DF8" w:rsidRPr="009971B5">
        <w:t>očitovanja o prijedlo</w:t>
      </w:r>
      <w:r w:rsidR="00C66297" w:rsidRPr="009971B5">
        <w:t xml:space="preserve">zima </w:t>
      </w:r>
      <w:r w:rsidR="00BE7BE4" w:rsidRPr="009971B5">
        <w:t>za otvaranje stečajnog postupka</w:t>
      </w:r>
      <w:r w:rsidR="001B7DF8" w:rsidRPr="009971B5">
        <w:t xml:space="preserve"> </w:t>
      </w:r>
      <w:r w:rsidRPr="009971B5">
        <w:t xml:space="preserve">određeno je kod ovog suda za dan </w:t>
      </w:r>
      <w:r w:rsidR="009971B5">
        <w:t xml:space="preserve">4. srpnja </w:t>
      </w:r>
      <w:r w:rsidR="0064551A" w:rsidRPr="009971B5">
        <w:rPr>
          <w:bCs/>
        </w:rPr>
        <w:t xml:space="preserve">2016. u </w:t>
      </w:r>
      <w:r w:rsidR="00C66297" w:rsidRPr="009971B5">
        <w:rPr>
          <w:bCs/>
        </w:rPr>
        <w:t>9,10</w:t>
      </w:r>
      <w:r w:rsidR="0064551A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>/I,</w:t>
      </w:r>
      <w:r w:rsidR="003C14A3" w:rsidRPr="009971B5">
        <w:t xml:space="preserve"> </w:t>
      </w:r>
      <w:r w:rsidRPr="009971B5">
        <w:t xml:space="preserve"> pa Vas stoga pozivamo na ročište.</w:t>
      </w:r>
    </w:p>
    <w:p w:rsidRDefault="008B1A21" w:rsidP="00A75CA0" w:rsidR="008B1A21" w:rsidRPr="009971B5">
      <w:pPr>
        <w:jc w:val="both"/>
        <w:rPr>
          <w:b/>
        </w:rPr>
      </w:pPr>
    </w:p>
    <w:p w:rsidRDefault="001B7DF8" w:rsidP="001B7DF8" w:rsidR="001B7DF8" w:rsidRPr="009971B5">
      <w:pPr>
        <w:ind w:firstLine="360"/>
        <w:jc w:val="both"/>
      </w:pPr>
      <w:r w:rsidRPr="009971B5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9971B5">
      <w:pPr>
        <w:ind w:left="360"/>
        <w:jc w:val="both"/>
      </w:pPr>
    </w:p>
    <w:p w:rsidRDefault="00120463" w:rsidP="009971B5" w:rsidR="00120463" w:rsidRPr="009971B5">
      <w:pPr>
        <w:ind w:left="360"/>
        <w:jc w:val="center"/>
      </w:pPr>
      <w:r w:rsidRPr="009971B5">
        <w:t>U Zadru</w:t>
      </w:r>
      <w:r w:rsidR="00063958" w:rsidRPr="009971B5">
        <w:t xml:space="preserve"> </w:t>
      </w:r>
      <w:r w:rsidR="009971B5">
        <w:t xml:space="preserve">9. lipnja </w:t>
      </w:r>
      <w:r w:rsidR="00BE7BE4" w:rsidRPr="009971B5">
        <w:t>2016</w:t>
      </w:r>
      <w:r w:rsidRPr="009971B5">
        <w:t>.</w:t>
      </w: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4E23A2" w:rsidP="00063958" w:rsidR="004E23A2" w:rsidRPr="009971B5">
      <w:pPr>
        <w:jc w:val="right"/>
      </w:pPr>
      <w:r w:rsidRPr="009971B5">
        <w:t xml:space="preserve">                                                        </w:t>
      </w:r>
      <w:r w:rsidR="00063958" w:rsidRPr="009971B5">
        <w:t>S</w:t>
      </w:r>
      <w:r w:rsidRPr="009971B5">
        <w:t>u</w:t>
      </w:r>
      <w:r w:rsidR="00D33BA4" w:rsidRPr="009971B5">
        <w:t>tkinja</w:t>
      </w:r>
    </w:p>
    <w:p w:rsidRDefault="004E23A2" w:rsidP="00D33BA4" w:rsidR="004E23A2" w:rsidRPr="009971B5">
      <w:pPr>
        <w:jc w:val="right"/>
      </w:pP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="00D33BA4" w:rsidRPr="009971B5">
        <w:t xml:space="preserve">Ana Markač </w:t>
      </w:r>
    </w:p>
    <w:p w:rsidRDefault="004E23A2" w:rsidP="004E23A2" w:rsidR="004E23A2" w:rsidRPr="009971B5"/>
    <w:p w:rsidRDefault="00506F5D" w:rsidP="00A75CA0" w:rsidR="00506F5D" w:rsidRPr="009971B5">
      <w:pPr>
        <w:ind w:firstLine="360" w:left="5400"/>
        <w:jc w:val="right"/>
      </w:pPr>
    </w:p>
    <w:p w:rsidRDefault="00120463" w:rsidP="00120463" w:rsidR="00120463" w:rsidRPr="009971B5">
      <w:pPr>
        <w:ind w:firstLine="360" w:left="5400"/>
        <w:jc w:val="right"/>
      </w:pPr>
    </w:p>
    <w:p w:rsidRDefault="00120463" w:rsidP="003160CC" w:rsidR="00120463" w:rsidRPr="009971B5">
      <w:r w:rsidRPr="009971B5">
        <w:t xml:space="preserve">                   </w:t>
      </w:r>
    </w:p>
    <w:p w:rsidRDefault="00120463" w:rsidR="00120463" w:rsidRPr="009971B5"/>
    <w:p w:rsidRDefault="00C66297" w:rsidR="00D33BA4" w:rsidRPr="009971B5">
      <w:r w:rsidRPr="009971B5">
        <w:t>DNA:</w:t>
      </w:r>
    </w:p>
    <w:p w:rsidRDefault="00C66297" w:rsidR="00C66297" w:rsidRPr="009971B5">
      <w:r w:rsidRPr="009971B5">
        <w:t>osobno i na e-oglasnu ploču</w:t>
      </w:r>
    </w:p>
    <w:sectPr w:rsidSect="00A75CA0" w:rsidR="00C66297" w:rsidRPr="009971B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9971B5">
      <w:t>825/16-8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D6FF0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971B5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D6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F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F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F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F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D6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F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F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F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F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6B18EC-BC61-4F3E-9511-4B5CB9A37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848</properties:Characters>
  <properties:Lines>42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2016-06-09T09:31:00Z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2016-06-09T11:05:00Z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