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a9c2" w14:paraId="d72a9c2" w:rsidRDefault="00AB5437" w:rsidP="001940FB" w:rsidR="00AB543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AB5437">
      <w:pPr>
        <w:spacing w:lineRule="auto" w:line="276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0C7CF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B5437" w:rsidP="00AA6BCF" w:rsidR="00AB543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B5437" w:rsidR="00AB543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AB543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AB5437" w:rsidP="00AB543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B543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AB543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103A4">
        <w:rPr>
          <w:rFonts w:cs="Calibri" w:eastAsia="Arial Unicode MS" w:hAnsi="Calibri" w:ascii="Calibri"/>
          <w:kern w:val="1"/>
          <w:lang w:eastAsia="ar-SA" w:val="hr-HR"/>
        </w:rPr>
        <w:t>KRISTINA MAROVIĆ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AB5437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 </w:t>
      </w:r>
      <w:r w:rsidR="005103A4">
        <w:rPr>
          <w:rFonts w:cs="Calibri" w:eastAsia="Arial Unicode MS" w:hAnsi="Calibri" w:ascii="Calibri"/>
          <w:kern w:val="1"/>
          <w:lang w:eastAsia="ar-SA" w:val="hr-HR"/>
        </w:rPr>
        <w:t>28.897,06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103A4">
        <w:rPr>
          <w:rFonts w:cs="Calibri" w:eastAsia="Arial Unicode MS" w:hAnsi="Calibri" w:ascii="Calibri"/>
          <w:kern w:val="1"/>
          <w:lang w:eastAsia="ar-SA" w:val="hr-HR"/>
        </w:rPr>
        <w:t>26.497,06</w:t>
      </w:r>
      <w:r w:rsidR="001D182A" w:rsidRPr="001D182A">
        <w:rPr>
          <w:rFonts w:cs="Calibri" w:hAnsi="Calibri" w:ascii="Calibri"/>
        </w:rPr>
        <w:t xml:space="preserve"> kn</w:t>
      </w:r>
      <w:r w:rsidR="000C7CFC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5103A4">
        <w:rPr>
          <w:rFonts w:cs="Calibri" w:eastAsia="Arial Unicode MS" w:hAnsi="Calibri" w:ascii="Calibri"/>
          <w:kern w:val="1"/>
          <w:lang w:eastAsia="ar-SA" w:val="hr-HR"/>
        </w:rPr>
        <w:t>2</w:t>
      </w:r>
      <w:r w:rsidR="001D182A" w:rsidRPr="001D182A">
        <w:rPr>
          <w:rFonts w:cs="Calibri" w:hAnsi="Calibri" w:ascii="Calibri"/>
        </w:rPr>
        <w:t>.</w:t>
      </w:r>
      <w:r w:rsidR="005103A4">
        <w:rPr>
          <w:rFonts w:cs="Calibri" w:hAnsi="Calibri" w:ascii="Calibri"/>
        </w:rPr>
        <w:t>4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3514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3514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3514B" w:rsidRPr="00F3514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3514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F3514B" w:rsidP="001D182A" w:rsidR="00F3514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3514B" w:rsidP="001D182A" w:rsidR="00F3514B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03A4" w:rsidP="005103A4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KRISTINA MAROVIĆ</w:t>
            </w:r>
            <w:r w:rsidR="000A4152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Put Marovića 6 a</w:t>
            </w:r>
            <w:r w:rsidR="001D182A" w:rsidRPr="001D182A">
              <w:rPr>
                <w:rFonts w:cs="Calibri" w:hAnsi="Calibri" w:ascii="Calibri"/>
              </w:rPr>
              <w:t xml:space="preserve">, </w:t>
            </w:r>
            <w:r>
              <w:rPr>
                <w:rFonts w:cs="Calibri" w:hAnsi="Calibri" w:ascii="Calibri"/>
              </w:rPr>
              <w:t>Mravince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05098850760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03A4" w:rsidP="005103A4" w:rsidR="005103A4" w:rsidRPr="005103A4">
            <w:pPr>
              <w:rPr>
                <w:rFonts w:cs="Calibri" w:hAnsi="Calibri" w:ascii="Calibri"/>
              </w:rPr>
            </w:pPr>
            <w:r w:rsidRPr="005103A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AA6BCF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103A4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28.897,06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03A4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26.497,06</w:t>
            </w:r>
            <w:r w:rsidR="001D182A"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103A4" w:rsidP="005103A4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</w:t>
            </w:r>
            <w:r w:rsidR="001D182A"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4</w:t>
            </w:r>
            <w:r w:rsidR="001D182A"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F3514B" w:rsidP="00BB396C" w:rsidR="00F3514B">
      <w:pPr>
        <w:spacing w:lineRule="auto" w:line="276"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36F7C" w:rsidP="00036F7C" w:rsidR="00036F7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C33A1" w:rsidP="00036F7C" w:rsidR="00036F7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F7C" w:rsidP="00036F7C" w:rsidR="00036F7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036F7C" w:rsidP="00036F7C" w:rsidR="00036F7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036F7C" w:rsidP="00036F7C" w:rsidR="00036F7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036F7C" w:rsidP="00036F7C" w:rsidR="00036F7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036F7C" w:rsidP="00036F7C" w:rsidR="00036F7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1A6" w:rsidR="005051A6">
      <w:pPr>
        <w:spacing w:after="0"/>
      </w:pPr>
      <w:r>
        <w:separator/>
      </w:r>
    </w:p>
  </w:endnote>
  <w:endnote w:id="0" w:type="continuationSeparator">
    <w:p w:rsidRDefault="005051A6" w:rsidR="005051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14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1A6" w:rsidR="005051A6">
      <w:pPr>
        <w:spacing w:after="0"/>
      </w:pPr>
      <w:r>
        <w:separator/>
      </w:r>
    </w:p>
  </w:footnote>
  <w:footnote w:id="0" w:type="continuationSeparator">
    <w:p w:rsidRDefault="005051A6" w:rsidR="005051A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45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6F7C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C7CFC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3C39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33A1"/>
    <w:rsid w:val="004C7C34"/>
    <w:rsid w:val="004D4005"/>
    <w:rsid w:val="004D70D8"/>
    <w:rsid w:val="004E270D"/>
    <w:rsid w:val="004E2937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1A6"/>
    <w:rsid w:val="005054F8"/>
    <w:rsid w:val="00507B98"/>
    <w:rsid w:val="005103A4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5C92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4916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B5437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15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0BA6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2F15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1458"/>
    <w:rsid w:val="00F15459"/>
    <w:rsid w:val="00F1559A"/>
    <w:rsid w:val="00F17845"/>
    <w:rsid w:val="00F275CA"/>
    <w:rsid w:val="00F33640"/>
    <w:rsid w:val="00F34819"/>
    <w:rsid w:val="00F3514B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11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45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45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45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45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11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45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45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45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45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BE2EE7-A784-4B7A-9E46-BFD6311B7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1448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2018-08-23T11:41:00Z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St-651/2017-202 / Podnesak - Podnesak (-202.docx)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