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E22BD" w:rsidR="006E22BD">
        <w:tc>
          <w:tcPr>
            <w:tcW w:type="dxa" w:w="2985"/>
            <w:hideMark/>
          </w:tcPr>
          <w:p w:rsidRDefault="006E22BD" w:rsidP="006E22BD" w:rsidR="006E22B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22BD" w:rsidP="006E22BD" w:rsidR="006E22BD">
            <w:pPr>
              <w:spacing w:after="0"/>
              <w:jc w:val="center"/>
            </w:pPr>
            <w:r>
              <w:t>Republika Hrvatska</w:t>
            </w:r>
          </w:p>
          <w:p w:rsidRDefault="006E22BD" w:rsidP="006E22BD" w:rsidR="006E22BD">
            <w:pPr>
              <w:spacing w:after="0"/>
              <w:jc w:val="center"/>
            </w:pPr>
            <w:r>
              <w:t>Trgovački sud u Varaždinu</w:t>
            </w:r>
          </w:p>
          <w:p w:rsidRDefault="006E22BD" w:rsidP="006E22BD" w:rsidR="006E22B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20dcf8" w14:paraId="420dcf8" w:rsidRDefault="006E22BD" w:rsidP="006E22BD" w:rsidR="006E22B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E22BD" w:rsidP="006E22BD" w:rsidR="006E22BD">
      <w:pPr>
        <w:spacing w:after="0"/>
        <w:ind w:left="5664"/>
      </w:pPr>
      <w:r>
        <w:t>Poslovni broj: 3 St-114/2017-10</w:t>
      </w:r>
    </w:p>
    <w:p w:rsidRDefault="006E22BD" w:rsidP="006E22BD" w:rsidR="006E22BD">
      <w:pPr>
        <w:spacing w:after="0"/>
        <w:ind w:left="5664"/>
      </w:pPr>
    </w:p>
    <w:p w:rsidRDefault="006E22BD" w:rsidP="006E22BD" w:rsidR="006E22BD">
      <w:pPr>
        <w:spacing w:after="0"/>
      </w:pPr>
    </w:p>
    <w:p w:rsidRDefault="006E22BD" w:rsidP="006E22BD" w:rsidR="006E22BD">
      <w:pPr>
        <w:spacing w:after="0"/>
        <w:ind w:left="5664"/>
      </w:pPr>
    </w:p>
    <w:p w:rsidRDefault="006E22BD" w:rsidP="006E22BD" w:rsidR="006E22BD">
      <w:pPr>
        <w:spacing w:after="0"/>
        <w:jc w:val="center"/>
      </w:pPr>
      <w:r>
        <w:t>R E P U B L I K A   H R V A T S K A</w:t>
      </w:r>
    </w:p>
    <w:p w:rsidRDefault="006E22BD" w:rsidP="006E22BD" w:rsidR="006E22BD">
      <w:pPr>
        <w:spacing w:after="0"/>
        <w:rPr>
          <w:b/>
        </w:rPr>
      </w:pPr>
    </w:p>
    <w:p w:rsidRDefault="006E22BD" w:rsidP="006E22BD" w:rsidR="006E22BD">
      <w:pPr>
        <w:spacing w:after="0"/>
        <w:jc w:val="center"/>
      </w:pPr>
      <w:r>
        <w:t>R J E Š E N J E</w:t>
      </w:r>
    </w:p>
    <w:p w:rsidRDefault="006E22BD" w:rsidP="006E22BD" w:rsidR="006E22BD">
      <w:pPr>
        <w:spacing w:after="0"/>
        <w:jc w:val="center"/>
      </w:pPr>
    </w:p>
    <w:p w:rsidRDefault="006E22BD" w:rsidP="006E22BD" w:rsidR="006E22BD">
      <w:pPr>
        <w:spacing w:after="0"/>
      </w:pPr>
    </w:p>
    <w:p w:rsidRDefault="006E22BD" w:rsidP="006E22BD" w:rsidR="006E22BD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GRIF društvo s ograničenom odgovornošću za usluge, skraćena tvrtka GRIF d.o.o. Vratišinec, Brodec 20, MBS: 070086741, OIB: 74296524217, radi otvaranja stečajnog postupka nad dužnikom, dana 15. studenog 2017. godine, 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center"/>
      </w:pPr>
      <w:r>
        <w:t xml:space="preserve">r i j e š i o   j e </w:t>
      </w:r>
    </w:p>
    <w:p w:rsidRDefault="006E22BD" w:rsidP="006E22BD" w:rsidR="006E22BD">
      <w:pPr>
        <w:spacing w:after="0"/>
      </w:pPr>
    </w:p>
    <w:p w:rsidRDefault="006E22BD" w:rsidP="006E22BD" w:rsidR="006E22BD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GRIF d.o.o. Vratišinec, Brodec 20, MBS: 070086741, OIB: 74296524217, da uplate predujam za namirenje troškova prethodnog i otvorenog stečajnog postupka u iznosu od 5.000,00 kn, na žiro-račun ovog suda otvoren kod Hrvatske poštanske banke broj: HR4023900011300002754, poziv na broj odobrenja: 22011417, u roku od 15 dana od dana isteka osmog dana od dana objave ovog oglasa na mrežnoj stranici e-Oglasna ploča sudova.   </w:t>
      </w:r>
    </w:p>
    <w:p w:rsidRDefault="006E22BD" w:rsidP="006E22BD" w:rsidR="006E22BD">
      <w:pPr>
        <w:spacing w:after="0"/>
        <w:ind w:left="1065"/>
        <w:jc w:val="both"/>
      </w:pPr>
    </w:p>
    <w:p w:rsidRDefault="006E22BD" w:rsidP="006E22BD" w:rsidR="006E22BD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center"/>
      </w:pPr>
      <w:r>
        <w:t>Obrazloženje</w:t>
      </w:r>
    </w:p>
    <w:p w:rsidRDefault="006E22BD" w:rsidP="006E22BD" w:rsidR="006E22BD">
      <w:pPr>
        <w:spacing w:after="0"/>
      </w:pPr>
    </w:p>
    <w:p w:rsidRDefault="006E22BD" w:rsidP="006E22BD" w:rsidR="006E22BD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71/15, dalje skraćeno: SZ-a). Visina troškova se odnosi na najnužnije troškove koji se odnose na postavljanje stečajnog upravitelja, te troškove otvaranja stečajnog postupka koji se odnose </w:t>
      </w:r>
      <w:r>
        <w:lastRenderedPageBreak/>
        <w:t>na troškove otvaranja žiro-računa, izrade štambilja, poštanske troškove i troškove ispitivanja tražbina stečajnog dužnika.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  <w:r>
        <w:tab/>
        <w:t>Sud je donio rješenje broj 3 St-114/17-7 od 3.7.2017. kojim se nalaže direktoru dužnika da uplati iznos predujma za namirenje troškova stečajnog postupka u iznosu od 1.000,00 kn, te ako direktor dužnika ne uplati predujam u propisanom roku, na odgovarajući način primijenit će se pravila o prisilnoj naplati novčane kazne u parničnom postupku temeljem članka 113. st. 1. SZ-a.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  <w:r>
        <w:tab/>
        <w:t>Budući predujam od 1.000,00 kn koji je obvezana platiti odgovorna osoba društva nije dostatan za namirenje troškova prethodnog postupka i otvaranja stečajnog postupka, sud je pozvao osobe koje imaju pravni interes za provedbom stečajnog postupka na uplatu predujma za namirenje troškova prethodnog i otvorenog stečajnog postupka, sukladno članku 132. st. 1. SZ-a.</w:t>
      </w:r>
    </w:p>
    <w:p w:rsidRDefault="006E22BD" w:rsidP="006E22BD" w:rsidR="006E22BD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center"/>
      </w:pPr>
      <w:r>
        <w:t>Varaždin, 15. studenog 2017.</w:t>
      </w:r>
    </w:p>
    <w:p w:rsidRDefault="006E22BD" w:rsidP="006E22BD" w:rsidR="006E22BD">
      <w:pPr>
        <w:spacing w:after="0"/>
        <w:jc w:val="center"/>
      </w:pPr>
    </w:p>
    <w:p w:rsidRDefault="006E22BD" w:rsidP="006E22BD" w:rsidR="006E22BD">
      <w:pPr>
        <w:spacing w:after="0"/>
      </w:pPr>
    </w:p>
    <w:p w:rsidRDefault="006E22BD" w:rsidP="006E22BD" w:rsidR="006E22BD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  <w:r>
        <w:t>UPUTA O PRAVNOM LIJEKU:</w:t>
      </w: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6E22BD" w:rsidP="006E22BD" w:rsidR="006E22BD">
      <w:pPr>
        <w:spacing w:after="0"/>
      </w:pPr>
    </w:p>
    <w:p w:rsidRDefault="006E22BD" w:rsidP="006E22BD" w:rsidR="006E22BD">
      <w:pPr>
        <w:spacing w:after="0"/>
        <w:ind w:firstLine="708"/>
        <w:jc w:val="both"/>
      </w:pP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</w:p>
    <w:p w:rsidRDefault="006E22BD" w:rsidP="006E22BD" w:rsidR="006E22BD">
      <w:pPr>
        <w:spacing w:after="0"/>
        <w:jc w:val="both"/>
      </w:pPr>
      <w:r>
        <w:t xml:space="preserve">DNA: 1. E-oglasna ploča ovog suda </w:t>
      </w:r>
    </w:p>
    <w:p w:rsidRDefault="00AE649C" w:rsidP="006E22BD" w:rsidR="00AE649C" w:rsidRPr="00B76F3C">
      <w:pPr>
        <w:pStyle w:val="NormaleSPIS"/>
        <w:spacing w:after="0"/>
      </w:pPr>
    </w:p>
    <w:p w:rsidRDefault="00AB4602" w:rsidP="006E22B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E22B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86E" w:rsidP="00537B78" w:rsidR="00BF486E">
      <w:r>
        <w:separator/>
      </w:r>
    </w:p>
  </w:endnote>
  <w:endnote w:id="0" w:type="continuationSeparator">
    <w:p w:rsidRDefault="00BF486E" w:rsidP="00537B78" w:rsidR="00BF4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86E" w:rsidP="00537B78" w:rsidR="00BF486E">
      <w:r>
        <w:separator/>
      </w:r>
    </w:p>
  </w:footnote>
  <w:footnote w:id="0" w:type="continuationSeparator">
    <w:p w:rsidRDefault="00BF486E" w:rsidP="00537B78" w:rsidR="00BF4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E21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2BD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86E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1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St-114/2017-10</izvorni_sadrzaj>
    <derivirana_varijabla naziv="DomainObject.Oznaka_1">St-114/2017-10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 društvo s ograničenom odgovornošću za usluge</izvorni_sadrzaj>
    <derivirana_varijabla naziv="DomainObject.Predmet.ProtustrankaFormated_1">  GRIF društvo s ograničenom odgovornošću za usluge</derivirana_varijabla>
  </DomainObject.Predmet.ProtustrankaFormated>
  <DomainObject.Predmet.ProtustrankaFormatedOIB>
    <izvorni_sadrzaj>  GRIF društvo s ograničenom odgovornošću za usluge, OIB 74296524217</izvorni_sadrzaj>
    <derivirana_varijabla naziv="DomainObject.Predmet.ProtustrankaFormatedOIB_1">  GRIF društvo s ograničenom odgovornošću za usluge, OIB 74296524217</derivirana_varijabla>
  </DomainObject.Predmet.ProtustrankaFormatedOIB>
  <DomainObject.Predmet.ProtustrankaFormatedWithAdress>
    <izvorni_sadrzaj> GRIF društvo s ograničenom odgovornošću za usluge, Brodec 20, 40315 Vratišinec</izvorni_sadrzaj>
    <derivirana_varijabla naziv="DomainObject.Predmet.ProtustrankaFormatedWithAdress_1"> GRIF društvo s ograničenom odgovornošću za usluge, Brodec 20, 40315 Vratišinec</derivirana_varijabla>
  </DomainObject.Predmet.ProtustrankaFormatedWithAdress>
  <DomainObject.Predmet.ProtustrankaFormatedWithAdressOIB>
    <izvorni_sadrzaj> GRIF društvo s ograničenom odgovornošću za usluge, OIB 74296524217, Brodec 20, 40315 Vratišinec</izvorni_sadrzaj>
    <derivirana_varijabla naziv="DomainObject.Predmet.ProtustrankaFormatedWithAdressOIB_1"> GRIF društvo s ograničenom odgovornošću za usluge, OIB 74296524217, Brodec 20, 40315 Vratišinec</derivirana_varijabla>
  </DomainObject.Predmet.ProtustrankaFormatedWithAdressOIB>
  <DomainObject.Predmet.ProtustrankaWithAdress>
    <izvorni_sadrzaj>GRIF društvo s ograničenom odgovornošću za usluge Brodec 20, 40315 Vratišinec</izvorni_sadrzaj>
    <derivirana_varijabla naziv="DomainObject.Predmet.ProtustrankaWithAdress_1">GRIF društvo s ograničenom odgovornošću za usluge Brodec 20, 40315 Vratišinec</derivirana_varijabla>
  </DomainObject.Predmet.ProtustrankaWithAdress>
  <DomainObject.Predmet.ProtustrankaWithAdressOIB>
    <izvorni_sadrzaj>GRIF društvo s ograničenom odgovornošću za usluge, OIB 74296524217, Brodec 20, 40315 Vratišinec</izvorni_sadrzaj>
    <derivirana_varijabla naziv="DomainObject.Predmet.ProtustrankaWithAdressOIB_1">GRIF društvo s ograničenom odgovornošću za usluge, OIB 74296524217, Brodec 20, 40315 Vratišinec</derivirana_varijabla>
  </DomainObject.Predmet.ProtustrankaWithAdressOIB>
  <DomainObject.Predmet.ProtustrankaNazivFormated>
    <izvorni_sadrzaj>GRIF društvo s ograničenom odgovornošću za usluge</izvorni_sadrzaj>
    <derivirana_varijabla naziv="DomainObject.Predmet.ProtustrankaNazivFormated_1">GRIF društvo s ograničenom odgovornošću za usluge</derivirana_varijabla>
  </DomainObject.Predmet.ProtustrankaNazivFormated>
  <DomainObject.Predmet.ProtustrankaNazivFormatedOIB>
    <izvorni_sadrzaj>GRIF društvo s ograničenom odgovornošću za usluge, OIB 74296524217</izvorni_sadrzaj>
    <derivirana_varijabla naziv="DomainObject.Predmet.ProtustrankaNazivFormatedOIB_1">GRIF društvo s ograničenom odgovornošću za usluge, OIB 74296524217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6835.28</izvorni_sadrzaj>
    <derivirana_varijabla naziv="DomainObject.Predmet.TrenutnaVrijednost_1">6835.28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GRIF društvo s ograničenom odgovornošću za usluge</item>
    </izvorni_sadrzaj>
    <derivirana_varijabla naziv="DomainObject.Predmet.ProtuStrankaListFormated_1">
      <item>GRIF društvo s ograničenom odgovornošću za usluge</item>
    </derivirana_varijabla>
  </DomainObject.Predmet.ProtuStrankaListFormated>
  <DomainObject.Predmet.ProtuStrankaListFormatedOIB>
    <izvorni_sadrzaj>
      <item>GRIF društvo s ograničenom odgovornošću za usluge, OIB 74296524217</item>
    </izvorni_sadrzaj>
    <derivirana_varijabla naziv="DomainObject.Predmet.ProtuStrankaListFormatedOIB_1">
      <item>GRIF društvo s ograničenom odgovornošću za usluge, OIB 74296524217</item>
    </derivirana_varijabla>
  </DomainObject.Predmet.ProtuStrankaListFormatedOIB>
  <DomainObject.Predmet.ProtuStrankaListFormatedWithAdress>
    <izvorni_sadrzaj>
      <item>GRIF društvo s ograničenom odgovornošću za usluge, Brodec 20, 40315 Vratišinec</item>
    </izvorni_sadrzaj>
    <derivirana_varijabla naziv="DomainObject.Predmet.ProtuStrankaListFormatedWithAdress_1">
      <item>GRIF društvo s ograničenom odgovornošću za usluge, Brodec 20, 40315 Vratišinec</item>
    </derivirana_varijabla>
  </DomainObject.Predmet.ProtuStrankaListFormatedWithAdress>
  <DomainObject.Predmet.ProtuStrankaListFormatedWithAdressOIB>
    <izvorni_sadrzaj>
      <item>GRIF društvo s ograničenom odgovornošću za usluge, OIB 74296524217, Brodec 20, 40315 Vratišinec</item>
    </izvorni_sadrzaj>
    <derivirana_varijabla naziv="DomainObject.Predmet.ProtuStrankaListFormatedWithAdressOIB_1">
      <item>GRIF društvo s ograničenom odgovornošću za usluge, OIB 74296524217, Brodec 20, 40315 Vratišinec</item>
    </derivirana_varijabla>
  </DomainObject.Predmet.ProtuStrankaListFormatedWithAdressOIB>
  <DomainObject.Predmet.ProtuStrankaListNazivFormated>
    <izvorni_sadrzaj>
      <item>GRIF društvo s ograničenom odgovornošću za usluge</item>
    </izvorni_sadrzaj>
    <derivirana_varijabla naziv="DomainObject.Predmet.ProtuStrankaListNazivFormated_1">
      <item>GRIF društvo s ograničenom odgovornošću za usluge</item>
    </derivirana_varijabla>
  </DomainObject.Predmet.ProtuStrankaListNazivFormated>
  <DomainObject.Predmet.ProtuStrankaListNazivFormatedOIB>
    <izvorni_sadrzaj>
      <item>GRIF društvo s ograničenom odgovornošću za usluge, OIB 74296524217</item>
    </izvorni_sadrzaj>
    <derivirana_varijabla naziv="DomainObject.Predmet.ProtuStrankaListNazivFormatedOIB_1">
      <item>GRIF društvo s ograničenom odgovornošću za usluge, OIB 74296524217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Formated_1">
      <item>Sudski registar</item>
      <item>e-oglasna ploča</item>
      <item>Županijsko državno odvjetništvo u Varaždinu, Građansko-upravni odjel</item>
      <item>Mirjana Kraljić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Građansko-upravni odjel</item>
      <item>Mirjana Kraljić, Brodec 20, 40315 Vratišinec</item>
    </izvorni_sadrzaj>
    <derivirana_varijabla naziv="DomainObject.Predmet.OstaliListFormatedWithAdress_1">
      <item>Sudski registar</item>
      <item>e-oglasna ploča</item>
      <item>Županijsko državno odvjetništvo u Varaždinu, Građansko-upravni odjel</item>
      <item>Mirjana Kraljić, Brodec 20, 40315 Vratišinec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Građansko-upravni odjel</item>
      <item>Mirjana Kraljić, OIB 66335847888, Brodec 20, 40315 Vratišinec</item>
    </izvorni_sadrzaj>
    <derivirana_varijabla naziv="DomainObject.Predmet.OstaliListFormatedWithAdressOIB_1">
      <item>Sudski registar</item>
      <item>e-oglasna ploča</item>
      <item>Županijsko državno odvjetništvo u Varaždinu, Građansko-upravni odjel</item>
      <item>Mirjana Kraljić, OIB 66335847888, Brodec 20, 40315 Vratišinec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NazivFormated_1">
      <item>Sudski registar</item>
      <item>e-oglasna ploča</item>
      <item>Županijsko državno odvjetništvo u Varaždinu, Građansko-upravni odjel</item>
      <item>Mirjana Kraljić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Naziv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St-114/2017-10</izvorni_sadrzaj>
    <derivirana_varijabla naziv="DomainObject.PoslovniBrojDokumenta_1">St-114/2017-10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GRIF društvo s ograničenom odgovornošću za usluge</izvorni_sadrzaj>
    <derivirana_varijabla naziv="DomainObject.Predmet.ProtustrankaIDrugi_1">GRIF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GRIF društvo s ograničenom odgovornošću za usluge, OIB 74296524217, Brodec 20, 40315 Vratišinec</izvorni_sadrzaj>
    <derivirana_varijabla naziv="DomainObject.Predmet.ProtustrankaIDrugiAdressOIB_1">GRIF društvo s ograničenom odgovornošću za usluge, OIB 74296524217, Brodec 20,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izvorni_sadrzaj>
    <derivirana_varijabla naziv="DomainObject.Predmet.SudioniciListNaziv_1"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derivirana_varijabla>
  </DomainObject.Predmet.SudioniciListNaziv>
  <DomainObject.Predmet.SudioniciListAdressOIB>
    <izvorni_sadrzaj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izvorni_sadrzaj>
    <derivirana_varijabla naziv="DomainObject.Predmet.SudioniciListAdressOIB_1"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4BD85-B31A-487A-B3D7-E811CEC7F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531</properties:Words>
  <properties:Characters>2875</properties:Characters>
  <properties:Lines>87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2017-11-15T07:02:00Z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