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69a3" w14:paraId="f6469a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350FD">
        <w:t>8173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350FD">
        <w:t>BIOMARE d.o.o. za trgovinu i usluge, Hrvatski Leskovac, Štuk 1, OIB 70672419984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1350FD">
        <w:t>je 175.208,76</w:t>
      </w:r>
      <w:r w:rsidR="00CE2CD9">
        <w:t xml:space="preserve"> 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350FD"/>
    <w:rsid w:val="00185571"/>
    <w:rsid w:val="001863E2"/>
    <w:rsid w:val="00186AF0"/>
    <w:rsid w:val="001E50FB"/>
    <w:rsid w:val="001F6933"/>
    <w:rsid w:val="00230A63"/>
    <w:rsid w:val="00263D6D"/>
    <w:rsid w:val="00264D19"/>
    <w:rsid w:val="00293CAF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093A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AE658C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8173</izvorni_sadrzaj>
    <derivirana_varijabla naziv="DomainObject.Predmet.Broj_1">8173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St-8173/2015</izvorni_sadrzaj>
    <derivirana_varijabla naziv="DomainObject.Predmet.OznakaBroj_1">St-8173/2015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BIOMARE d.o.o. zastupanog po punomoćniku MATO MARIĆ</izvorni_sadrzaj>
    <derivirana_varijabla naziv="DomainObject.Predmet.ProtustrankaFormated_1">  BIOMARE d.o.o. zastupanog po punomoćniku MATO MARIĆ</derivirana_varijabla>
  </DomainObject.Predmet.ProtustrankaFormated>
  <DomainObject.Predmet.ProtustrankaFormatedOIB>
    <izvorni_sadrzaj>  BIOMARE d.o.o., OIB 70672419984 zastupanog po punomoćniku MATO MARIĆ</izvorni_sadrzaj>
    <derivirana_varijabla naziv="DomainObject.Predmet.ProtustrankaFormatedOIB_1">  BIOMARE d.o.o., OIB 70672419984 zastupanog po punomoćniku MATO MARIĆ</derivirana_varijabla>
  </DomainObject.Predmet.ProtustrankaFormatedOIB>
  <DomainObject.Predmet.ProtustrankaFormatedWithAdress>
    <izvorni_sadrzaj> BIOMARE d.o.o., Štuk 1, 10251 Hrvatski Leskovac zastupanog po punomoćniku MATO MARIĆ</izvorni_sadrzaj>
    <derivirana_varijabla naziv="DomainObject.Predmet.ProtustrankaFormatedWithAdress_1"> BIOMARE d.o.o., Štuk 1, 10251 Hrvatski Leskovac zastupanog po punomoćniku MATO MARIĆ</derivirana_varijabla>
  </DomainObject.Predmet.ProtustrankaFormatedWithAdress>
  <DomainObject.Predmet.ProtustrankaFormatedWithAdressOIB>
    <izvorni_sadrzaj> BIOMARE d.o.o., OIB 70672419984, Štuk 1, 10251 Hrvatski Leskovac zastupanog po punomoćniku MATO MARIĆ</izvorni_sadrzaj>
    <derivirana_varijabla naziv="DomainObject.Predmet.ProtustrankaFormatedWithAdressOIB_1"> BIOMARE d.o.o., OIB 70672419984, Štuk 1, 10251 Hrvatski Leskovac zastupanog po punomoćniku MATO MARIĆ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</item>
    </izvorni_sadrzaj>
    <derivirana_varijabla naziv="DomainObject.Predmet.ProtuStrankaListFormated_1">
      <item>BIOMARE d.o.o. zastupanog po punomoćniku MATO MARIĆ</item>
    </derivirana_varijabla>
  </DomainObject.Predmet.ProtuStrankaListFormated>
  <DomainObject.Predmet.ProtuStrankaListFormatedOIB>
    <izvorni_sadrzaj>
      <item>BIOMARE d.o.o., OIB 70672419984 zastupanog po punomoćniku MATO MARIĆ</item>
    </izvorni_sadrzaj>
    <derivirana_varijabla naziv="DomainObject.Predmet.ProtuStrankaListFormatedOIB_1">
      <item>BIOMARE d.o.o., OIB 70672419984 zastupanog po punomoćniku MATO MARIĆ</item>
    </derivirana_varijabla>
  </DomainObject.Predmet.ProtuStrankaListFormatedOIB>
  <DomainObject.Predmet.ProtuStrankaListFormatedWithAdress>
    <izvorni_sadrzaj>
      <item>BIOMARE d.o.o., Štuk 1, 10251 Hrvatski Leskovac zastupanog po punomoćniku MATO MARIĆ</item>
    </izvorni_sadrzaj>
    <derivirana_varijabla naziv="DomainObject.Predmet.ProtuStrankaListFormatedWithAdress_1">
      <item>BIOMARE d.o.o., Štuk 1, 10251 Hrvatski Leskovac zastupanog po punomoćniku MATO MARIĆ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</item>
    </izvorni_sadrzaj>
    <derivirana_varijabla naziv="DomainObject.Predmet.ProtuStrankaListFormatedWithAdressOIB_1">
      <item>BIOMARE d.o.o., OIB 70672419984, Štuk 1, 10251 Hrvatski Leskovac zastupanog po punomoćniku MATO MARIĆ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</izvorni_sadrzaj>
    <derivirana_varijabla naziv="DomainObject.Predmet.OstaliListFormated_1">
      <item>MATO MARIĆ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</izvorni_sadrzaj>
    <derivirana_varijabla naziv="DomainObject.Predmet.OstaliListFormatedOIB_1">
      <item>MATO MARIĆ, OIB 67390102403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</izvorni_sadrzaj>
    <derivirana_varijabla naziv="DomainObject.Predmet.OstaliListFormatedWithAdress_1">
      <item>MATO MARIĆ, ŠTUK 1, 10257 Demerje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67390102403</item>
    </izvorni_sadrzaj>
    <derivirana_varijabla naziv="DomainObject.Predmet.OstaliListNazivFormatedOIB_1">
      <item>MATO MARIĆ, OIB 67390102403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BIOMARE d.o.o.</item>
      <item>MATO MARIĆ</item>
    </izvorni_sadrzaj>
    <derivirana_varijabla naziv="DomainObject.Predmet.SudioniciListNaziv_1">
      <item>FINA Regionalni centar Zagreb</item>
      <item>BIOMARE d.o.o.</item>
      <item>MATO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BIOMARE d.o.o., OIB 70672419984, Štuk 1,10251 Hrvatski Leskovac</item>
      <item>MATO MARIĆ, OIB 67390102403, ŠTUK 1,10257 Demerje</item>
    </izvorni_sadrzaj>
    <derivirana_varijabla naziv="DomainObject.Predmet.SudioniciListAdressOIB_1">
      <item>FINA Regionalni centar Zagreb, OIB 85821130368, Trg svibanjskih žrtava 1995. 1,10000 Zagreb</item>
      <item>BIOMARE d.o.o., OIB 70672419984, Štuk 1,10251 Hrvatski Leskovac</item>
      <item>MATO MARIĆ, OIB 67390102403, ŠTUK 1,10257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70672419984</item>
      <item>, OIB 67390102403</item>
    </izvorni_sadrzaj>
    <derivirana_varijabla naziv="DomainObject.Predmet.SudioniciListNazivOIB_1">
      <item>, OIB 85821130368</item>
      <item>, OIB 70672419984</item>
      <item>, OIB 67390102403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70A88-923E-4A7B-9CC4-954C812C8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1320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2016-01-11T09:14:00Z</dcterms:created>
  <dc:creator>ilukac</dc:creator>
  <cp:lastModifiedBy>Višnja Svečak</cp:lastModifiedBy>
  <cp:lastPrinted>2016-01-11T09:14:00Z</cp:lastPrinted>
  <dcterms:modified xmlns:xsi="http://www.w3.org/2001/XMLSchema-instance" xsi:type="dcterms:W3CDTF">2016-01-11T09:17:00Z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