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0a36b" w14:paraId="840a36b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F336BC">
        <w:t>830</w:t>
      </w:r>
      <w:r w:rsidRPr="00151FF0">
        <w:t>/1</w:t>
      </w:r>
      <w:r w:rsidR="00E255BF">
        <w:t>6</w:t>
      </w:r>
      <w:r w:rsidRPr="00151FF0">
        <w:t>-</w:t>
      </w:r>
      <w:r w:rsidR="009502E3">
        <w:t>2</w:t>
      </w:r>
      <w:r w:rsidR="00F336BC">
        <w:t>7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E255BF" w:rsidP="00DD2D05" w:rsidR="00DD2D05">
      <w:pPr>
        <w:pStyle w:val="Tijeloteksta"/>
        <w:ind w:firstLine="720"/>
      </w:pPr>
      <w:r w:rsidRPr="00E255BF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F336BC" w:rsidRPr="00F336BC">
        <w:t>NIKOLINA DIZAJN d.o.o. prodaja i iznajmljivanje vjenčanica i usluge, Osijek, Sjenjak 10, MBS 030116450, OIB 67055203159</w:t>
      </w:r>
      <w:r w:rsidRPr="00E255BF">
        <w:t xml:space="preserve">, dana </w:t>
      </w:r>
      <w:r w:rsidR="00F336BC">
        <w:t>2</w:t>
      </w:r>
      <w:r w:rsidR="001421F9">
        <w:t>2</w:t>
      </w:r>
      <w:r w:rsidRPr="00E255BF">
        <w:t xml:space="preserve">. </w:t>
      </w:r>
      <w:r w:rsidR="00F336BC">
        <w:t>veljače</w:t>
      </w:r>
      <w:r w:rsidRPr="00E255BF">
        <w:t xml:space="preserve"> 201</w:t>
      </w:r>
      <w:r w:rsidR="00F336BC">
        <w:t>7</w:t>
      </w:r>
      <w:r w:rsidRPr="00E255BF">
        <w:t>.</w:t>
      </w:r>
      <w:r w:rsidR="00DD2D05"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i vlasnika dužnika </w:t>
      </w:r>
      <w:r w:rsidR="00F336BC" w:rsidRPr="00F336BC">
        <w:t>Vesn</w:t>
      </w:r>
      <w:r w:rsidR="00F336BC">
        <w:t>e</w:t>
      </w:r>
      <w:r w:rsidR="00F336BC" w:rsidRPr="00F336BC">
        <w:t xml:space="preserve"> Rimac, </w:t>
      </w:r>
      <w:r w:rsidR="00454819">
        <w:t>Zagreb, Hruševačka 1</w:t>
      </w:r>
      <w:r w:rsidR="00F336BC" w:rsidRPr="00F336BC">
        <w:t>, OIB: 92702645235</w:t>
      </w:r>
      <w:r>
        <w:t xml:space="preserve"> po t. 4. izreke rješenja ovoga suda poslovnog broj</w:t>
      </w:r>
      <w:r w:rsidR="00F336BC">
        <w:t xml:space="preserve">a 14 St-830/16-21 od </w:t>
      </w:r>
      <w:r w:rsidR="00297887">
        <w:t>31</w:t>
      </w:r>
      <w:r w:rsidR="00F336BC">
        <w:t>.0</w:t>
      </w:r>
      <w:r w:rsidR="00297887">
        <w:t>8</w:t>
      </w:r>
      <w:r w:rsidR="00F336BC">
        <w:t>.2016.</w:t>
      </w:r>
      <w:r>
        <w:t>, odnosno da u dogovoru sa stečajn</w:t>
      </w:r>
      <w:r w:rsidR="00297887">
        <w:t>i</w:t>
      </w:r>
      <w:r>
        <w:t>m upravitelj</w:t>
      </w:r>
      <w:r w:rsidR="00297887">
        <w:t>e</w:t>
      </w:r>
      <w:r>
        <w:t xml:space="preserve">m </w:t>
      </w:r>
      <w:r w:rsidR="00297887" w:rsidRPr="00297887">
        <w:t>Zoran</w:t>
      </w:r>
      <w:r w:rsidR="00297887">
        <w:t>om</w:t>
      </w:r>
      <w:r w:rsidR="00297887" w:rsidRPr="00297887">
        <w:t xml:space="preserve"> Subotić</w:t>
      </w:r>
      <w:r w:rsidR="00297887">
        <w:t>em</w:t>
      </w:r>
      <w:r w:rsidR="00297887" w:rsidRPr="00297887">
        <w:t>, Beli Manastir, Kralja Tomislava 51A, OIB 09071761803</w:t>
      </w:r>
      <w:r w:rsidR="00031CCE">
        <w:rPr>
          <w:b/>
        </w:rPr>
        <w:t xml:space="preserve">, </w:t>
      </w:r>
      <w:r w:rsidR="00CB1BDB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 i 125/11).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297887">
        <w:t>2</w:t>
      </w:r>
      <w:r w:rsidR="00CB1BDB">
        <w:t>2</w:t>
      </w:r>
      <w:r w:rsidRPr="008D4802">
        <w:t xml:space="preserve">. </w:t>
      </w:r>
      <w:r w:rsidR="00297887">
        <w:t>veljače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297887">
        <w:t>7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BA02B1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BA02B1" w:rsidRPr="00BA02B1">
        <w:t>Vesn</w:t>
      </w:r>
      <w:r w:rsidR="00BA02B1">
        <w:t xml:space="preserve">a </w:t>
      </w:r>
      <w:r w:rsidR="00BA02B1" w:rsidRPr="00BA02B1">
        <w:t>Rimac, Osijek, Sjenjak 10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BA02B1">
        <w:t>i</w:t>
      </w:r>
      <w:r>
        <w:t xml:space="preserve"> </w:t>
      </w:r>
      <w:r w:rsidR="0061543A">
        <w:t>upravitelj</w:t>
      </w:r>
      <w:r w:rsidR="00CD2145">
        <w:t xml:space="preserve"> </w:t>
      </w:r>
      <w:r w:rsidR="00BA02B1">
        <w:t>Zoran Subotić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97887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3F5F79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54819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02B1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336BC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5F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F7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F7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F7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F7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5F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F7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F7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F7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F7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2016.</izvorni_sadrzaj>
    <derivirana_varijabla naziv="DomainObject.Predmet.DatumRjesavanja_1">31.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St-830/2016</izvorni_sadrzaj>
    <derivirana_varijabla naziv="DomainObject.Predmet.OznakaBroj_1">St-830/2016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NIKOLINA DIZAJN d.o.o. prodaja i iznajmljivanje vjenčanica i usluge</izvorni_sadrzaj>
    <derivirana_varijabla naziv="DomainObject.Predmet.ProtustrankaFormated_1">  NIKOLINA DIZAJN d.o.o. prodaja i iznajmljivanje vjenčanica i usluge</derivirana_varijabla>
  </DomainObject.Predmet.ProtustrankaFormated>
  <DomainObject.Predmet.ProtustrankaFormatedOIB>
    <izvorni_sadrzaj>  NIKOLINA DIZAJN d.o.o. prodaja i iznajmljivanje vjenčanica i usluge, OIB 67055203159</izvorni_sadrzaj>
    <derivirana_varijabla naziv="DomainObject.Predmet.ProtustrankaFormatedOIB_1">  NIKOLINA DIZAJN d.o.o. prodaja i iznajmljivanje vjenčanica i usluge, OIB 67055203159</derivirana_varijabla>
  </DomainObject.Predmet.ProtustrankaFormatedOIB>
  <DomainObject.Predmet.ProtustrankaFormatedWithAdress>
    <izvorni_sadrzaj> NIKOLINA DIZAJN d.o.o. prodaja i iznajmljivanje vjenčanica i usluge, Sjenjak 10, 31000 Osijek</izvorni_sadrzaj>
    <derivirana_varijabla naziv="DomainObject.Predmet.ProtustrankaFormatedWithAdress_1"> NIKOLINA DIZAJN d.o.o. prodaja i iznajmljivanje vjenčanica i usluge, Sjenjak 10, 31000 Osijek</derivirana_varijabla>
  </DomainObject.Predmet.ProtustrankaFormatedWithAdress>
  <DomainObject.Predmet.ProtustrankaFormatedWithAdressOIB>
    <izvorni_sadrzaj> NIKOLINA DIZAJN d.o.o. prodaja i iznajmljivanje vjenčanica i usluge, OIB 67055203159, Sjenjak 10, 31000 Osijek</izvorni_sadrzaj>
    <derivirana_varijabla naziv="DomainObject.Predmet.ProtustrankaFormatedWithAdressOIB_1"> NIKOLINA DIZAJN d.o.o. prodaja i iznajmljivanje vjenčanica i usluge, OIB 67055203159, Sjenjak 10, 31000 Osijek</derivirana_varijabla>
  </DomainObject.Predmet.ProtustrankaFormatedWithAdressOIB>
  <DomainObject.Predmet.ProtustrankaWithAdress>
    <izvorni_sadrzaj>NIKOLINA DIZAJN d.o.o. prodaja i iznajmljivanje vjenčanica i usluge Sjenjak 10, 31000 Osijek</izvorni_sadrzaj>
    <derivirana_varijabla naziv="DomainObject.Predmet.ProtustrankaWithAdress_1">NIKOLINA DIZAJN d.o.o. prodaja i iznajmljivanje vjenčanica i usluge Sjenjak 10, 31000 Osijek</derivirana_varijabla>
  </DomainObject.Predmet.ProtustrankaWithAdress>
  <DomainObject.Predmet.ProtustrankaWithAdressOIB>
    <izvorni_sadrzaj>NIKOLINA DIZAJN d.o.o. prodaja i iznajmljivanje vjenčanica i usluge, OIB 67055203159, Sjenjak 10, 31000 Osijek</izvorni_sadrzaj>
    <derivirana_varijabla naziv="DomainObject.Predmet.ProtustrankaWithAdressOIB_1">NIKOLINA DIZAJN d.o.o. prodaja i iznajmljivanje vjenčanica i usluge, OIB 67055203159, Sjenjak 10, 31000 Osijek</derivirana_varijabla>
  </DomainObject.Predmet.ProtustrankaWithAdressOIB>
  <DomainObject.Predmet.ProtustrankaNazivFormated>
    <izvorni_sadrzaj>NIKOLINA DIZAJN d.o.o. prodaja i iznajmljivanje vjenčanica i usluge</izvorni_sadrzaj>
    <derivirana_varijabla naziv="DomainObject.Predmet.ProtustrankaNazivFormated_1">NIKOLINA DIZAJN d.o.o. prodaja i iznajmljivanje vjenčanica i usluge</derivirana_varijabla>
  </DomainObject.Predmet.ProtustrankaNazivFormated>
  <DomainObject.Predmet.ProtustrankaNazivFormatedOIB>
    <izvorni_sadrzaj>NIKOLINA DIZAJN d.o.o. prodaja i iznajmljivanje vjenčanica i usluge, OIB 67055203159</izvorni_sadrzaj>
    <derivirana_varijabla naziv="DomainObject.Predmet.ProtustrankaNazivFormatedOIB_1">NIKOLINA DIZAJN d.o.o. prodaja i iznajmljivanje vjenčanica i usluge, OIB 67055203159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NIKOLINA DIZAJN d.o.o. prodaja i iznajmljivanje vjenčanica i usluge</item>
    </izvorni_sadrzaj>
    <derivirana_varijabla naziv="DomainObject.Predmet.ProtuStrankaListFormated_1">
      <item>NIKOLINA DIZAJN d.o.o. prodaja i iznajmljivanje vjenčanica i usluge</item>
    </derivirana_varijabla>
  </DomainObject.Predmet.ProtuStrankaListFormated>
  <DomainObject.Predmet.ProtuStrankaListFormatedOIB>
    <izvorni_sadrzaj>
      <item>NIKOLINA DIZAJN d.o.o. prodaja i iznajmljivanje vjenčanica i usluge, OIB 67055203159</item>
    </izvorni_sadrzaj>
    <derivirana_varijabla naziv="DomainObject.Predmet.ProtuStrankaListFormatedOIB_1">
      <item>NIKOLINA DIZAJN d.o.o. prodaja i iznajmljivanje vjenčanica i usluge, OIB 67055203159</item>
    </derivirana_varijabla>
  </DomainObject.Predmet.ProtuStrankaListFormatedOIB>
  <DomainObject.Predmet.ProtuStrankaListFormatedWithAdress>
    <izvorni_sadrzaj>
      <item>NIKOLINA DIZAJN d.o.o. prodaja i iznajmljivanje vjenčanica i usluge, Sjenjak 10, 31000 Osijek</item>
    </izvorni_sadrzaj>
    <derivirana_varijabla naziv="DomainObject.Predmet.ProtuStrankaListFormatedWithAdress_1">
      <item>NIKOLINA DIZAJN d.o.o. prodaja i iznajmljivanje vjenčanica i usluge, Sjenjak 10, 31000 Osijek</item>
    </derivirana_varijabla>
  </DomainObject.Predmet.ProtuStrankaListFormatedWithAdress>
  <DomainObject.Predmet.ProtuStrankaListFormatedWithAdressOIB>
    <izvorni_sadrzaj>
      <item>NIKOLINA DIZAJN d.o.o. prodaja i iznajmljivanje vjenčanica i usluge, OIB 67055203159, Sjenjak 10, 31000 Osijek</item>
    </izvorni_sadrzaj>
    <derivirana_varijabla naziv="DomainObject.Predmet.ProtuStrankaListFormatedWithAdressOIB_1">
      <item>NIKOLINA DIZAJN d.o.o. prodaja i iznajmljivanje vjenčanica i usluge, OIB 67055203159, Sjenjak 10, 31000 Osijek</item>
    </derivirana_varijabla>
  </DomainObject.Predmet.ProtuStrankaListFormatedWithAdressOIB>
  <DomainObject.Predmet.ProtuStrankaListNazivFormated>
    <izvorni_sadrzaj>
      <item>NIKOLINA DIZAJN d.o.o. prodaja i iznajmljivanje vjenčanica i usluge</item>
    </izvorni_sadrzaj>
    <derivirana_varijabla naziv="DomainObject.Predmet.ProtuStrankaListNazivFormated_1">
      <item>NIKOLINA DIZAJN d.o.o. prodaja i iznajmljivanje vjenčanica i usluge</item>
    </derivirana_varijabla>
  </DomainObject.Predmet.ProtuStrankaListNazivFormated>
  <DomainObject.Predmet.ProtuStrankaListNazivFormatedOIB>
    <izvorni_sadrzaj>
      <item>NIKOLINA DIZAJN d.o.o. prodaja i iznajmljivanje vjenčanica i usluge, OIB 67055203159</item>
    </izvorni_sadrzaj>
    <derivirana_varijabla naziv="DomainObject.Predmet.ProtuStrankaListNazivFormatedOIB_1">
      <item>NIKOLINA DIZAJN d.o.o. prodaja i iznajmljivanje vjenčanica i usluge, OIB 67055203159</item>
    </derivirana_varijabla>
  </DomainObject.Predmet.ProtuStrankaListNazivFormatedOIB>
  <DomainObject.Predmet.OstaliListFormated>
    <izvorni_sadrzaj>
      <item>ŽDO GUO OSIJEK</item>
      <item>Zoran Subotić</item>
      <item>Vesna Rimac</item>
    </izvorni_sadrzaj>
    <derivirana_varijabla naziv="DomainObject.Predmet.OstaliListFormated_1">
      <item>ŽDO GUO OSIJEK</item>
      <item>Zoran Subotić</item>
      <item>Vesna Rimac</item>
    </derivirana_varijabla>
  </DomainObject.Predmet.OstaliListFormated>
  <DomainObject.Predmet.OstaliListFormatedOIB>
    <izvorni_sadrzaj>
      <item>ŽDO GUO OSIJEK</item>
      <item>Zoran Subotić, OIB 09071761803</item>
      <item>Vesna Rimac, OIB 92702645235</item>
    </izvorni_sadrzaj>
    <derivirana_varijabla naziv="DomainObject.Predmet.OstaliListFormatedOIB_1">
      <item>ŽDO GUO OSIJEK</item>
      <item>Zoran Subotić, OIB 09071761803</item>
      <item>Vesna Rimac, OIB 92702645235</item>
    </derivirana_varijabla>
  </DomainObject.Predmet.OstaliListFormatedOIB>
  <DomainObject.Predmet.OstaliListFormatedWithAdress>
    <izvorni_sadrzaj>
      <item>ŽDO GUO OSIJEK</item>
      <item>Zoran Subotić, Kralja Tomislava 51A, 31300 Beli Manastir</item>
      <item>Vesna Rimac, Sjenjak 10, 31000 Osijek</item>
    </izvorni_sadrzaj>
    <derivirana_varijabla naziv="DomainObject.Predmet.OstaliListFormatedWithAdress_1">
      <item>ŽDO GUO OSIJEK</item>
      <item>Zoran Subotić, Kralja Tomislava 51A, 31300 Beli Manastir</item>
      <item>Vesna Rimac, Sjenjak 10, 31000 Osijek</item>
    </derivirana_varijabla>
  </DomainObject.Predmet.OstaliListFormatedWithAdress>
  <DomainObject.Predmet.OstaliListFormatedWithAdressOIB>
    <izvorni_sadrzaj>
      <item>ŽDO GUO OSIJEK</item>
      <item>Zoran Subotić, OIB 09071761803, Kralja Tomislava 51A, 31300 Beli Manastir</item>
      <item>Vesna Rimac, OIB 92702645235, Sjenjak 10, 31000 Osijek</item>
    </izvorni_sadrzaj>
    <derivirana_varijabla naziv="DomainObject.Predmet.OstaliListFormatedWithAdressOIB_1">
      <item>ŽDO GUO OSIJEK</item>
      <item>Zoran Subotić, OIB 09071761803, Kralja Tomislava 51A, 31300 Beli Manastir</item>
      <item>Vesna Rimac, OIB 92702645235, Sjenjak 10, 31000 Osijek</item>
    </derivirana_varijabla>
  </DomainObject.Predmet.OstaliListFormatedWithAdressOIB>
  <DomainObject.Predmet.OstaliListNazivFormated>
    <izvorni_sadrzaj>
      <item>ŽDO GUO OSIJEK</item>
      <item>Zoran Subotić</item>
      <item>Vesna Rimac</item>
    </izvorni_sadrzaj>
    <derivirana_varijabla naziv="DomainObject.Predmet.OstaliListNazivFormated_1">
      <item>ŽDO GUO OSIJEK</item>
      <item>Zoran Subotić</item>
      <item>Vesna Rimac</item>
    </derivirana_varijabla>
  </DomainObject.Predmet.OstaliListNazivFormated>
  <DomainObject.Predmet.OstaliListNazivFormatedOIB>
    <izvorni_sadrzaj>
      <item>ŽDO GUO OSIJEK</item>
      <item>Zoran Subotić, OIB 09071761803</item>
      <item>Vesna Rimac, OIB 92702645235</item>
    </izvorni_sadrzaj>
    <derivirana_varijabla naziv="DomainObject.Predmet.OstaliListNazivFormatedOIB_1">
      <item>ŽDO GUO OSIJEK</item>
      <item>Zoran Subotić, OIB 09071761803</item>
      <item>Vesna Rimac, OIB 92702645235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NIKOLINA DIZAJN d.o.o. prodaja i iznajmljivanje vjenčanica i usluge</izvorni_sadrzaj>
    <derivirana_varijabla naziv="DomainObject.Predmet.ProtustrankaIDrugi_1">NIKOLINA DIZAJN d.o.o. prodaja i iznajmljivanje vjenčanica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NIKOLINA DIZAJN d.o.o. prodaja i iznajmljivanje vjenčanica i usluge, OIB 67055203159, Sjenjak 10, 31000 Osijek</izvorni_sadrzaj>
    <derivirana_varijabla naziv="DomainObject.Predmet.ProtustrankaIDrugiAdressOIB_1">NIKOLINA DIZAJN d.o.o. prodaja i iznajmljivanje vjenčanica i usluge, OIB 67055203159, Sjenjak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2016.</izvorni_sadrzaj>
    <derivirana_varijabla naziv="DomainObject.Predmet.OdlukaRjesenje.DatumDonosenjaOdluke_1">31. kolovoza 2016.</derivirana_varijabla>
  </DomainObject.Predmet.OdlukaRjesenje.DatumDonosenjaOdluke>
  <DomainObject.Predmet.OdlukaRjesenje.DatumPravomocnosti>
    <izvorni_sadrzaj>26. listopada 2016.</izvorni_sadrzaj>
    <derivirana_varijabla naziv="DomainObject.Predmet.OdlukaRjesenje.DatumPravomocnosti_1">26. listopada 2016.</derivirana_varijabla>
  </DomainObject.Predmet.OdlukaRjesenje.DatumPravomocnosti>
  <DomainObject.Predmet.OdlukaRjesenje.Oznaka>
    <izvorni_sadrzaj>St-830/2016-21</izvorni_sadrzaj>
    <derivirana_varijabla naziv="DomainObject.Predmet.OdlukaRjesenje.Oznaka_1">St-830/2016-21</derivirana_varijabla>
  </DomainObject.Predmet.OdlukaRjesenje.Oznaka>
  <DomainObject.Predmet.SudioniciListNaziv>
    <izvorni_sadrzaj>
      <item>FINA RC OSIJEK</item>
      <item>NIKOLINA DIZAJN d.o.o. prodaja i iznajmljivanje vjenčanica i usluge</item>
      <item>ŽDO GUO OSIJEK</item>
      <item>Zoran Subotić</item>
      <item>Vesna Rimac</item>
    </izvorni_sadrzaj>
    <derivirana_varijabla naziv="DomainObject.Predmet.SudioniciListNaziv_1">
      <item>FINA RC OSIJEK</item>
      <item>NIKOLINA DIZAJN d.o.o. prodaja i iznajmljivanje vjenčanica i usluge</item>
      <item>ŽDO GUO OSIJEK</item>
      <item>Zoran Subotić</item>
      <item>Vesna Rimac</item>
    </derivirana_varijabla>
  </DomainObject.Predmet.SudioniciListNaziv>
  <DomainObject.Predmet.SudioniciListAdressOIB>
    <izvorni_sadrzaj>
      <item>FINA RC OSIJEK, OIB 85821130368</item>
      <item>NIKOLINA DIZAJN d.o.o. prodaja i iznajmljivanje vjenčanica i usluge, OIB 67055203159, Sjenjak 10,31000 Osijek</item>
      <item>ŽDO GUO OSIJEK</item>
      <item>Zoran Subotić, OIB 09071761803, Kralja Tomislava 51A,31300 Beli Manastir</item>
      <item>Vesna Rimac, OIB 92702645235, Sjenjak 10,31000 Osijek</item>
    </izvorni_sadrzaj>
    <derivirana_varijabla naziv="DomainObject.Predmet.SudioniciListAdressOIB_1">
      <item>FINA RC OSIJEK, OIB 85821130368</item>
      <item>NIKOLINA DIZAJN d.o.o. prodaja i iznajmljivanje vjenčanica i usluge, OIB 67055203159, Sjenjak 10,31000 Osijek</item>
      <item>ŽDO GUO OSIJEK</item>
      <item>Zoran Subotić, OIB 09071761803, Kralja Tomislava 51A,31300 Beli Manastir</item>
      <item>Vesna Rimac, OIB 92702645235, Sjenjak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67055203159</item>
      <item>, OIB null</item>
      <item>, OIB 09071761803</item>
      <item>, OIB 92702645235</item>
    </izvorni_sadrzaj>
    <derivirana_varijabla naziv="DomainObject.Predmet.SudioniciListNazivOIB_1">
      <item>, OIB 85821130368</item>
      <item>, OIB 67055203159</item>
      <item>, OIB null</item>
      <item>, OIB 09071761803</item>
      <item>, OIB 92702645235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247</properties:Words>
  <properties:Characters>1362</properties:Characters>
  <properties:Lines>42</properties:Lines>
  <properties:Paragraphs>13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2016-06-20T06:29:00Z</cp:lastPrinted>
  <dcterms:modified xmlns:xsi="http://www.w3.org/2001/XMLSchema-instance" xsi:type="dcterms:W3CDTF">2017-02-22T09:13:00Z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