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2bff5" w14:paraId="ce2bff5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C932D3">
        <w:rPr>
          <w:sz w:val="24"/>
          <w:szCs w:val="24"/>
        </w:rPr>
        <w:t>90</w:t>
      </w:r>
      <w:r w:rsidR="00D023F2">
        <w:rPr>
          <w:sz w:val="24"/>
          <w:szCs w:val="24"/>
        </w:rPr>
        <w:t>6</w:t>
      </w:r>
      <w:r w:rsidR="009811DC">
        <w:rPr>
          <w:sz w:val="24"/>
          <w:szCs w:val="24"/>
        </w:rPr>
        <w:t>4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D023F2" w:rsidRPr="00D023F2">
        <w:rPr>
          <w:sz w:val="24"/>
          <w:szCs w:val="24"/>
        </w:rPr>
        <w:t>RECURRO USLUGE d.o.o. za usluge, OIB: 89943661631, MBS: 080797528, iz Zagreba, Puljska 1</w:t>
      </w:r>
      <w:r w:rsidR="00006D75">
        <w:rPr>
          <w:sz w:val="24"/>
          <w:szCs w:val="24"/>
        </w:rPr>
        <w:t xml:space="preserve">, </w:t>
      </w:r>
      <w:r w:rsidR="00037CC8">
        <w:rPr>
          <w:sz w:val="24"/>
          <w:szCs w:val="24"/>
        </w:rPr>
        <w:t>1</w:t>
      </w:r>
      <w:r w:rsidR="00DE712C">
        <w:rPr>
          <w:sz w:val="24"/>
          <w:szCs w:val="24"/>
        </w:rPr>
        <w:t xml:space="preserve">. lipnja </w:t>
      </w:r>
      <w:r w:rsidR="005D4710">
        <w:rPr>
          <w:sz w:val="24"/>
          <w:szCs w:val="24"/>
        </w:rPr>
        <w:t>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D023F2" w:rsidRPr="00D023F2">
        <w:rPr>
          <w:sz w:val="24"/>
          <w:szCs w:val="24"/>
        </w:rPr>
        <w:t>RECURRO USLUGE d.o.o. za usluge, OIB: 89943661631, MBS: 080797528, iz Zagreba, Puljska 1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037CC8" w:rsidRPr="00037CC8">
        <w:rPr>
          <w:b/>
          <w:sz w:val="24"/>
          <w:szCs w:val="24"/>
        </w:rPr>
        <w:t>1</w:t>
      </w:r>
      <w:r w:rsidR="00DE712C" w:rsidRPr="00037CC8">
        <w:rPr>
          <w:b/>
          <w:sz w:val="24"/>
          <w:szCs w:val="24"/>
        </w:rPr>
        <w:t>. lipnja</w:t>
      </w:r>
      <w:r w:rsidR="00DE712C">
        <w:rPr>
          <w:sz w:val="24"/>
          <w:szCs w:val="24"/>
        </w:rPr>
        <w:t xml:space="preserve"> </w:t>
      </w:r>
      <w:r w:rsidR="005D4710">
        <w:rPr>
          <w:b/>
          <w:sz w:val="24"/>
          <w:szCs w:val="24"/>
        </w:rPr>
        <w:t>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</w:t>
      </w:r>
      <w:r w:rsidR="00C932D3">
        <w:rPr>
          <w:b/>
          <w:sz w:val="24"/>
          <w:szCs w:val="24"/>
        </w:rPr>
        <w:t>5</w:t>
      </w:r>
      <w:r w:rsidR="005D4710">
        <w:rPr>
          <w:b/>
          <w:sz w:val="24"/>
          <w:szCs w:val="24"/>
        </w:rPr>
        <w:t>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DE712C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CA2CBE" w:rsidRPr="00CA2CBE">
        <w:t xml:space="preserve"> </w:t>
      </w:r>
      <w:r w:rsidR="00DE712C" w:rsidRPr="00DE712C">
        <w:rPr>
          <w:sz w:val="24"/>
          <w:szCs w:val="24"/>
        </w:rPr>
        <w:t>ANTONIJA SELAK, Zagreb, Drenovačka 3/2, OIB:91237926182</w:t>
      </w:r>
      <w:r w:rsidR="00DE712C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EE54BA">
        <w:rPr>
          <w:sz w:val="24"/>
          <w:szCs w:val="24"/>
        </w:rPr>
        <w:t>30</w:t>
      </w:r>
      <w:r w:rsidRPr="00902179">
        <w:rPr>
          <w:sz w:val="24"/>
          <w:szCs w:val="24"/>
        </w:rPr>
        <w:t xml:space="preserve">. </w:t>
      </w:r>
      <w:r w:rsidR="00EE54BA">
        <w:rPr>
          <w:sz w:val="24"/>
          <w:szCs w:val="24"/>
        </w:rPr>
        <w:t>prosinca</w:t>
      </w:r>
      <w:r w:rsidRPr="00902179">
        <w:rPr>
          <w:sz w:val="24"/>
          <w:szCs w:val="24"/>
        </w:rPr>
        <w:t xml:space="preserve"> 201</w:t>
      </w:r>
      <w:r w:rsidR="00EE54BA">
        <w:rPr>
          <w:sz w:val="24"/>
          <w:szCs w:val="24"/>
        </w:rPr>
        <w:t>5</w:t>
      </w:r>
      <w:r w:rsidRPr="00902179">
        <w:rPr>
          <w:sz w:val="24"/>
          <w:szCs w:val="24"/>
        </w:rPr>
        <w:t>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037CC8">
        <w:rPr>
          <w:sz w:val="24"/>
          <w:szCs w:val="24"/>
        </w:rPr>
        <w:t>1</w:t>
      </w:r>
      <w:r w:rsidR="00DE712C">
        <w:rPr>
          <w:sz w:val="24"/>
          <w:szCs w:val="24"/>
        </w:rPr>
        <w:t xml:space="preserve">. lipnja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281313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935ABA" w:rsidR="00935ABA">
      <w:pPr>
        <w:rPr>
          <w:sz w:val="22"/>
          <w:szCs w:val="22"/>
        </w:rPr>
      </w:pPr>
    </w:p>
    <w:p w:rsidRDefault="00281313" w:rsidR="00281313">
      <w:pPr>
        <w:rPr>
          <w:sz w:val="22"/>
          <w:szCs w:val="22"/>
        </w:rPr>
      </w:pPr>
    </w:p>
    <w:p w:rsidRDefault="00281313" w:rsidR="00281313">
      <w:pPr>
        <w:rPr>
          <w:sz w:val="22"/>
          <w:szCs w:val="22"/>
        </w:rPr>
      </w:pPr>
    </w:p>
    <w:p w:rsidRDefault="00281313" w:rsidP="007A1486" w:rsidR="00281313" w:rsidRPr="00281313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281313">
        <w:rPr>
          <w:sz w:val="24"/>
          <w:szCs w:val="24"/>
        </w:rPr>
        <w:t>Za točnost otpravka - ovlašteni službenik</w:t>
      </w:r>
    </w:p>
    <w:p w:rsidRDefault="00281313" w:rsidP="007A1486" w:rsidR="00281313" w:rsidRPr="00281313">
      <w:pPr>
        <w:ind w:left="720"/>
        <w:rPr>
          <w:sz w:val="24"/>
          <w:szCs w:val="24"/>
        </w:rPr>
      </w:pPr>
      <w:r w:rsidRPr="00281313">
        <w:rPr>
          <w:sz w:val="24"/>
          <w:szCs w:val="24"/>
        </w:rPr>
        <w:tab/>
      </w:r>
      <w:r w:rsidRPr="00281313">
        <w:rPr>
          <w:sz w:val="24"/>
          <w:szCs w:val="24"/>
        </w:rPr>
        <w:tab/>
      </w:r>
      <w:r w:rsidRPr="00281313">
        <w:rPr>
          <w:sz w:val="24"/>
          <w:szCs w:val="24"/>
        </w:rPr>
        <w:tab/>
      </w:r>
      <w:r w:rsidRPr="00281313">
        <w:rPr>
          <w:sz w:val="24"/>
          <w:szCs w:val="24"/>
        </w:rPr>
        <w:tab/>
      </w:r>
      <w:r w:rsidRPr="00281313">
        <w:rPr>
          <w:sz w:val="24"/>
          <w:szCs w:val="24"/>
        </w:rPr>
        <w:tab/>
      </w:r>
      <w:r w:rsidRPr="00281313">
        <w:rPr>
          <w:sz w:val="24"/>
          <w:szCs w:val="24"/>
        </w:rPr>
        <w:tab/>
        <w:t xml:space="preserve">        Ivana Stampf</w:t>
      </w:r>
    </w:p>
    <w:p w:rsidRDefault="00281313" w:rsidP="007A1486" w:rsidR="00281313" w:rsidRPr="007A1486">
      <w:pPr>
        <w:ind w:left="720"/>
      </w:pPr>
    </w:p>
    <w:p w:rsidRDefault="00281313" w:rsidR="00281313" w:rsidRPr="00E32513">
      <w:pPr>
        <w:rPr>
          <w:sz w:val="24"/>
          <w:szCs w:val="24"/>
        </w:rPr>
      </w:pPr>
    </w:p>
    <w:sectPr w:rsidSect="0099237A" w:rsidR="00281313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13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C932D3">
      <w:rPr>
        <w:sz w:val="24"/>
        <w:szCs w:val="24"/>
      </w:rPr>
      <w:t>90</w:t>
    </w:r>
    <w:r w:rsidR="00D023F2">
      <w:rPr>
        <w:sz w:val="24"/>
        <w:szCs w:val="24"/>
      </w:rPr>
      <w:t>6</w:t>
    </w:r>
    <w:r w:rsidR="009811DC">
      <w:rPr>
        <w:sz w:val="24"/>
        <w:szCs w:val="24"/>
      </w:rPr>
      <w:t>4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1194"/>
    <w:rsid w:val="000170BC"/>
    <w:rsid w:val="00023C04"/>
    <w:rsid w:val="00036E2B"/>
    <w:rsid w:val="00037CC8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42251"/>
    <w:rsid w:val="0015574D"/>
    <w:rsid w:val="001577E6"/>
    <w:rsid w:val="00166158"/>
    <w:rsid w:val="001A5EF6"/>
    <w:rsid w:val="001B4A05"/>
    <w:rsid w:val="001C1D4D"/>
    <w:rsid w:val="001D7F35"/>
    <w:rsid w:val="001E2DDE"/>
    <w:rsid w:val="001F0852"/>
    <w:rsid w:val="00203981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81313"/>
    <w:rsid w:val="002B222F"/>
    <w:rsid w:val="002B5DEF"/>
    <w:rsid w:val="002E117D"/>
    <w:rsid w:val="002E3BD0"/>
    <w:rsid w:val="002F5DE0"/>
    <w:rsid w:val="00315B2E"/>
    <w:rsid w:val="00335A4E"/>
    <w:rsid w:val="003466C9"/>
    <w:rsid w:val="00375261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462F8"/>
    <w:rsid w:val="004620DE"/>
    <w:rsid w:val="00465704"/>
    <w:rsid w:val="00472603"/>
    <w:rsid w:val="0047351D"/>
    <w:rsid w:val="0048690C"/>
    <w:rsid w:val="004B6BFE"/>
    <w:rsid w:val="004D3567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E2E25"/>
    <w:rsid w:val="006F16A8"/>
    <w:rsid w:val="006F5042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326D"/>
    <w:rsid w:val="007B4DA2"/>
    <w:rsid w:val="007C503F"/>
    <w:rsid w:val="007D1D18"/>
    <w:rsid w:val="007D5F43"/>
    <w:rsid w:val="007D637D"/>
    <w:rsid w:val="007E76F9"/>
    <w:rsid w:val="007F0DDF"/>
    <w:rsid w:val="007F3588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8D10D3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237A"/>
    <w:rsid w:val="009A16CD"/>
    <w:rsid w:val="009F4F61"/>
    <w:rsid w:val="009F69F0"/>
    <w:rsid w:val="00A15FB7"/>
    <w:rsid w:val="00A25F5B"/>
    <w:rsid w:val="00A423AA"/>
    <w:rsid w:val="00A51AB6"/>
    <w:rsid w:val="00A54F33"/>
    <w:rsid w:val="00A873CD"/>
    <w:rsid w:val="00A96362"/>
    <w:rsid w:val="00AB5DBD"/>
    <w:rsid w:val="00AC4070"/>
    <w:rsid w:val="00AD4852"/>
    <w:rsid w:val="00B02146"/>
    <w:rsid w:val="00B0574A"/>
    <w:rsid w:val="00B44346"/>
    <w:rsid w:val="00B66E9D"/>
    <w:rsid w:val="00B7022D"/>
    <w:rsid w:val="00BA2DE0"/>
    <w:rsid w:val="00BA382A"/>
    <w:rsid w:val="00BC798B"/>
    <w:rsid w:val="00BE128D"/>
    <w:rsid w:val="00BE4A95"/>
    <w:rsid w:val="00BF50A3"/>
    <w:rsid w:val="00BF775E"/>
    <w:rsid w:val="00C00CB9"/>
    <w:rsid w:val="00C044DE"/>
    <w:rsid w:val="00C26FF0"/>
    <w:rsid w:val="00C343B8"/>
    <w:rsid w:val="00C4037A"/>
    <w:rsid w:val="00C41820"/>
    <w:rsid w:val="00C50ADB"/>
    <w:rsid w:val="00C531F4"/>
    <w:rsid w:val="00C62EFA"/>
    <w:rsid w:val="00C716B3"/>
    <w:rsid w:val="00C8034A"/>
    <w:rsid w:val="00C932D3"/>
    <w:rsid w:val="00CA2CBE"/>
    <w:rsid w:val="00CB2E87"/>
    <w:rsid w:val="00CB319B"/>
    <w:rsid w:val="00CC09AC"/>
    <w:rsid w:val="00CC559D"/>
    <w:rsid w:val="00CD6EBF"/>
    <w:rsid w:val="00CE17F4"/>
    <w:rsid w:val="00CF2316"/>
    <w:rsid w:val="00D023F2"/>
    <w:rsid w:val="00D2558C"/>
    <w:rsid w:val="00D37F85"/>
    <w:rsid w:val="00D51C80"/>
    <w:rsid w:val="00D65D2C"/>
    <w:rsid w:val="00D829A2"/>
    <w:rsid w:val="00DB27C6"/>
    <w:rsid w:val="00DE2E30"/>
    <w:rsid w:val="00DE30F8"/>
    <w:rsid w:val="00DE6E2C"/>
    <w:rsid w:val="00DE712C"/>
    <w:rsid w:val="00DF58C5"/>
    <w:rsid w:val="00E03A66"/>
    <w:rsid w:val="00E0411E"/>
    <w:rsid w:val="00E058B4"/>
    <w:rsid w:val="00E0786A"/>
    <w:rsid w:val="00E25B7E"/>
    <w:rsid w:val="00E32513"/>
    <w:rsid w:val="00E37212"/>
    <w:rsid w:val="00E41051"/>
    <w:rsid w:val="00E436A9"/>
    <w:rsid w:val="00E46EF9"/>
    <w:rsid w:val="00E52F0F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54BA"/>
    <w:rsid w:val="00F1276B"/>
    <w:rsid w:val="00F20CEA"/>
    <w:rsid w:val="00F268C7"/>
    <w:rsid w:val="00F33E6F"/>
    <w:rsid w:val="00F3659C"/>
    <w:rsid w:val="00F80C57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813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13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131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13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13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813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13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131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13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13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9064</izvorni_sadrzaj>
    <derivirana_varijabla naziv="DomainObject.Predmet.Broj_1">9064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St-9064/2015</izvorni_sadrzaj>
    <derivirana_varijabla naziv="DomainObject.Predmet.OznakaBroj_1">St-9064/2015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RECURRO USLUGE d.o.o.</izvorni_sadrzaj>
    <derivirana_varijabla naziv="DomainObject.Predmet.ProtustrankaFormated_1">  RECURRO USLUGE d.o.o.</derivirana_varijabla>
  </DomainObject.Predmet.ProtustrankaFormated>
  <DomainObject.Predmet.ProtustrankaFormatedOIB>
    <izvorni_sadrzaj>  RECURRO USLUGE d.o.o., OIB 89943661631</izvorni_sadrzaj>
    <derivirana_varijabla naziv="DomainObject.Predmet.ProtustrankaFormatedOIB_1">  RECURRO USLUGE d.o.o., OIB 89943661631</derivirana_varijabla>
  </DomainObject.Predmet.ProtustrankaFormatedOIB>
  <DomainObject.Predmet.ProtustrankaFormatedWithAdress>
    <izvorni_sadrzaj> RECURRO USLUGE d.o.o., Puljska 1, 10000 Zagreb</izvorni_sadrzaj>
    <derivirana_varijabla naziv="DomainObject.Predmet.ProtustrankaFormatedWithAdress_1"> RECURRO USLUGE d.o.o., Puljska 1, 10000 Zagreb</derivirana_varijabla>
  </DomainObject.Predmet.ProtustrankaFormatedWithAdress>
  <DomainObject.Predmet.ProtustrankaFormatedWithAdressOIB>
    <izvorni_sadrzaj> RECURRO USLUGE d.o.o., OIB 89943661631, Puljska 1, 10000 Zagreb</izvorni_sadrzaj>
    <derivirana_varijabla naziv="DomainObject.Predmet.ProtustrankaFormatedWithAdressOIB_1"> RECURRO USLUGE d.o.o., OIB 89943661631, Puljska 1, 10000 Zagreb</derivirana_varijabla>
  </DomainObject.Predmet.ProtustrankaFormatedWithAdressOIB>
  <DomainObject.Predmet.ProtustrankaWithAdress>
    <izvorni_sadrzaj>RECURRO USLUGE d.o.o. Puljska 1, 10000 Zagreb</izvorni_sadrzaj>
    <derivirana_varijabla naziv="DomainObject.Predmet.ProtustrankaWithAdress_1">RECURRO USLUGE d.o.o. Puljska 1, 10000 Zagreb</derivirana_varijabla>
  </DomainObject.Predmet.ProtustrankaWithAdress>
  <DomainObject.Predmet.ProtustrankaWithAdressOIB>
    <izvorni_sadrzaj>RECURRO USLUGE d.o.o., OIB 89943661631, Puljska 1, 10000 Zagreb</izvorni_sadrzaj>
    <derivirana_varijabla naziv="DomainObject.Predmet.ProtustrankaWithAdressOIB_1">RECURRO USLUGE d.o.o., OIB 89943661631, Puljska 1, 10000 Zagreb</derivirana_varijabla>
  </DomainObject.Predmet.ProtustrankaWithAdressOIB>
  <DomainObject.Predmet.ProtustrankaNazivFormated>
    <izvorni_sadrzaj>RECURRO USLUGE d.o.o.</izvorni_sadrzaj>
    <derivirana_varijabla naziv="DomainObject.Predmet.ProtustrankaNazivFormated_1">RECURRO USLUGE d.o.o.</derivirana_varijabla>
  </DomainObject.Predmet.ProtustrankaNazivFormated>
  <DomainObject.Predmet.ProtustrankaNazivFormatedOIB>
    <izvorni_sadrzaj>RECURRO USLUGE d.o.o., OIB 89943661631</izvorni_sadrzaj>
    <derivirana_varijabla naziv="DomainObject.Predmet.ProtustrankaNazivFormatedOIB_1">RECURRO USLUGE d.o.o., OIB 89943661631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RECURRO USLUGE d.o.o.</item>
    </izvorni_sadrzaj>
    <derivirana_varijabla naziv="DomainObject.Predmet.ProtuStrankaListFormated_1">
      <item>RECURRO USLUGE d.o.o.</item>
    </derivirana_varijabla>
  </DomainObject.Predmet.ProtuStrankaListFormated>
  <DomainObject.Predmet.ProtuStrankaListFormatedOIB>
    <izvorni_sadrzaj>
      <item>RECURRO USLUGE d.o.o., OIB 89943661631</item>
    </izvorni_sadrzaj>
    <derivirana_varijabla naziv="DomainObject.Predmet.ProtuStrankaListFormatedOIB_1">
      <item>RECURRO USLUGE d.o.o., OIB 89943661631</item>
    </derivirana_varijabla>
  </DomainObject.Predmet.ProtuStrankaListFormatedOIB>
  <DomainObject.Predmet.ProtuStrankaListFormatedWithAdress>
    <izvorni_sadrzaj>
      <item>RECURRO USLUGE d.o.o., Puljska 1, 10000 Zagreb</item>
    </izvorni_sadrzaj>
    <derivirana_varijabla naziv="DomainObject.Predmet.ProtuStrankaListFormatedWithAdress_1">
      <item>RECURRO USLUGE d.o.o., Puljska 1, 10000 Zagreb</item>
    </derivirana_varijabla>
  </DomainObject.Predmet.ProtuStrankaListFormatedWithAdress>
  <DomainObject.Predmet.ProtuStrankaListFormatedWithAdressOIB>
    <izvorni_sadrzaj>
      <item>RECURRO USLUGE d.o.o., OIB 89943661631, Puljska 1, 10000 Zagreb</item>
    </izvorni_sadrzaj>
    <derivirana_varijabla naziv="DomainObject.Predmet.ProtuStrankaListFormatedWithAdressOIB_1">
      <item>RECURRO USLUGE d.o.o., OIB 89943661631, Puljska 1, 10000 Zagreb</item>
    </derivirana_varijabla>
  </DomainObject.Predmet.ProtuStrankaListFormatedWithAdressOIB>
  <DomainObject.Predmet.ProtuStrankaListNazivFormated>
    <izvorni_sadrzaj>
      <item>RECURRO USLUGE d.o.o.</item>
    </izvorni_sadrzaj>
    <derivirana_varijabla naziv="DomainObject.Predmet.ProtuStrankaListNazivFormated_1">
      <item>RECURRO USLUGE d.o.o.</item>
    </derivirana_varijabla>
  </DomainObject.Predmet.ProtuStrankaListNazivFormated>
  <DomainObject.Predmet.ProtuStrankaListNazivFormatedOIB>
    <izvorni_sadrzaj>
      <item>RECURRO USLUGE d.o.o., OIB 89943661631</item>
    </izvorni_sadrzaj>
    <derivirana_varijabla naziv="DomainObject.Predmet.ProtuStrankaListNazivFormatedOIB_1">
      <item>RECURRO USLUGE d.o.o., OIB 89943661631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RECURRO USLUGE d.o.o.</izvorni_sadrzaj>
    <derivirana_varijabla naziv="DomainObject.Predmet.ProtustrankaIDrugi_1">RECURRO USLUGE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RECURRO USLUGE d.o.o., OIB 89943661631, Puljska 1, 10000 Zagreb</izvorni_sadrzaj>
    <derivirana_varijabla naziv="DomainObject.Predmet.ProtustrankaIDrugiAdressOIB_1">RECURRO USLUGE d.o.o., OIB 89943661631,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RECURRO USLUGE d.o.o.</item>
    </izvorni_sadrzaj>
    <derivirana_varijabla naziv="DomainObject.Predmet.SudioniciListNaziv_1">
      <item>FINA Regionalni centar Zagreb</item>
      <item>RECURRO USLUGE d.o.o.</item>
    </derivirana_varijabla>
  </DomainObject.Predmet.SudioniciListNaziv>
  <DomainObject.Predmet.SudioniciListAdressOIB>
    <izvorni_sadrzaj>
      <item>FINA Regionalni centar Zagreb, OIB 85821130368, Trg svibanjskih žrtava 1995. br.,10000 Zagreb</item>
      <item>RECURRO USLUGE d.o.o., OIB 89943661631, Puljska 1,10000 Zagreb</item>
    </izvorni_sadrzaj>
    <derivirana_varijabla naziv="DomainObject.Predmet.SudioniciListAdressOIB_1">
      <item>FINA Regionalni centar Zagreb, OIB 85821130368, Trg svibanjskih žrtava 1995. br.,10000 Zagreb</item>
      <item>RECURRO USLUGE d.o.o., OIB 89943661631,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89943661631</item>
    </izvorni_sadrzaj>
    <derivirana_varijabla naziv="DomainObject.Predmet.SudioniciListNazivOIB_1">
      <item>, OIB 85821130368</item>
      <item>, OIB 89943661631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397</properties:Words>
  <properties:Characters>2007</properties:Characters>
  <properties:Lines>63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2016-04-20T08:59:00Z</dcterms:created>
  <dc:creator>nmarkovic</dc:creator>
  <cp:lastModifiedBy>Ivana Stampf</cp:lastModifiedBy>
  <cp:lastPrinted>2013-05-27T09:10:00Z</cp:lastPrinted>
  <dcterms:modified xmlns:xsi="http://www.w3.org/2001/XMLSchema-instance" xsi:type="dcterms:W3CDTF">2016-06-01T11:54:00Z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