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a4a6" w14:paraId="4a4a4a6" w:rsidRDefault="00B06D37" w:rsidR="00BC578D" w:rsidRPr="009C23CC">
      <w:pPr>
        <w:ind w:firstLine="708"/>
        <w15:collapsed w:val="false"/>
        <w:rPr>
          <w:b/>
        </w:rPr>
      </w:pPr>
      <w:bookmarkStart w:name="_GoBack" w:id="0"/>
      <w:bookmarkEnd w:id="0"/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STALNA SLUŽBA U DUBROVNIKU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Dubrovnik, Dr. A. Starčevića 23</w:t>
      </w:r>
    </w:p>
    <w:p w:rsidRDefault="00BC578D" w:rsidP="00914B6F" w:rsidR="009C23CC">
      <w:pPr>
        <w:jc w:val="both"/>
      </w:pPr>
      <w:r w:rsidRPr="009C23CC">
        <w:t xml:space="preserve"> </w:t>
      </w:r>
    </w:p>
    <w:p w:rsidRDefault="00D921C2" w:rsidP="00914B6F" w:rsidR="00D921C2">
      <w:pPr>
        <w:jc w:val="both"/>
      </w:pPr>
    </w:p>
    <w:p w:rsidRDefault="00D921C2" w:rsidP="00914B6F" w:rsidR="00D921C2" w:rsidRPr="00C41155">
      <w:pPr>
        <w:jc w:val="both"/>
        <w:rPr>
          <w:b/>
        </w:rPr>
      </w:pP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8C082A" w:rsidP="00914B6F" w:rsidR="008C082A">
      <w:pPr>
        <w:jc w:val="center"/>
        <w:rPr>
          <w:b/>
        </w:rPr>
      </w:pP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8C082A" w:rsidP="009774EB" w:rsidR="008C082A" w:rsidRPr="009C23CC">
      <w:pPr>
        <w:rPr>
          <w:b/>
        </w:rPr>
      </w:pPr>
    </w:p>
    <w:p w:rsidRDefault="006A7784" w:rsidP="00C41155" w:rsidR="00914B6F">
      <w:pPr>
        <w:ind w:firstLine="720"/>
        <w:jc w:val="both"/>
      </w:pPr>
      <w:r w:rsidRPr="009C23CC">
        <w:t xml:space="preserve">Trgovački sud u Splitu, Stalna služba u Dubrovniku,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F65638" w:rsidRPr="00F65638">
        <w:t>AMAI DUBROVNIK d.o.o. u stečaju, Dubrovnik, Od Batale 4, MBS: 060058151, OIB: 33597775732, zastupanog po stečajnom upravitelju Ivanka Sušić</w:t>
      </w:r>
      <w:r w:rsidR="00F65638">
        <w:t xml:space="preserve"> iz Dubrovnika</w:t>
      </w:r>
      <w:r w:rsidRPr="009C23CC">
        <w:t xml:space="preserve">, </w:t>
      </w:r>
      <w:r w:rsidR="001F2999" w:rsidRPr="009C23CC">
        <w:t xml:space="preserve">dana </w:t>
      </w:r>
      <w:r w:rsidR="004F6442">
        <w:t>1</w:t>
      </w:r>
      <w:r w:rsidR="008C082A">
        <w:t>8</w:t>
      </w:r>
      <w:r w:rsidR="004F6442">
        <w:t xml:space="preserve">. </w:t>
      </w:r>
      <w:r w:rsidR="008C082A">
        <w:t>s</w:t>
      </w:r>
      <w:r w:rsidR="00F65638">
        <w:t>rp</w:t>
      </w:r>
      <w:r w:rsidR="008C082A">
        <w:t>nj</w:t>
      </w:r>
      <w:r w:rsidR="004F6442">
        <w:t>a</w:t>
      </w:r>
      <w:r w:rsidR="009774EB" w:rsidRPr="009C23CC">
        <w:t xml:space="preserve"> </w:t>
      </w:r>
      <w:r w:rsidR="009B6494">
        <w:t>2017</w:t>
      </w:r>
      <w:r w:rsidR="001F2999" w:rsidRPr="009C23CC">
        <w:t>. godine,</w:t>
      </w:r>
    </w:p>
    <w:p w:rsidRDefault="009B6494" w:rsidP="00C41155" w:rsidR="009B6494">
      <w:pPr>
        <w:ind w:firstLine="720"/>
        <w:jc w:val="both"/>
      </w:pPr>
    </w:p>
    <w:p w:rsidRDefault="008C082A" w:rsidP="00C41155" w:rsidR="008C082A" w:rsidRPr="009C23CC">
      <w:pPr>
        <w:ind w:firstLine="720"/>
        <w:jc w:val="both"/>
      </w:pPr>
    </w:p>
    <w:p w:rsidRDefault="00914B6F" w:rsidP="00914B6F" w:rsidR="00914B6F" w:rsidRPr="009C23CC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914B6F" w:rsidP="00914B6F" w:rsidR="00914B6F" w:rsidRPr="009C23CC">
      <w:pPr>
        <w:jc w:val="both"/>
      </w:pPr>
    </w:p>
    <w:p w:rsidRDefault="00914B6F" w:rsidP="00517172" w:rsidR="00BD6B28" w:rsidRPr="009C23CC">
      <w:pPr>
        <w:ind w:firstLine="708"/>
        <w:jc w:val="both"/>
      </w:pPr>
      <w:r w:rsidRPr="009C23CC">
        <w:t>Pozivate se kao stranka da pristupite na ročište radi utvrđivanja vrij</w:t>
      </w:r>
      <w:r w:rsidR="006C6869">
        <w:t>ednosti</w:t>
      </w:r>
      <w:r w:rsidR="004F6442">
        <w:t>:</w:t>
      </w:r>
    </w:p>
    <w:p w:rsidRDefault="006A7784" w:rsidP="00517172" w:rsidR="006A7784" w:rsidRPr="009C23CC">
      <w:pPr>
        <w:ind w:firstLine="708"/>
        <w:jc w:val="both"/>
      </w:pPr>
    </w:p>
    <w:p w:rsidRDefault="00F65638" w:rsidP="00C41155" w:rsidR="001E2F3A">
      <w:pPr>
        <w:jc w:val="both"/>
      </w:pPr>
      <w:r w:rsidRPr="00F65638">
        <w:t>-</w:t>
      </w:r>
      <w:r w:rsidRPr="00F65638">
        <w:tab/>
        <w:t>15/1000 suvlasničkog dijela nekretnine čest. br. 6676/1 – stambeno poslovna zgrada br. 19 O, 19 P, stambeno poslovna zgrada br. 19 M, 19 N i dvorište Palinovečka, ukupno površine 2440 m2  upisana kod Općinskog građanskog suda u Zagrebu u  z.ul. 17235, ETAŽA 7 (E-7), za k.o. Vrapče Novo, što u naravi predstavlja stan na prvom katu zgrade u Palinovečkoj ulici kbr. 19n nacrtne oznake 104 površine 102 m2 kojem kao sporedni dio pripada sprema S 1a od 3 m2 smještena u prizemlje zgrade,</w:t>
      </w:r>
    </w:p>
    <w:p w:rsidRDefault="00F65638" w:rsidP="00C41155" w:rsidR="00F65638" w:rsidRPr="009C23CC">
      <w:pPr>
        <w:jc w:val="both"/>
      </w:pPr>
    </w:p>
    <w:p w:rsidRDefault="00914B6F" w:rsidP="009C23CC" w:rsidR="00914B6F" w:rsidRPr="009C23CC">
      <w:pPr>
        <w:jc w:val="both"/>
      </w:pPr>
      <w:r w:rsidRPr="009C23CC">
        <w:t xml:space="preserve">zakazano za dan </w:t>
      </w:r>
    </w:p>
    <w:p w:rsidRDefault="00914B6F" w:rsidP="00914B6F" w:rsidR="00914B6F" w:rsidRPr="009C23CC">
      <w:pPr>
        <w:jc w:val="both"/>
      </w:pPr>
    </w:p>
    <w:p w:rsidRDefault="00A81888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23. kolovoz</w:t>
      </w:r>
      <w:r w:rsidR="00D921C2">
        <w:rPr>
          <w:b/>
          <w:u w:val="single"/>
        </w:rPr>
        <w:t xml:space="preserve">a 2017.g. u </w:t>
      </w:r>
      <w:r>
        <w:rPr>
          <w:b/>
          <w:u w:val="single"/>
        </w:rPr>
        <w:t>09</w:t>
      </w:r>
      <w:r w:rsidR="009A39D6" w:rsidRPr="009C23CC">
        <w:rPr>
          <w:b/>
          <w:u w:val="single"/>
        </w:rPr>
        <w:t>,</w:t>
      </w:r>
      <w:r w:rsidR="008C082A">
        <w:rPr>
          <w:b/>
          <w:u w:val="single"/>
        </w:rPr>
        <w:t>0</w:t>
      </w:r>
      <w:r w:rsidR="009A39D6" w:rsidRPr="009C23CC">
        <w:rPr>
          <w:b/>
          <w:u w:val="single"/>
        </w:rPr>
        <w:t>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C54376" w:rsidP="00914B6F" w:rsidR="00914B6F">
      <w:pPr>
        <w:jc w:val="both"/>
      </w:pPr>
      <w:r>
        <w:t xml:space="preserve">u ovaj sud, Dubrovnik, </w:t>
      </w:r>
      <w:r w:rsidR="00914B6F" w:rsidRPr="009C23CC">
        <w:t>Dr. Ante Starčevića 23, sudnica broj 1.</w:t>
      </w:r>
    </w:p>
    <w:p w:rsidRDefault="00914B6F" w:rsidP="00914B6F" w:rsidR="00914B6F" w:rsidRPr="009C23CC">
      <w:pPr>
        <w:jc w:val="both"/>
      </w:pPr>
    </w:p>
    <w:p w:rsidRDefault="00BC578D" w:rsidP="00914B6F" w:rsidR="00914B6F" w:rsidRPr="009C23CC">
      <w:pPr>
        <w:jc w:val="center"/>
        <w:rPr>
          <w:b/>
        </w:rPr>
      </w:pPr>
      <w:r w:rsidRPr="009C23CC">
        <w:rPr>
          <w:b/>
        </w:rPr>
        <w:t>Dubrovnik,</w:t>
      </w:r>
      <w:r w:rsidR="001F2999" w:rsidRPr="009C23CC">
        <w:rPr>
          <w:b/>
        </w:rPr>
        <w:t xml:space="preserve"> </w:t>
      </w:r>
      <w:r w:rsidR="00D921C2">
        <w:rPr>
          <w:b/>
        </w:rPr>
        <w:t>1</w:t>
      </w:r>
      <w:r w:rsidR="008C082A">
        <w:rPr>
          <w:b/>
        </w:rPr>
        <w:t>8</w:t>
      </w:r>
      <w:r w:rsidR="00C41155">
        <w:rPr>
          <w:b/>
        </w:rPr>
        <w:t xml:space="preserve">. </w:t>
      </w:r>
      <w:r w:rsidR="008C082A">
        <w:rPr>
          <w:b/>
        </w:rPr>
        <w:t>s</w:t>
      </w:r>
      <w:r w:rsidR="00F65638">
        <w:rPr>
          <w:b/>
        </w:rPr>
        <w:t>rp</w:t>
      </w:r>
      <w:r w:rsidR="008C082A">
        <w:rPr>
          <w:b/>
        </w:rPr>
        <w:t>nj</w:t>
      </w:r>
      <w:r w:rsidR="00D921C2">
        <w:rPr>
          <w:b/>
        </w:rPr>
        <w:t>a</w:t>
      </w:r>
      <w:r w:rsidR="00C41155">
        <w:rPr>
          <w:b/>
        </w:rPr>
        <w:t xml:space="preserve"> 2017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640213" w:rsidP="00640213" w:rsidR="006A7784" w:rsidRPr="00640213">
      <w:pPr>
        <w:ind w:firstLine="708" w:left="5664"/>
        <w:jc w:val="both"/>
        <w:rPr>
          <w:b/>
        </w:rPr>
      </w:pPr>
      <w:r>
        <w:rPr>
          <w:b/>
        </w:rPr>
        <w:t>Katarina Franković</w:t>
      </w:r>
    </w:p>
    <w:p w:rsidRDefault="009B6494" w:rsidP="006A7784" w:rsidR="009B6494">
      <w:pPr>
        <w:jc w:val="both"/>
        <w:rPr>
          <w:rFonts w:eastAsiaTheme="minorHAnsi"/>
          <w:b/>
          <w:lang w:eastAsia="en-US"/>
        </w:rPr>
      </w:pP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F65638" w:rsidP="00F65638" w:rsidR="00F65638" w:rsidRPr="00F65638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F65638">
        <w:rPr>
          <w:rFonts w:eastAsiaTheme="minorHAnsi"/>
          <w:lang w:eastAsia="en-US"/>
        </w:rPr>
        <w:t>-</w:t>
      </w:r>
      <w:r w:rsidRPr="00F65638">
        <w:rPr>
          <w:rFonts w:eastAsiaTheme="minorHAnsi"/>
          <w:lang w:eastAsia="en-US"/>
        </w:rPr>
        <w:tab/>
        <w:t>stečajnom upravitelju Ivanka Sušić, Gornji Kono 56, Dubrovnik</w:t>
      </w:r>
    </w:p>
    <w:p w:rsidRDefault="00F65638" w:rsidP="00F65638" w:rsidR="00F65638" w:rsidRPr="00F65638">
      <w:pPr>
        <w:spacing w:after="240"/>
        <w:ind w:hanging="690" w:left="1410"/>
        <w:contextualSpacing/>
        <w:jc w:val="both"/>
        <w:rPr>
          <w:rFonts w:eastAsiaTheme="minorHAnsi"/>
          <w:lang w:eastAsia="en-US"/>
        </w:rPr>
      </w:pPr>
      <w:r w:rsidRPr="00F65638">
        <w:rPr>
          <w:rFonts w:eastAsiaTheme="minorHAnsi"/>
          <w:lang w:eastAsia="en-US"/>
        </w:rPr>
        <w:t>-</w:t>
      </w:r>
      <w:r w:rsidRPr="00F65638">
        <w:rPr>
          <w:rFonts w:eastAsiaTheme="minorHAnsi"/>
          <w:lang w:eastAsia="en-US"/>
        </w:rPr>
        <w:tab/>
        <w:t xml:space="preserve">razlučnom vjerovniku </w:t>
      </w:r>
      <w:r w:rsidR="00A81888">
        <w:rPr>
          <w:rFonts w:eastAsiaTheme="minorHAnsi"/>
          <w:lang w:eastAsia="en-US"/>
        </w:rPr>
        <w:t xml:space="preserve">PRIMORJE GRADNJA D.O.O. Dubrovnik, Od batale 4 </w:t>
      </w:r>
    </w:p>
    <w:p w:rsidRDefault="00F65638" w:rsidP="00F65638" w:rsidR="00F65638" w:rsidRPr="00F65638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F65638">
        <w:rPr>
          <w:rFonts w:eastAsiaTheme="minorHAnsi"/>
          <w:lang w:eastAsia="en-US"/>
        </w:rPr>
        <w:t>-</w:t>
      </w:r>
      <w:r w:rsidRPr="00F65638">
        <w:rPr>
          <w:rFonts w:eastAsiaTheme="minorHAnsi"/>
          <w:lang w:eastAsia="en-US"/>
        </w:rPr>
        <w:tab/>
        <w:t>razlučnom vjerovniku HRVATSKA BANKA ZA OBNOVU I RAZVITAK ZAGREB</w:t>
      </w:r>
    </w:p>
    <w:p w:rsidRDefault="00F65638" w:rsidP="00F65638" w:rsidR="00F65638" w:rsidRPr="00F65638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F65638">
        <w:rPr>
          <w:rFonts w:eastAsiaTheme="minorHAnsi"/>
          <w:lang w:eastAsia="en-US"/>
        </w:rPr>
        <w:t>-</w:t>
      </w:r>
      <w:r w:rsidRPr="00F65638">
        <w:rPr>
          <w:rFonts w:eastAsiaTheme="minorHAnsi"/>
          <w:lang w:eastAsia="en-US"/>
        </w:rPr>
        <w:tab/>
        <w:t>razlučnom vjerovniku REPUBLIKA HRVATSKA, po ŽDO Dubrovnik</w:t>
      </w:r>
    </w:p>
    <w:p w:rsidRDefault="00F65638" w:rsidP="00F65638" w:rsidR="005458EA" w:rsidRPr="009C23CC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F65638">
        <w:rPr>
          <w:rFonts w:eastAsiaTheme="minorHAnsi"/>
          <w:lang w:eastAsia="en-US"/>
        </w:rPr>
        <w:t>-</w:t>
      </w:r>
      <w:r w:rsidRPr="00F65638">
        <w:rPr>
          <w:rFonts w:eastAsiaTheme="minorHAnsi"/>
          <w:lang w:eastAsia="en-US"/>
        </w:rPr>
        <w:tab/>
        <w:t>Mrežna stranica e-oglasna ploča suda</w:t>
      </w:r>
    </w:p>
    <w:sectPr w:rsidSect="006A7784" w:rsidR="005458EA" w:rsidRPr="009C23CC">
      <w:headerReference w:type="default" r:id="rId12"/>
      <w:footerReference w:type="default" r:id="rId13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8A7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Pr="006C6869">
      <w:t>18 St-</w:t>
    </w:r>
    <w:r w:rsidR="00F65638">
      <w:t>2002</w:t>
    </w:r>
    <w:r w:rsidRPr="006C6869">
      <w:t>/2016-</w:t>
    </w:r>
    <w:r w:rsidR="00F65638"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741B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F2999"/>
    <w:rsid w:val="00202EAB"/>
    <w:rsid w:val="00205410"/>
    <w:rsid w:val="00221043"/>
    <w:rsid w:val="002324B5"/>
    <w:rsid w:val="00243986"/>
    <w:rsid w:val="00277E85"/>
    <w:rsid w:val="002C6BF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010D1"/>
    <w:rsid w:val="0041335F"/>
    <w:rsid w:val="0041472B"/>
    <w:rsid w:val="00435ECB"/>
    <w:rsid w:val="00483175"/>
    <w:rsid w:val="00486B0D"/>
    <w:rsid w:val="004902E6"/>
    <w:rsid w:val="004A3FD3"/>
    <w:rsid w:val="004A6147"/>
    <w:rsid w:val="004B07D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76D3A"/>
    <w:rsid w:val="00682EB7"/>
    <w:rsid w:val="006A7784"/>
    <w:rsid w:val="006B2277"/>
    <w:rsid w:val="006C6869"/>
    <w:rsid w:val="007137F0"/>
    <w:rsid w:val="00721B6B"/>
    <w:rsid w:val="00784A05"/>
    <w:rsid w:val="00796EB7"/>
    <w:rsid w:val="00797E23"/>
    <w:rsid w:val="007B6B06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81878"/>
    <w:rsid w:val="008A2971"/>
    <w:rsid w:val="008B5A22"/>
    <w:rsid w:val="008C082A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76FE9"/>
    <w:rsid w:val="00A80599"/>
    <w:rsid w:val="00A81888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8A7"/>
    <w:rsid w:val="00D43DC5"/>
    <w:rsid w:val="00D46C9F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3E4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65638"/>
    <w:rsid w:val="00FA4592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AMAI DUBROVNIK, d.o.o. za trgovinu, turizam i usluge</izvorni_sadrzaj>
    <derivirana_varijabla naziv="DomainObject.Predmet.ProtustrankaFormated_1">  AMAI DUBROVNIK, d.o.o. za trgovinu, turizam i usluge</derivirana_varijabla>
  </DomainObject.Predmet.ProtustrankaFormated>
  <DomainObject.Predmet.ProtustrankaFormatedOIB>
    <izvorni_sadrzaj>  AMAI DUBROVNIK, d.o.o. za trgovinu, turizam i usluge, OIB 33597775732</izvorni_sadrzaj>
    <derivirana_varijabla naziv="DomainObject.Predmet.ProtustrankaFormatedOIB_1">  AMAI DUBROVNIK, d.o.o. za trgovinu, turizam i usluge, OIB 33597775732</derivirana_varijabla>
  </DomainObject.Predmet.ProtustrankaFormatedOIB>
  <DomainObject.Predmet.ProtustrankaFormatedWithAdress>
    <izvorni_sadrzaj> AMAI DUBROVNIK, d.o.o. za trgovinu, turizam i usluge, Od Batale 4, 20000 Dubrovnik</izvorni_sadrzaj>
    <derivirana_varijabla naziv="DomainObject.Predmet.ProtustrankaFormatedWithAdress_1"> AMAI DUBROVNIK, d.o.o. za trgovinu, turizam i usluge, Od Batale 4, 20000 Dubrovnik</derivirana_varijabla>
  </DomainObject.Predmet.ProtustrankaFormatedWithAdress>
  <DomainObject.Predmet.ProtustrankaFormatedWithAdressOIB>
    <izvorni_sadrzaj> AMAI DUBROVNIK, d.o.o. za trgovinu, turizam i usluge, OIB 33597775732, Od Batale 4, 20000 Dubrovnik</izvorni_sadrzaj>
    <derivirana_varijabla naziv="DomainObject.Predmet.ProtustrankaFormatedWithAdressOIB_1"> AMAI DUBROVNIK, d.o.o. za trgovinu, turizam i usluge, OIB 33597775732, Od Batale 4, 20000 Dubrovnik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</item>
    </izvorni_sadrzaj>
    <derivirana_varijabla naziv="DomainObject.Predmet.ProtuStrankaListFormated_1">
      <item>AMAI DUBROVNIK, d.o.o. za trgovinu, turizam i usluge</item>
    </derivirana_varijabla>
  </DomainObject.Predmet.ProtuStrankaListFormated>
  <DomainObject.Predmet.ProtuStrankaListFormatedOIB>
    <izvorni_sadrzaj>
      <item>AMAI DUBROVNIK, d.o.o. za trgovinu, turizam i usluge, OIB 33597775732</item>
    </izvorni_sadrzaj>
    <derivirana_varijabla naziv="DomainObject.Predmet.ProtuStrankaListFormatedOIB_1">
      <item>AMAI DUBROVNIK, d.o.o. za trgovinu, turizam i usluge, OIB 33597775732</item>
    </derivirana_varijabla>
  </DomainObject.Predmet.ProtuStrankaListFormatedOIB>
  <DomainObject.Predmet.ProtuStrankaListFormatedWithAdress>
    <izvorni_sadrzaj>
      <item>AMAI DUBROVNIK, d.o.o. za trgovinu, turizam i usluge, Od Batale 4, 20000 Dubrovnik</item>
    </izvorni_sadrzaj>
    <derivirana_varijabla naziv="DomainObject.Predmet.ProtuStrankaListFormatedWithAdress_1">
      <item>AMAI DUBROVNIK, d.o.o. za trgovinu, turizam i usluge, Od Batale 4, 20000 Dubrovnik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</item>
    </izvorni_sadrzaj>
    <derivirana_varijabla naziv="DomainObject.Predmet.ProtuStrankaListFormatedWithAdressOIB_1">
      <item>AMAI DUBROVNIK, d.o.o. za trgovinu, turizam i usluge, OIB 33597775732, Od Batale 4, 20000 Dubrovnik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1259</properties:Characters>
  <properties:Lines>48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1507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2017-07-18T07:17:00Z</dcterms:created>
  <dc:creator>sgrcic</dc:creator>
  <cp:lastModifiedBy>Katarina Franković</cp:lastModifiedBy>
  <cp:lastPrinted>2017-07-18T07:18:00Z</cp:lastPrinted>
  <dcterms:modified xmlns:xsi="http://www.w3.org/2001/XMLSchema-instance" xsi:type="dcterms:W3CDTF">2017-07-18T07:23:00Z</dcterms:modified>
  <cp:revision>4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