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403b8" w14:paraId="03403b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80FC0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80FC0" w:rsidP="00B80FC0" w:rsidR="00B80FC0">
      <w:pPr>
        <w:pStyle w:val="Bezproreda"/>
        <w:ind w:firstLine="708" w:left="4956"/>
        <w:rPr>
          <w:noProof/>
        </w:rPr>
      </w:pPr>
      <w:r>
        <w:rPr>
          <w:noProof/>
        </w:rPr>
        <w:t>1 St-193/2016-2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TRGOVAČKI SUD U BJELOVARU, po  sucu Branki Pleskalt, u  stečajnom predmetu  radi otvaranja stečajnog postupka  nad trgovačkim društvom BILEN d.o.o. za proizvodnju, trgovinu i usluge Slatina, Industrijska 18, OIB: 26907337238,  dana   21.  ožujka  2016. godine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jc w:val="center"/>
        <w:rPr>
          <w:noProof/>
        </w:rPr>
      </w:pPr>
      <w:r>
        <w:rPr>
          <w:noProof/>
        </w:rPr>
        <w:t>r i j e š i o     j e</w:t>
      </w:r>
    </w:p>
    <w:p w:rsidRDefault="00B80FC0" w:rsidP="00B80FC0" w:rsidR="00B80FC0">
      <w:pPr>
        <w:pStyle w:val="Bezproreda"/>
        <w:jc w:val="center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I Pokreće se prethodni postupak radi utvrđenja uvjeta za otvaranje stečajnog postupka nad  dužnikom BILEN d.o.o. za proizvodnju, trgovinu i usluge Slatina, Industrijska 18, OIB: 26907337238. 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II Zakazuje se ročište radi izjašnjenja o prijedlogu za dan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jc w:val="center"/>
        <w:rPr>
          <w:noProof/>
        </w:rPr>
      </w:pPr>
      <w:r>
        <w:rPr>
          <w:noProof/>
        </w:rPr>
        <w:t>15. travnja  2016. godine u 10,00 sati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u zgradi Trgovačkog suda u Bjelovaru, Dr. I. Lebovića 42, u sobi broj 4 na koje se pozivaju dostavom ovog rješenja i to: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1.  predlagatelja </w:t>
      </w: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2. z.z. stečajnog dužnika Petar Bilen iz Slatine, V. Nazora 388.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III Poziva se zastupnik po Zakonu dužnika Petru Bilen iz Slatine, da u roku od 8 dana dostavi na spis ovjerovljeni popis imovine i obveza stečajnog dužnika.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jc w:val="center"/>
        <w:rPr>
          <w:noProof/>
        </w:rPr>
      </w:pPr>
      <w:r>
        <w:rPr>
          <w:noProof/>
        </w:rPr>
        <w:t>Obrazloženje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Predlagatelj je ovomu suda   dana  16.  ožujka  2016. godine  podnio  prijedlog za otvaranje stečajnog postupka nad  dužnikom BILEN d.o.o. za proizvodnju, trgovinu i usluge Slatina, Industrijska 18, OIB: 26907337238.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Sudac izvršio je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novčane dospjele obveze.    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Kako je  predlagatelj  učinio  vjerojatnim postojanje svoje tražbine u skladu s odredbom članka  članka 39. stavak 2. Stečajnog zakona, te postojanje stečajnog razloga predviđenog odredbom članka 4. stavak 2. i 3. Stečajnog zakona, valjalo donijeti rješenje o pokretanju prethodnog postupka   radi utvrđivanja uvjeta za otvaranje stečajnog postupka nad dužnikom  BILEN d.o.o. za proizvodnju, trgovinu i usluge Slatina, Industrijska 18, OIB: 26907337238, u skladu s  odredbom članka 42. Stečajnog zakona. 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Temeljem iznijetog riješeno je kao u izreci.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Bjelovar,   21.  ožujka  2016.   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  <w:t xml:space="preserve">                  S U D A C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                                                                     BRANKA PLESKALT  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POUKA O PRAVNOM LIJEKU: protiv ovog rješenja nije dopuštena posebna žalba (čl. </w:t>
      </w:r>
      <w:smartTag w:element="metricconverter" w:uri="urn:schemas-microsoft-com:office:smarttags">
        <w:smartTagPr>
          <w:attr w:val="42. st" w:name="ProductID"/>
        </w:smartTagPr>
        <w:r>
          <w:rPr>
            <w:noProof/>
          </w:rPr>
          <w:t>42. st</w:t>
        </w:r>
      </w:smartTag>
      <w:r>
        <w:rPr>
          <w:noProof/>
        </w:rPr>
        <w:t>. l. Stečajnog zakona.</w:t>
      </w: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Rj.</w:t>
      </w: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>Dna: predlagatelje uz podnesak dužnika</w:t>
      </w: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        z.z. stečajnog dužnika</w:t>
      </w:r>
    </w:p>
    <w:p w:rsidRDefault="00B80FC0" w:rsidP="00B80FC0" w:rsidR="00B80FC0">
      <w:pPr>
        <w:pStyle w:val="Bezproreda"/>
        <w:rPr>
          <w:noProof/>
        </w:rPr>
      </w:pPr>
      <w:r>
        <w:rPr>
          <w:noProof/>
        </w:rPr>
        <w:t xml:space="preserve">        ROČ. 15. 04. 2016. u 10,00 </w:t>
      </w:r>
    </w:p>
    <w:p w:rsidRDefault="00B80FC0" w:rsidP="00B80FC0" w:rsidR="00CB0EA4">
      <w:pPr>
        <w:pStyle w:val="Bezproreda"/>
        <w:rPr>
          <w:noProof/>
        </w:rPr>
      </w:pPr>
      <w:r>
        <w:rPr>
          <w:noProof/>
        </w:rPr>
        <w:t xml:space="preserve">Bjelovar, 21. 03. 2016. </w:t>
      </w:r>
    </w:p>
    <w:p w:rsidRDefault="0071688E" w:rsidP="00B80FC0" w:rsidR="0071688E">
      <w:pPr>
        <w:pStyle w:val="Bezproreda"/>
      </w:pPr>
    </w:p>
    <w:p w:rsidRDefault="00A21F0D" w:rsidP="00B80FC0" w:rsidR="00A21F0D">
      <w:pPr>
        <w:pStyle w:val="Bezproreda"/>
        <w:rPr>
          <w:noProof/>
        </w:rPr>
      </w:pPr>
    </w:p>
    <w:p w:rsidRDefault="00DA0242" w:rsidP="00B80FC0" w:rsidR="00DA0242">
      <w:pPr>
        <w:pStyle w:val="Bezproreda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0FC0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6252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St-193/2016-2</izvorni_sadrzaj>
    <derivirana_varijabla naziv="DomainObject.Oznaka_1">St-193/2016-2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St-193/2016</izvorni_sadrzaj>
    <derivirana_varijabla naziv="DomainObject.Predmet.OznakaBroj_1">St-193/2016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BILEN d.o.o. za proizvodnju, trgovinu i usluge, Slatina</izvorni_sadrzaj>
    <derivirana_varijabla naziv="DomainObject.Predmet.ProtustrankaFormated_1">  BILEN d.o.o. za proizvodnju, trgovinu i usluge, Slatina</derivirana_varijabla>
  </DomainObject.Predmet.ProtustrankaFormated>
  <DomainObject.Predmet.ProtustrankaFormatedOIB>
    <izvorni_sadrzaj>  BILEN d.o.o. za proizvodnju, trgovinu i usluge, Slatina, OIB 26907337238</izvorni_sadrzaj>
    <derivirana_varijabla naziv="DomainObject.Predmet.ProtustrankaFormatedOIB_1">  BILEN d.o.o. za proizvodnju, trgovinu i usluge, Slatina, OIB 26907337238</derivirana_varijabla>
  </DomainObject.Predmet.ProtustrankaFormatedOIB>
  <DomainObject.Predmet.ProtustrankaFormatedWithAdress>
    <izvorni_sadrzaj> BILEN d.o.o. za proizvodnju, trgovinu i usluge, Slatina, Industrijska 18, 33520 Slatina</izvorni_sadrzaj>
    <derivirana_varijabla naziv="DomainObject.Predmet.ProtustrankaFormatedWithAdress_1"> BILEN d.o.o. za proizvodnju, trgovinu i usluge, Slatina, Industrijska 18, 33520 Slatina</derivirana_varijabla>
  </DomainObject.Predmet.ProtustrankaFormatedWithAdress>
  <DomainObject.Predmet.ProtustrankaFormatedWithAdressOIB>
    <izvorni_sadrzaj> BILEN d.o.o. za proizvodnju, trgovinu i usluge, Slatina, OIB 26907337238, Industrijska 18, 33520 Slatina</izvorni_sadrzaj>
    <derivirana_varijabla naziv="DomainObject.Predmet.ProtustrankaFormatedWithAdressOIB_1"> BILEN d.o.o. za proizvodnju, trgovinu i usluge, Slatina, OIB 26907337238, Industrijska 18, 33520 Slatina</derivirana_varijabla>
  </DomainObject.Predmet.ProtustrankaFormatedWithAdressOIB>
  <DomainObject.Predmet.ProtustrankaWithAdress>
    <izvorni_sadrzaj>BILEN d.o.o. za proizvodnju, trgovinu i usluge, Slatina Industrijska 18, 33520 Slatina</izvorni_sadrzaj>
    <derivirana_varijabla naziv="DomainObject.Predmet.ProtustrankaWithAdress_1">BILEN d.o.o. za proizvodnju, trgovinu i usluge, Slatina Industrijska 18, 33520 Slatina</derivirana_varijabla>
  </DomainObject.Predmet.ProtustrankaWithAdress>
  <DomainObject.Predmet.ProtustrankaWithAdressOIB>
    <izvorni_sadrzaj>BILEN d.o.o. za proizvodnju, trgovinu i usluge, Slatina, OIB 26907337238, Industrijska 18, 33520 Slatina</izvorni_sadrzaj>
    <derivirana_varijabla naziv="DomainObject.Predmet.ProtustrankaWithAdressOIB_1">BILEN d.o.o. za proizvodnju, trgovinu i usluge, Slatina, OIB 26907337238, Industrijska 18, 33520 Slatina</derivirana_varijabla>
  </DomainObject.Predmet.ProtustrankaWithAdressOIB>
  <DomainObject.Predmet.ProtustrankaNazivFormated>
    <izvorni_sadrzaj>BILEN d.o.o. za proizvodnju, trgovinu i usluge, Slatina</izvorni_sadrzaj>
    <derivirana_varijabla naziv="DomainObject.Predmet.ProtustrankaNazivFormated_1">BILEN d.o.o. za proizvodnju, trgovinu i usluge, Slatina</derivirana_varijabla>
  </DomainObject.Predmet.ProtustrankaNazivFormated>
  <DomainObject.Predmet.ProtustrankaNazivFormatedOIB>
    <izvorni_sadrzaj>BILEN d.o.o. za proizvodnju, trgovinu i usluge, Slatina, OIB 26907337238</izvorni_sadrzaj>
    <derivirana_varijabla naziv="DomainObject.Predmet.ProtustrankaNazivFormatedOIB_1">BILEN d.o.o. za proizvodnju, trgovinu i usluge, Slatina, OIB 26907337238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BILEN d.o.o. za proizvodnju, trgovinu i usluge, Slatina</item>
    </izvorni_sadrzaj>
    <derivirana_varijabla naziv="DomainObject.Predmet.ProtuStrankaListFormated_1">
      <item>BILEN d.o.o. za proizvodnju, trgovinu i usluge, Slatina</item>
    </derivirana_varijabla>
  </DomainObject.Predmet.ProtuStrankaListFormated>
  <DomainObject.Predmet.ProtuStrankaListFormatedOIB>
    <izvorni_sadrzaj>
      <item>BILEN d.o.o. za proizvodnju, trgovinu i usluge, Slatina, OIB 26907337238</item>
    </izvorni_sadrzaj>
    <derivirana_varijabla naziv="DomainObject.Predmet.ProtuStrankaListFormatedOIB_1">
      <item>BILEN d.o.o. za proizvodnju, trgovinu i usluge, Slatina, OIB 26907337238</item>
    </derivirana_varijabla>
  </DomainObject.Predmet.ProtuStrankaListFormatedOIB>
  <DomainObject.Predmet.ProtuStrankaListFormatedWithAdress>
    <izvorni_sadrzaj>
      <item>BILEN d.o.o. za proizvodnju, trgovinu i usluge, Slatina, Industrijska 18, 33520 Slatina</item>
    </izvorni_sadrzaj>
    <derivirana_varijabla naziv="DomainObject.Predmet.ProtuStrankaListFormatedWithAdress_1">
      <item>BILEN d.o.o. za proizvodnju, trgovinu i usluge, Slatina, Industrijska 18, 33520 Slatina</item>
    </derivirana_varijabla>
  </DomainObject.Predmet.ProtuStrankaListFormatedWithAdress>
  <DomainObject.Predmet.ProtuStrankaListFormatedWithAdressOIB>
    <izvorni_sadrzaj>
      <item>BILEN d.o.o. za proizvodnju, trgovinu i usluge, Slatina, OIB 26907337238, Industrijska 18, 33520 Slatina</item>
    </izvorni_sadrzaj>
    <derivirana_varijabla naziv="DomainObject.Predmet.ProtuStrankaListFormatedWithAdressOIB_1">
      <item>BILEN d.o.o. za proizvodnju, trgovinu i usluge, Slatina, OIB 26907337238, Industrijska 18, 33520 Slatina</item>
    </derivirana_varijabla>
  </DomainObject.Predmet.ProtuStrankaListFormatedWithAdressOIB>
  <DomainObject.Predmet.ProtuStrankaListNazivFormated>
    <izvorni_sadrzaj>
      <item>BILEN d.o.o. za proizvodnju, trgovinu i usluge, Slatina</item>
    </izvorni_sadrzaj>
    <derivirana_varijabla naziv="DomainObject.Predmet.ProtuStrankaListNazivFormated_1">
      <item>BILEN d.o.o. za proizvodnju, trgovinu i usluge, Slatina</item>
    </derivirana_varijabla>
  </DomainObject.Predmet.ProtuStrankaListNazivFormated>
  <DomainObject.Predmet.ProtuStrankaListNazivFormatedOIB>
    <izvorni_sadrzaj>
      <item>BILEN d.o.o. za proizvodnju, trgovinu i usluge, Slatina, OIB 26907337238</item>
    </izvorni_sadrzaj>
    <derivirana_varijabla naziv="DomainObject.Predmet.ProtuStrankaListNazivFormatedOIB_1">
      <item>BILEN d.o.o. za proizvodnju, trgovinu i usluge, Slatina, OIB 26907337238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>St-193/2016-2</izvorni_sadrzaj>
    <derivirana_varijabla naziv="DomainObject.PoslovniBrojDokumenta_1">St-193/2016-2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BILEN d.o.o. za proizvodnju, trgovinu i usluge, Slatina</izvorni_sadrzaj>
    <derivirana_varijabla naziv="DomainObject.Predmet.ProtustrankaIDrugi_1">BILEN d.o.o. za proizvodnju, trgovinu i usluge, Slatina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BILEN d.o.o. za proizvodnju, trgovinu i usluge, Slatina, OIB 26907337238, Industrijska 18, 33520 Slatina</izvorni_sadrzaj>
    <derivirana_varijabla naziv="DomainObject.Predmet.ProtustrankaIDrugiAdressOIB_1">BILEN d.o.o. za proizvodnju, trgovinu i usluge, Slatina, OIB 26907337238, Industrijska 18, 33520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BILEN d.o.o. za proizvodnju, trgovinu i usluge, Slatina</item>
    </izvorni_sadrzaj>
    <derivirana_varijabla naziv="DomainObject.Predmet.SudioniciListNaziv_1">
      <item>FINA, RC ZAGREB, Podružnica Bjelovar</item>
      <item>BILEN d.o.o. za proizvodnju, trgovinu i usluge, Slatina</item>
    </derivirana_varijabla>
  </DomainObject.Predmet.SudioniciListNaziv>
  <DomainObject.Predmet.SudioniciListAdressOIB>
    <izvorni_sadrzaj>
      <item>FINA, RC ZAGREB, Podružnica Bjelovar, OIB 85821130368, F. Supila 4,43000 Bjelovar</item>
      <item>BILEN d.o.o. za proizvodnju, trgovinu i usluge, Slatina, OIB 26907337238, Industrijska 18,33520 Slatina</item>
    </izvorni_sadrzaj>
    <derivirana_varijabla naziv="DomainObject.Predmet.SudioniciListAdressOIB_1">
      <item>FINA, RC ZAGREB, Podružnica Bjelovar, OIB 85821130368, F. Supila 4,43000 Bjelovar</item>
      <item>BILEN d.o.o. za proizvodnju, trgovinu i usluge, Slatina, OIB 26907337238, Industrijska 18,33520 Slatina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2F92FC-ECF1-45BF-95C3-90E358359A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360</properties:Words>
  <properties:Characters>1948</properties:Characters>
  <properties:Lines>77</properties:Lines>
  <properties:Paragraphs>26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2016-03-21T11:49:00Z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St-193/2016-2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