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fbe2" w14:paraId="5fffbe2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9F0217">
        <w:t>469</w:t>
      </w:r>
      <w:r>
        <w:t>/1</w:t>
      </w:r>
      <w:r w:rsidR="00A2677E">
        <w:t>6</w:t>
      </w:r>
      <w:r>
        <w:t>-</w:t>
      </w:r>
      <w:r w:rsidR="009F0217">
        <w:t>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9F0217">
        <w:t>MOBILCOMMERCE d.o.o., Šibenik, Svetog Josipa Radnika 19, OIB: 62739187530</w:t>
      </w:r>
      <w:r w:rsidR="00F81A36" w:rsidRPr="001C5505">
        <w:t xml:space="preserve">,  </w:t>
      </w:r>
      <w:r w:rsidR="003A0A6A" w:rsidRPr="001C5505">
        <w:t xml:space="preserve">dana </w:t>
      </w:r>
      <w:r w:rsidR="00986571">
        <w:t>19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9F0217">
        <w:t>MOBILCOMMERCE d.o.o., Šibenik, Svetog Josipa Radnika 19, OIB: 62739187530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9F0217">
        <w:t>469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9F0217">
        <w:t xml:space="preserve">MOBILCOMMERCE d.o.o., Šibenik </w:t>
      </w:r>
      <w:r>
        <w:t>pokrenut je prethodni postupak i određeno ročište za utvrđivanje uvjeta za otvaranje stečajnog postupka. Na navedeno ročište pristupio je zastupnik po zakonu stečajnog dužnika i iskazao da stečajni dužnik</w:t>
      </w:r>
      <w:r w:rsidRPr="00BB2B86">
        <w:rPr>
          <w:b/>
        </w:rPr>
        <w:t xml:space="preserve"> </w:t>
      </w:r>
      <w:r w:rsidRPr="00EB3959">
        <w:t>nema imovine, da</w:t>
      </w:r>
      <w:r w:rsidR="004E622A">
        <w:t xml:space="preserve"> ne</w:t>
      </w:r>
      <w:r w:rsidRPr="00EB3959">
        <w:t xml:space="preserve"> posluje</w:t>
      </w:r>
      <w:r w:rsidR="00BB2B86" w:rsidRPr="00EB3959">
        <w:t>,</w:t>
      </w:r>
      <w:r w:rsidRPr="00EB3959">
        <w:t xml:space="preserve"> te da je račun u blokadi za iznos od </w:t>
      </w:r>
      <w:r w:rsidR="004E622A">
        <w:t xml:space="preserve">oko </w:t>
      </w:r>
      <w:r w:rsidR="008A52F7">
        <w:t>65.000,00</w:t>
      </w:r>
      <w:r w:rsidRPr="00EB3959">
        <w:t xml:space="preserve"> kun</w:t>
      </w:r>
      <w:r w:rsidR="00BB2B86" w:rsidRPr="00EB3959">
        <w:t xml:space="preserve">a,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986571">
        <w:t>19</w:t>
      </w:r>
      <w:r w:rsidR="004C7D6E">
        <w:t>. travnja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9F0217">
      <w:t>469/16-10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262D6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4E622A"/>
    <w:rsid w:val="005023C1"/>
    <w:rsid w:val="00541309"/>
    <w:rsid w:val="005817E2"/>
    <w:rsid w:val="0058362B"/>
    <w:rsid w:val="005838C3"/>
    <w:rsid w:val="00586417"/>
    <w:rsid w:val="00591DA9"/>
    <w:rsid w:val="00592885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A52F7"/>
    <w:rsid w:val="008B2D83"/>
    <w:rsid w:val="008C2399"/>
    <w:rsid w:val="008E1367"/>
    <w:rsid w:val="00914580"/>
    <w:rsid w:val="00933E53"/>
    <w:rsid w:val="00986571"/>
    <w:rsid w:val="009965B7"/>
    <w:rsid w:val="009F021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EB3959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8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8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8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8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8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8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8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8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MOBILCOMMERCE d.o.o. za trgovinu, ugostiteljstvo i usluge</izvorni_sadrzaj>
    <derivirana_varijabla naziv="DomainObject.Predmet.ProtustrankaFormated_1">  MOBILCOMMERCE d.o.o. za trgovinu, ugostiteljstvo i usluge</derivirana_varijabla>
  </DomainObject.Predmet.ProtustrankaFormated>
  <DomainObject.Predmet.ProtustrankaFormatedOIB>
    <izvorni_sadrzaj>  MOBILCOMMERCE d.o.o. za trgovinu, ugostiteljstvo i usluge, OIB 62739187530</izvorni_sadrzaj>
    <derivirana_varijabla naziv="DomainObject.Predmet.ProtustrankaFormatedOIB_1">  MOBILCOMMERCE d.o.o. za trgovinu, ugostiteljstvo i usluge, OIB 62739187530</derivirana_varijabla>
  </DomainObject.Predmet.ProtustrankaFormatedOIB>
  <DomainObject.Predmet.ProtustrankaFormatedWithAdress>
    <izvorni_sadrzaj> MOBILCOMMERCE d.o.o. za trgovinu, ugostiteljstvo i usluge, Svetog Josipa Radnika 19, 22000 Šibenik</izvorni_sadrzaj>
    <derivirana_varijabla naziv="DomainObject.Predmet.ProtustrankaFormatedWithAdress_1"> MOBILCOMMERCE d.o.o. za trgovinu, ugostiteljstvo i usluge, Svetog Josipa Radnika 19, 22000 Šibenik</derivirana_varijabla>
  </DomainObject.Predmet.ProtustrankaFormatedWithAdress>
  <DomainObject.Predmet.ProtustrankaFormatedWithAdressOIB>
    <izvorni_sadrzaj> MOBILCOMMERCE d.o.o. za trgovinu, ugostiteljstvo i usluge, OIB 62739187530, Svetog Josipa Radnika 19, 22000 Šibenik</izvorni_sadrzaj>
    <derivirana_varijabla naziv="DomainObject.Predmet.ProtustrankaFormatedWithAdressOIB_1"> MOBILCOMMERCE d.o.o. za trgovinu, ugostiteljstvo i usluge, OIB 62739187530, Svetog Josipa Radnika 19, 22000 Šibenik</derivirana_varijabla>
  </DomainObject.Predmet.ProtustrankaFormatedWithAdressOIB>
  <DomainObject.Predmet.ProtustrankaWithAdress>
    <izvorni_sadrzaj>MOBILCOMMERCE d.o.o. za trgovinu, ugostiteljstvo i usluge Svetog Josipa Radnika 19, 22000 Šibenik</izvorni_sadrzaj>
    <derivirana_varijabla naziv="DomainObject.Predmet.ProtustrankaWithAdress_1">MOBILCOMMERCE d.o.o. za trgovinu, ugostiteljstvo i usluge Svetog Josipa Radnika 19, 22000 Šibenik</derivirana_varijabla>
  </DomainObject.Predmet.ProtustrankaWithAdress>
  <DomainObject.Predmet.ProtustrankaWithAdressOIB>
    <izvorni_sadrzaj>MOBILCOMMERCE d.o.o. za trgovinu, ugostiteljstvo i usluge, OIB 62739187530, Svetog Josipa Radnika 19, 22000 Šibenik</izvorni_sadrzaj>
    <derivirana_varijabla naziv="DomainObject.Predmet.ProtustrankaWithAdressOIB_1">MOBILCOMMERCE d.o.o. za trgovinu, ugostiteljstvo i usluge, OIB 62739187530, Svetog Josipa Radnika 19, 22000 Šibenik</derivirana_varijabla>
  </DomainObject.Predmet.ProtustrankaWithAdressOIB>
  <DomainObject.Predmet.ProtustrankaNazivFormated>
    <izvorni_sadrzaj>MOBILCOMMERCE d.o.o. za trgovinu, ugostiteljstvo i usluge</izvorni_sadrzaj>
    <derivirana_varijabla naziv="DomainObject.Predmet.ProtustrankaNazivFormated_1">MOBILCOMMERCE d.o.o. za trgovinu, ugostiteljstvo i usluge</derivirana_varijabla>
  </DomainObject.Predmet.ProtustrankaNazivFormated>
  <DomainObject.Predmet.ProtustrankaNazivFormatedOIB>
    <izvorni_sadrzaj>MOBILCOMMERCE d.o.o. za trgovinu, ugostiteljstvo i usluge, OIB 62739187530</izvorni_sadrzaj>
    <derivirana_varijabla naziv="DomainObject.Predmet.ProtustrankaNazivFormatedOIB_1">MOBILCOMMERCE d.o.o. za trgovinu, ugostiteljstvo i usluge, OIB 62739187530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MOBILCOMMERCE d.o.o. za trgovinu, ugostiteljstvo i usluge</item>
    </izvorni_sadrzaj>
    <derivirana_varijabla naziv="DomainObject.Predmet.ProtuStrankaListFormated_1">
      <item>MOBILCOMMERCE d.o.o. za trgovinu, ugostiteljstvo i usluge</item>
    </derivirana_varijabla>
  </DomainObject.Predmet.ProtuStrankaListFormated>
  <DomainObject.Predmet.ProtuStrankaListFormatedOIB>
    <izvorni_sadrzaj>
      <item>MOBILCOMMERCE d.o.o. za trgovinu, ugostiteljstvo i usluge, OIB 62739187530</item>
    </izvorni_sadrzaj>
    <derivirana_varijabla naziv="DomainObject.Predmet.ProtuStrankaListFormatedOIB_1">
      <item>MOBILCOMMERCE d.o.o. za trgovinu, ugostiteljstvo i usluge, OIB 62739187530</item>
    </derivirana_varijabla>
  </DomainObject.Predmet.ProtuStrankaListFormatedOIB>
  <DomainObject.Predmet.ProtuStrankaListFormatedWithAdress>
    <izvorni_sadrzaj>
      <item>MOBILCOMMERCE d.o.o. za trgovinu, ugostiteljstvo i usluge, Svetog Josipa Radnika 19, 22000 Šibenik</item>
    </izvorni_sadrzaj>
    <derivirana_varijabla naziv="DomainObject.Predmet.ProtuStrankaListFormatedWithAdress_1">
      <item>MOBILCOMMERCE d.o.o. za trgovinu, ugostiteljstvo i usluge, Svetog Josipa Radnika 19, 22000 Šibenik</item>
    </derivirana_varijabla>
  </DomainObject.Predmet.ProtuStrankaListFormatedWithAdress>
  <DomainObject.Predmet.ProtuStrankaListFormatedWithAdressOIB>
    <izvorni_sadrzaj>
      <item>MOBILCOMMERCE d.o.o. za trgovinu, ugostiteljstvo i usluge, OIB 62739187530, Svetog Josipa Radnika 19, 22000 Šibenik</item>
    </izvorni_sadrzaj>
    <derivirana_varijabla naziv="DomainObject.Predmet.ProtuStrankaListFormatedWithAdressOIB_1">
      <item>MOBILCOMMERCE d.o.o. za trgovinu, ugostiteljstvo i usluge, OIB 62739187530, Svetog Josipa Radnika 19, 22000 Šibenik</item>
    </derivirana_varijabla>
  </DomainObject.Predmet.ProtuStrankaListFormatedWithAdressOIB>
  <DomainObject.Predmet.ProtuStrankaListNazivFormated>
    <izvorni_sadrzaj>
      <item>MOBILCOMMERCE d.o.o. za trgovinu, ugostiteljstvo i usluge</item>
    </izvorni_sadrzaj>
    <derivirana_varijabla naziv="DomainObject.Predmet.ProtuStrankaListNazivFormated_1">
      <item>MOBILCOMMERCE d.o.o. za trgovinu, ugostiteljstvo i usluge</item>
    </derivirana_varijabla>
  </DomainObject.Predmet.ProtuStrankaListNazivFormated>
  <DomainObject.Predmet.ProtuStrankaListNazivFormatedOIB>
    <izvorni_sadrzaj>
      <item>MOBILCOMMERCE d.o.o. za trgovinu, ugostiteljstvo i usluge, OIB 62739187530</item>
    </izvorni_sadrzaj>
    <derivirana_varijabla naziv="DomainObject.Predmet.ProtuStrankaListNazivFormatedOIB_1">
      <item>MOBILCOMMERCE d.o.o. za trgovinu, ugostiteljstvo i usluge, OIB 62739187530</item>
    </derivirana_varijabla>
  </DomainObject.Predmet.ProtuStrankaListNazivFormatedOIB>
  <DomainObject.Predmet.OstaliListFormated>
    <izvorni_sadrzaj>
      <item>Marijeta Stojić</item>
    </izvorni_sadrzaj>
    <derivirana_varijabla naziv="DomainObject.Predmet.OstaliListFormated_1">
      <item>Marijeta Stojić</item>
    </derivirana_varijabla>
  </DomainObject.Predmet.OstaliListFormated>
  <DomainObject.Predmet.OstaliListFormatedOIB>
    <izvorni_sadrzaj>
      <item>Marijeta Stojić, OIB 14973181011</item>
    </izvorni_sadrzaj>
    <derivirana_varijabla naziv="DomainObject.Predmet.OstaliListFormatedOIB_1">
      <item>Marijeta Stojić, OIB 14973181011</item>
    </derivirana_varijabla>
  </DomainObject.Predmet.OstaliListFormatedOIB>
  <DomainObject.Predmet.OstaliListFormatedWithAdress>
    <izvorni_sadrzaj>
      <item>Marijeta Stojić, Svetog Josipa Radnika 19, 22000 Šibenik</item>
    </izvorni_sadrzaj>
    <derivirana_varijabla naziv="DomainObject.Predmet.OstaliListFormatedWithAdress_1">
      <item>Marijeta Stojić, Svetog Josipa Radnika 19, 22000 Šibenik</item>
    </derivirana_varijabla>
  </DomainObject.Predmet.OstaliListFormatedWithAdress>
  <DomainObject.Predmet.OstaliListFormatedWithAdressOIB>
    <izvorni_sadrzaj>
      <item>Marijeta Stojić, OIB 14973181011, Svetog Josipa Radnika 19, 22000 Šibenik</item>
    </izvorni_sadrzaj>
    <derivirana_varijabla naziv="DomainObject.Predmet.OstaliListFormatedWithAdressOIB_1">
      <item>Marijeta Stojić, OIB 14973181011, Svetog Josipa Radnika 19, 22000 Šibenik</item>
    </derivirana_varijabla>
  </DomainObject.Predmet.OstaliListFormatedWithAdressOIB>
  <DomainObject.Predmet.OstaliListNazivFormated>
    <izvorni_sadrzaj>
      <item>Marijeta Stojić</item>
    </izvorni_sadrzaj>
    <derivirana_varijabla naziv="DomainObject.Predmet.OstaliListNazivFormated_1">
      <item>Marijeta Stojić</item>
    </derivirana_varijabla>
  </DomainObject.Predmet.OstaliListNazivFormated>
  <DomainObject.Predmet.OstaliListNazivFormatedOIB>
    <izvorni_sadrzaj>
      <item>Marijeta Stojić, OIB 14973181011</item>
    </izvorni_sadrzaj>
    <derivirana_varijabla naziv="DomainObject.Predmet.OstaliListNazivFormatedOIB_1">
      <item>Marijeta Stojić, OIB 14973181011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MOBILCOMMERCE d.o.o. za trgovinu, ugostiteljstvo i usluge</izvorni_sadrzaj>
    <derivirana_varijabla naziv="DomainObject.Predmet.ProtustrankaIDrugi_1">MOBILCOMMERCE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MOBILCOMMERCE d.o.o. za trgovinu, ugostiteljstvo i usluge, OIB 62739187530, Svetog Josipa Radnika 19, 22000 Šibenik</izvorni_sadrzaj>
    <derivirana_varijabla naziv="DomainObject.Predmet.ProtustrankaIDrugiAdressOIB_1">MOBILCOMMERCE d.o.o. za trgovinu, ugostiteljstvo i usluge, OIB 62739187530, Svetog Josipa Radnika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MOBILCOMMERCE d.o.o. za trgovinu, ugostiteljstvo i usluge</item>
      <item>Marijeta Stojić</item>
    </izvorni_sadrzaj>
    <derivirana_varijabla naziv="DomainObject.Predmet.SudioniciListNaziv_1">
      <item>FINA - Podružnica Šibenik</item>
      <item>MOBILCOMMERCE d.o.o. za trgovinu, ugostiteljstvo i usluge</item>
      <item>Marijeta Stojić</item>
    </derivirana_varijabla>
  </DomainObject.Predmet.SudioniciListNaziv>
  <DomainObject.Predmet.SudioniciListAdressOIB>
    <izvorni_sadrzaj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izvorni_sadrzaj>
    <derivirana_varijabla naziv="DomainObject.Predmet.SudioniciListAdressOIB_1"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62739187530</item>
      <item>, OIB 14973181011</item>
    </izvorni_sadrzaj>
    <derivirana_varijabla naziv="DomainObject.Predmet.SudioniciListNazivOIB_1">
      <item>, OIB 85821130368</item>
      <item>, OIB 62739187530</item>
      <item>, OIB 14973181011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FA5CA-B1DD-49E9-8C7A-3C9621820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471</properties:Words>
  <properties:Characters>2469</properties:Characters>
  <properties:Lines>81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2016-04-19T08:20:00Z</dcterms:created>
  <dc:creator>Ardena Bajlo</dc:creator>
  <cp:lastModifiedBy>wsadmin</cp:lastModifiedBy>
  <cp:lastPrinted>2016-04-19T08:19:00Z</cp:lastPrinted>
  <dcterms:modified xmlns:xsi="http://www.w3.org/2001/XMLSchema-instance" xsi:type="dcterms:W3CDTF">2016-04-21T12:25:00Z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