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b602" w14:paraId="adab602" w:rsidRDefault="00F337EC" w:rsidP="00910611" w:rsidR="00F337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7EC" w:rsidP="00910611" w:rsidR="00F337EC">
      <w:r>
        <w:rPr>
          <w:rFonts w:eastAsia="MS Mincho"/>
        </w:rPr>
        <w:t>REPUBLIKA HRVATSKA</w:t>
      </w:r>
    </w:p>
    <w:p w:rsidRDefault="00F337EC" w:rsidP="00910611" w:rsidR="00F337EC">
      <w:r>
        <w:rPr>
          <w:rFonts w:eastAsia="MS Mincho"/>
        </w:rPr>
        <w:t>TRGOVAČKI SUD U RIJECI</w:t>
      </w:r>
    </w:p>
    <w:p w:rsidRDefault="00F337EC" w:rsidR="00F337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>
      <w:pPr>
        <w:jc w:val="center"/>
        <w:rPr>
          <w:bCs/>
        </w:rPr>
      </w:pPr>
    </w:p>
    <w:p w:rsidRDefault="00F337EC" w:rsidP="0073588E" w:rsidR="00F337EC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E36928">
        <w:t>4. siječnja 2018</w:t>
      </w:r>
      <w:r w:rsidR="00146F91">
        <w:t>.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RADE MALOBABIĆ na radnom mjestu PRAVNIK, s kojim se ugovor o radu sklapa od 01. do 31. </w:t>
      </w:r>
      <w:r w:rsidR="00E36928">
        <w:rPr>
          <w:rFonts w:hAnsi="Times New Roman" w:ascii="Times New Roman"/>
          <w:sz w:val="24"/>
          <w:szCs w:val="24"/>
        </w:rPr>
        <w:t>siječnja 2018</w:t>
      </w:r>
      <w:r w:rsidRPr="00400F3E">
        <w:rPr>
          <w:rFonts w:hAnsi="Times New Roman" w:ascii="Times New Roman"/>
          <w:sz w:val="24"/>
          <w:szCs w:val="24"/>
        </w:rPr>
        <w:t>.,</w:t>
      </w: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ANITA RADOŠEVIĆ na radnom mjestu KNJIGOVOĐA, s kojom se ugovor o radu sklapa od 01. do </w:t>
      </w:r>
      <w:r w:rsidR="00E36928" w:rsidRPr="00400F3E">
        <w:rPr>
          <w:rFonts w:hAnsi="Times New Roman" w:ascii="Times New Roman"/>
          <w:sz w:val="24"/>
          <w:szCs w:val="24"/>
        </w:rPr>
        <w:t xml:space="preserve">31. </w:t>
      </w:r>
      <w:r w:rsidR="00E36928">
        <w:rPr>
          <w:rFonts w:hAnsi="Times New Roman" w:ascii="Times New Roman"/>
          <w:sz w:val="24"/>
          <w:szCs w:val="24"/>
        </w:rPr>
        <w:t>siječnja 2018</w:t>
      </w:r>
      <w:r w:rsidR="00E36928" w:rsidRPr="00400F3E">
        <w:rPr>
          <w:rFonts w:hAnsi="Times New Roman" w:ascii="Times New Roman"/>
          <w:sz w:val="24"/>
          <w:szCs w:val="24"/>
        </w:rPr>
        <w:t>.</w:t>
      </w:r>
      <w:r w:rsidR="00E36928">
        <w:rPr>
          <w:rFonts w:hAnsi="Times New Roman" w:ascii="Times New Roman"/>
          <w:sz w:val="24"/>
          <w:szCs w:val="24"/>
        </w:rPr>
        <w:t xml:space="preserve"> </w:t>
      </w:r>
      <w:r w:rsidRPr="00400F3E">
        <w:rPr>
          <w:rFonts w:hAnsi="Times New Roman" w:ascii="Times New Roman"/>
          <w:sz w:val="24"/>
          <w:szCs w:val="24"/>
        </w:rPr>
        <w:t>i</w:t>
      </w:r>
    </w:p>
    <w:p w:rsidRDefault="00400F3E" w:rsidP="00400F3E" w:rsidR="00400F3E" w:rsidRPr="00400F3E">
      <w:pPr>
        <w:pStyle w:val="Odlomakpopisa"/>
        <w:numPr>
          <w:ilvl w:val="0"/>
          <w:numId w:val="28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400F3E">
        <w:rPr>
          <w:rFonts w:hAnsi="Times New Roman" w:ascii="Times New Roman"/>
          <w:sz w:val="24"/>
          <w:szCs w:val="24"/>
        </w:rPr>
        <w:t xml:space="preserve">TOMISLAV JOVIĆ na radnom mjestu ČUVAR, s kojim se ugovor o radu sklapa od 01. do </w:t>
      </w:r>
      <w:r w:rsidR="00E36928" w:rsidRPr="00400F3E">
        <w:rPr>
          <w:rFonts w:hAnsi="Times New Roman" w:ascii="Times New Roman"/>
          <w:sz w:val="24"/>
          <w:szCs w:val="24"/>
        </w:rPr>
        <w:t xml:space="preserve">31. </w:t>
      </w:r>
      <w:r w:rsidR="00E36928">
        <w:rPr>
          <w:rFonts w:hAnsi="Times New Roman" w:ascii="Times New Roman"/>
          <w:sz w:val="24"/>
          <w:szCs w:val="24"/>
        </w:rPr>
        <w:t>siječnja 2018</w:t>
      </w:r>
      <w:r w:rsidR="00E36928" w:rsidRPr="00400F3E">
        <w:rPr>
          <w:rFonts w:hAnsi="Times New Roman" w:ascii="Times New Roman"/>
          <w:sz w:val="24"/>
          <w:szCs w:val="24"/>
        </w:rPr>
        <w:t>.</w:t>
      </w:r>
      <w:r w:rsidRPr="00400F3E">
        <w:rPr>
          <w:rFonts w:hAnsi="Times New Roman" w:ascii="Times New Roman"/>
          <w:sz w:val="24"/>
          <w:szCs w:val="24"/>
        </w:rPr>
        <w:t xml:space="preserve">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E36928">
        <w:rPr>
          <w:bCs/>
        </w:rPr>
        <w:t>2. siječnja 2018</w:t>
      </w:r>
      <w:r w:rsidRPr="009913AF">
        <w:rPr>
          <w:bCs/>
        </w:rPr>
        <w:t>.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</w:t>
      </w:r>
      <w:r w:rsidR="003B19CE">
        <w:rPr>
          <w:bCs/>
        </w:rPr>
        <w:t>a</w:t>
      </w:r>
      <w:r w:rsidR="00027408" w:rsidRPr="009913AF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400F3E">
        <w:rPr>
          <w:bCs/>
        </w:rPr>
        <w:t xml:space="preserve">, </w:t>
      </w:r>
      <w:r w:rsidR="00791D70">
        <w:rPr>
          <w:bCs/>
        </w:rPr>
        <w:t>71/15</w:t>
      </w:r>
      <w:r w:rsidR="00400F3E">
        <w:rPr>
          <w:bCs/>
        </w:rPr>
        <w:t xml:space="preserve"> i 104/17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F337EC" w:rsidP="0073588E" w:rsidR="00F337EC">
      <w:pPr>
        <w:jc w:val="center"/>
      </w:pPr>
    </w:p>
    <w:p w:rsidRDefault="0073588E" w:rsidP="0073588E" w:rsidR="0073588E">
      <w:pPr>
        <w:jc w:val="center"/>
      </w:pPr>
      <w:r w:rsidRPr="009913AF">
        <w:t xml:space="preserve">Rijeka, </w:t>
      </w:r>
      <w:r w:rsidR="00E36928">
        <w:t>4. siječnja 2018</w:t>
      </w:r>
      <w:r w:rsidRPr="009913AF">
        <w:t>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/>
    <w:p w:rsidRDefault="00E20997" w:rsidR="00E20997"/>
    <w:p w:rsidRDefault="00453A6A" w:rsidR="00453A6A"/>
    <w:sectPr w:rsidSect="008B16A3" w:rsidR="00453A6A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596" w:rsidR="00E56596">
      <w:r>
        <w:separator/>
      </w:r>
    </w:p>
  </w:endnote>
  <w:endnote w:id="0" w:type="continuationSeparator">
    <w:p w:rsidRDefault="00E56596" w:rsidR="00E56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6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596" w:rsidR="00E56596">
      <w:r>
        <w:separator/>
      </w:r>
    </w:p>
  </w:footnote>
  <w:footnote w:id="0" w:type="continuationSeparator">
    <w:p w:rsidRDefault="00E56596" w:rsidR="00E56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F337EC">
      <w:t>-1606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46F91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E4EB9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19CE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0F3E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4696D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07F95"/>
    <w:rsid w:val="00916107"/>
    <w:rsid w:val="00922CBA"/>
    <w:rsid w:val="00927D8D"/>
    <w:rsid w:val="00944B9B"/>
    <w:rsid w:val="009534E4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E62FF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36928"/>
    <w:rsid w:val="00E50B56"/>
    <w:rsid w:val="00E56596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D4658"/>
    <w:rsid w:val="00EF1976"/>
    <w:rsid w:val="00EF45ED"/>
    <w:rsid w:val="00F01648"/>
    <w:rsid w:val="00F03B39"/>
    <w:rsid w:val="00F04DC5"/>
    <w:rsid w:val="00F16759"/>
    <w:rsid w:val="00F337EC"/>
    <w:rsid w:val="00F423CC"/>
    <w:rsid w:val="00F67E97"/>
    <w:rsid w:val="00F7788D"/>
    <w:rsid w:val="00F8251E"/>
    <w:rsid w:val="00F8565C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41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7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278</properties:Words>
  <properties:Characters>1333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2018-01-04T10:23:00Z</dcterms:created>
  <dc:creator>M San Grupa</dc:creator>
  <cp:lastModifiedBy>Danijela Fumić</cp:lastModifiedBy>
  <cp:lastPrinted>2018-01-04T10:23:00Z</cp:lastPrinted>
  <dcterms:modified xmlns:xsi="http://www.w3.org/2001/XMLSchema-instance" xsi:type="dcterms:W3CDTF">2018-01-04T10:24:00Z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