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076E8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12667ee" w14:paraId="12667e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F280D">
        <w:rPr>
          <w:lang w:val="pt-BR"/>
        </w:rPr>
        <w:t>6416</w:t>
      </w:r>
      <w:r w:rsidR="009868BF">
        <w:rPr>
          <w:lang w:val="pt-BR"/>
        </w:rPr>
        <w:t>/1</w:t>
      </w:r>
      <w:r w:rsidR="00FF280D">
        <w:rPr>
          <w:lang w:val="pt-BR"/>
        </w:rPr>
        <w:t>6</w:t>
      </w:r>
      <w:r w:rsidR="00076E82">
        <w:rPr>
          <w:lang w:val="pt-BR"/>
        </w:rPr>
        <w:t>-83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F280D" w:rsidP="00FC4E56" w:rsidR="001D117A">
      <w:pPr>
        <w:ind w:firstLine="708"/>
        <w:jc w:val="both"/>
      </w:pPr>
      <w:r w:rsidRPr="00FF280D">
        <w:rPr>
          <w:bCs/>
        </w:rPr>
        <w:t xml:space="preserve">Trgovački sud u Zagrebu, po sucu Gordanu Zubaku,  </w:t>
      </w:r>
      <w:r w:rsidRPr="00FF280D">
        <w:rPr>
          <w:bCs/>
          <w:lang w:val="pt-BR"/>
        </w:rPr>
        <w:t xml:space="preserve">u stečajnom postupku </w:t>
      </w:r>
      <w:r w:rsidRPr="00FF280D">
        <w:rPr>
          <w:bCs/>
        </w:rPr>
        <w:t>nad dužnikom AGRO PRIJEVOZ d.o.o. u stečaju, Križ, Milke Trnine 17, OIB: 84686920145</w:t>
      </w:r>
      <w:r w:rsidR="004C4841">
        <w:rPr>
          <w:lang w:val="pt-BR"/>
        </w:rPr>
        <w:t xml:space="preserve">, </w:t>
      </w:r>
      <w:r w:rsidR="00B82CED">
        <w:t>13. veljače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F280D" w:rsidRPr="00FF280D">
        <w:rPr>
          <w:bCs/>
        </w:rPr>
        <w:t>AGRO PRIJEVOZ d.o.o. u stečaju, Križ, Milke Trnine 17, OIB: 84686920145</w:t>
      </w:r>
      <w:r w:rsidR="003624DB" w:rsidRPr="003624DB">
        <w:t xml:space="preserve">, </w:t>
      </w:r>
      <w:r w:rsidR="00F31C5D">
        <w:t>upisana</w:t>
      </w:r>
      <w:r w:rsidR="00F31C5D" w:rsidRPr="00F31C5D">
        <w:t xml:space="preserve"> u zemljišnim knjigama </w:t>
      </w:r>
      <w:r w:rsidR="00FF280D" w:rsidRPr="00FF280D">
        <w:t>Općinskog suda u Velikoj Gorici, zemljišnoknjižni odjel Ivanić-Grad</w:t>
      </w:r>
      <w:r w:rsidR="00F31C5D" w:rsidRPr="00F31C5D">
        <w:t xml:space="preserve">, </w:t>
      </w:r>
      <w:r w:rsidR="00337F1E" w:rsidRPr="00337F1E">
        <w:t>zk. ul. 3340, k.o. Kloštar Ivanić, k.č. br. 872/6, u naravi stambena zgrada i dvor površine 990 m2, 5. suvlasnički dio: 1214/10000 etažno vlasništvo (E-5), 1. cjelina V, stan 5-prostor na II katu zgrade, oznake plave boje, u površini 69,38 m2, koji se sastoji od ulaza, dvije sobe, kupaonice sa wc-om, dnevne sobe sa kuhinjom, i blagovanjem i balkon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337F1E">
        <w:t xml:space="preserve"> iz točke I. upisana su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3624DB" w:rsidR="006B31B2">
      <w:pPr>
        <w:ind w:firstLine="680"/>
        <w:jc w:val="both"/>
      </w:pPr>
      <w:r>
        <w:t xml:space="preserve">- </w:t>
      </w:r>
      <w:r w:rsidR="006B31B2">
        <w:t>Posojilnica bank Pliberk</w:t>
      </w:r>
    </w:p>
    <w:p w:rsidRDefault="006B31B2" w:rsidP="005A1510" w:rsidR="00C522D0">
      <w:pPr>
        <w:ind w:firstLine="680"/>
        <w:jc w:val="both"/>
      </w:pPr>
      <w:r>
        <w:t>- Republika Hrvatska, Ministarstvo financija.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B6736C">
        <w:t>325.000,00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120944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EA72CE">
        <w:t>.</w:t>
      </w:r>
    </w:p>
    <w:p w:rsidRDefault="00EA72CE" w:rsidP="00120944" w:rsidR="008C538E">
      <w:pPr>
        <w:ind w:firstLine="708"/>
        <w:jc w:val="both"/>
      </w:pPr>
      <w:r w:rsidRPr="00120944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120944" w:rsidP="00120944" w:rsidR="00120944">
      <w:pPr>
        <w:ind w:firstLine="708"/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120944" w:rsidP="003624DB" w:rsidR="00A835F4" w:rsidRPr="00120944">
      <w:pPr>
        <w:pStyle w:val="Odlomakpopisa"/>
        <w:numPr>
          <w:ilvl w:val="0"/>
          <w:numId w:val="14"/>
        </w:numPr>
        <w:ind w:hanging="426" w:left="1134"/>
        <w:jc w:val="both"/>
      </w:pPr>
      <w:r w:rsidRPr="00120944">
        <w:t xml:space="preserve">nekretnina </w:t>
      </w:r>
      <w:r w:rsidR="00A835F4" w:rsidRPr="00120944">
        <w:t>je slobodna od osoba i stvari,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120944">
        <w:t xml:space="preserve"> i 1/19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3D5712">
        <w:t>Ratka Matoteka</w:t>
      </w:r>
      <w:r w:rsidR="00C40FA6">
        <w:t>, stalnog sudskog</w:t>
      </w:r>
      <w:r w:rsidR="007D4224">
        <w:t xml:space="preserve"> vještak za </w:t>
      </w:r>
      <w:r w:rsidR="003D5712">
        <w:t>graditeljstvo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245F46">
        <w:t>13. veljače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F805CF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F805CF" w:rsidP="00400817" w:rsidR="00F805C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805CF" w:rsidP="00400817" w:rsidR="00F805CF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F805CF" w:rsidP="001A1120" w:rsidR="00F805CF"/>
    <w:p w:rsidRDefault="001026AD" w:rsidP="001026AD" w:rsidR="001026AD" w:rsidRPr="001A1120">
      <w:pPr>
        <w:pStyle w:val="Odlomakpopisa"/>
      </w:pPr>
    </w:p>
    <w:sectPr w:rsidSect="00076E8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5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D6367">
      <w:rPr>
        <w:lang w:val="pt-BR"/>
      </w:rPr>
      <w:t>6416/16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76E82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20944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2048C5"/>
    <w:rsid w:val="00222021"/>
    <w:rsid w:val="00223552"/>
    <w:rsid w:val="00232160"/>
    <w:rsid w:val="00245F46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4242BE"/>
    <w:rsid w:val="004270F7"/>
    <w:rsid w:val="00430D99"/>
    <w:rsid w:val="004451EF"/>
    <w:rsid w:val="00445CE6"/>
    <w:rsid w:val="0045250C"/>
    <w:rsid w:val="004560D9"/>
    <w:rsid w:val="0048223D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A1510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63A2"/>
    <w:rsid w:val="00A53CB8"/>
    <w:rsid w:val="00A53CE0"/>
    <w:rsid w:val="00A65ED3"/>
    <w:rsid w:val="00A74928"/>
    <w:rsid w:val="00A75A37"/>
    <w:rsid w:val="00A806E8"/>
    <w:rsid w:val="00A835F4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6736C"/>
    <w:rsid w:val="00B75233"/>
    <w:rsid w:val="00B82CED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07EDE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72CE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31C5D"/>
    <w:rsid w:val="00F536E2"/>
    <w:rsid w:val="00F607C4"/>
    <w:rsid w:val="00F63AC4"/>
    <w:rsid w:val="00F805CF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24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316B8-C025-45B2-9B2A-BC820D9E0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833</properties:Words>
  <properties:Characters>4619</properties:Characters>
  <properties:Lines>121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2019-02-13T10:40:00Z</dcterms:created>
  <dc:creator>BISERKA CALIC</dc:creator>
  <cp:lastModifiedBy>Dijana Hadžić</cp:lastModifiedBy>
  <cp:lastPrinted>2019-02-13T13:12:00Z</cp:lastPrinted>
  <dcterms:modified xmlns:xsi="http://www.w3.org/2001/XMLSchema-instance" xsi:type="dcterms:W3CDTF">2019-02-13T13:12:00Z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(34. zaključak o prodaji - NOVO - nekretnina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