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42b7" w14:paraId="1ff42b7" w:rsidRDefault="00153D62" w:rsidP="00153D62" w:rsidR="00153D62">
      <w:pPr>
        <w:jc w:val="right"/>
        <w15:collapsed w:val="false"/>
      </w:pPr>
      <w:r w:rsidRPr="001C0EEF">
        <w:t>Poslovni broj: 6 St-</w:t>
      </w:r>
      <w:r w:rsidR="00D92380">
        <w:t>1745</w:t>
      </w:r>
      <w:r>
        <w:t>/18-</w:t>
      </w:r>
      <w:r w:rsidR="00D92380">
        <w:t>3</w:t>
      </w:r>
    </w:p>
    <w:p w:rsidRDefault="00153D62" w:rsidP="00153D62" w:rsidR="00153D62" w:rsidRPr="001C0EEF">
      <w:pPr>
        <w:jc w:val="right"/>
      </w:pPr>
    </w:p>
    <w:p w:rsidRDefault="00153D62" w:rsidP="00153D62" w:rsidR="00153D62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153D62" w:rsidP="00153D62" w:rsidR="00153D62" w:rsidRPr="001C0EEF">
      <w:pPr>
        <w:ind w:hanging="720" w:left="360"/>
        <w:jc w:val="both"/>
      </w:pPr>
      <w:r w:rsidRPr="001C0EEF">
        <w:t xml:space="preserve">  Republika Hrvatska</w:t>
      </w:r>
    </w:p>
    <w:p w:rsidRDefault="00153D62" w:rsidP="00153D62" w:rsidR="00153D62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153D62" w:rsidP="00153D62" w:rsidR="00153D62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153D62" w:rsidP="00153D62" w:rsidR="00153D62">
      <w:pPr>
        <w:jc w:val="both"/>
      </w:pPr>
    </w:p>
    <w:p w:rsidRDefault="00153D62" w:rsidP="00153D62" w:rsidR="00153D62">
      <w:pPr>
        <w:jc w:val="both"/>
      </w:pPr>
    </w:p>
    <w:p w:rsidRDefault="00153D62" w:rsidP="00153D62" w:rsidR="00153D62">
      <w:pPr>
        <w:jc w:val="both"/>
      </w:pPr>
    </w:p>
    <w:p w:rsidRDefault="00153D62" w:rsidP="00153D62" w:rsidR="00153D62">
      <w:pPr>
        <w:jc w:val="both"/>
      </w:pPr>
    </w:p>
    <w:p w:rsidRDefault="00153D62" w:rsidP="00153D62" w:rsidR="00153D62" w:rsidRPr="001C0EEF">
      <w:pPr>
        <w:jc w:val="both"/>
      </w:pPr>
    </w:p>
    <w:p w:rsidRDefault="00153D62" w:rsidP="00153D62" w:rsidR="00153D62" w:rsidRPr="001C0EEF">
      <w:pPr>
        <w:jc w:val="both"/>
      </w:pPr>
    </w:p>
    <w:p w:rsidRDefault="00153D62" w:rsidP="00153D62" w:rsidR="00153D62">
      <w:pPr>
        <w:jc w:val="center"/>
      </w:pPr>
      <w:r>
        <w:t>R E P U B L I K A  H R V A T S K A</w:t>
      </w:r>
    </w:p>
    <w:p w:rsidRDefault="00153D62" w:rsidP="00153D62" w:rsidR="00153D62">
      <w:pPr>
        <w:jc w:val="center"/>
      </w:pPr>
    </w:p>
    <w:p w:rsidRDefault="00153D62" w:rsidP="00153D62" w:rsidR="00153D62">
      <w:pPr>
        <w:jc w:val="center"/>
      </w:pPr>
      <w:r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</w:t>
      </w:r>
      <w:r w:rsidR="00153D62">
        <w:t>Zagreb</w:t>
      </w:r>
      <w:r w:rsidR="00E12ACE">
        <w:t xml:space="preserve"> za otvaranje stečajnog postupka nad dužnikom: </w:t>
      </w:r>
      <w:r w:rsidR="00D92380">
        <w:rPr>
          <w:b/>
        </w:rPr>
        <w:t>MONTAŽA MARAS j.d.o.o. Sesvete, Planinska 26, OIB: 04258068707, MBS: 080945880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92380">
        <w:t>21</w:t>
      </w:r>
      <w:r w:rsidR="00153D62">
        <w:t>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153D62" w:rsidP="004B741D" w:rsidR="00153D62" w:rsidRPr="004011EC">
      <w:pPr>
        <w:pStyle w:val="Tijeloteksta"/>
      </w:pPr>
    </w:p>
    <w:p w:rsidRDefault="003768C2" w:rsidP="00D92380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92380" w:rsidRPr="00D92380">
        <w:rPr>
          <w:b/>
        </w:rPr>
        <w:t>MONTAŽA MARAS j.d.o.o. Sesvete, Planinska 26, OIB: 04258068707, MBS: 080945880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92380">
        <w:rPr>
          <w:b/>
        </w:rPr>
        <w:t>6</w:t>
      </w:r>
      <w:r w:rsidR="00153D62">
        <w:rPr>
          <w:b/>
        </w:rPr>
        <w:t>. ožujka</w:t>
      </w:r>
      <w:r w:rsidR="001B4F48">
        <w:rPr>
          <w:b/>
        </w:rPr>
        <w:t xml:space="preserve"> 2019. g.</w:t>
      </w:r>
      <w:r w:rsidRPr="00914EB4">
        <w:rPr>
          <w:b/>
        </w:rPr>
        <w:t xml:space="preserve"> u </w:t>
      </w:r>
      <w:r w:rsidR="00D92380">
        <w:rPr>
          <w:b/>
        </w:rPr>
        <w:t>11,45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53D62" w:rsidR="003768C2" w:rsidRPr="001B4F48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B4F48">
        <w:t xml:space="preserve"> </w:t>
      </w:r>
      <w:r w:rsidR="00153D62" w:rsidRPr="00153D62">
        <w:rPr>
          <w:b/>
        </w:rPr>
        <w:t xml:space="preserve">Živka </w:t>
      </w:r>
      <w:proofErr w:type="spellStart"/>
      <w:r w:rsidR="00153D62" w:rsidRPr="00153D62">
        <w:rPr>
          <w:b/>
        </w:rPr>
        <w:t>Posavac</w:t>
      </w:r>
      <w:proofErr w:type="spellEnd"/>
      <w:r w:rsidR="00153D62" w:rsidRPr="00153D62">
        <w:rPr>
          <w:b/>
        </w:rPr>
        <w:t xml:space="preserve"> dipl. oec. Osijek, Vijenac P. Kolarića 9, OIB 99335812289</w:t>
      </w:r>
      <w:r w:rsidR="001B4F48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D92380" w:rsidP="00D92380" w:rsidR="00D92380">
      <w:pPr>
        <w:jc w:val="right"/>
      </w:pPr>
      <w:r w:rsidRPr="001C0EEF">
        <w:lastRenderedPageBreak/>
        <w:t>Poslovni broj: 6 St-</w:t>
      </w:r>
      <w:r>
        <w:t>1745/18-3</w:t>
      </w:r>
    </w:p>
    <w:p w:rsidRDefault="003768C2" w:rsidP="003768C2" w:rsidR="003768C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153D62" w:rsidP="003768C2" w:rsidR="00153D6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153D62">
        <w:t>Zagreb</w:t>
      </w:r>
      <w:r w:rsidR="005173F9">
        <w:t xml:space="preserve"> </w:t>
      </w:r>
      <w:r w:rsidR="00F17476">
        <w:t xml:space="preserve">je dana </w:t>
      </w:r>
      <w:r w:rsidR="00D92380">
        <w:t>22. veljače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D92380" w:rsidRPr="00D92380">
        <w:rPr>
          <w:b/>
        </w:rPr>
        <w:t>MONTAŽA MARAS j.d.o.o. Sesvete, Planinska 26, OIB: 04258068707, MBS: 080945880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D92380">
        <w:t>16. veljače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D92380">
        <w:t>120</w:t>
      </w:r>
      <w:r>
        <w:t xml:space="preserve"> dana u ukupnom iznosu od </w:t>
      </w:r>
      <w:r w:rsidR="00D92380">
        <w:t>38.111,26</w:t>
      </w:r>
      <w:r>
        <w:t xml:space="preserve"> kn u koji iznos je uračunata kamata i naknada FINE za provedbu ovrhe na novčanim sredstvima te da dužnik ima </w:t>
      </w:r>
      <w:r w:rsidR="00835FA7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153D62">
        <w:rPr>
          <w:b/>
        </w:rPr>
        <w:t xml:space="preserve">Živka </w:t>
      </w:r>
      <w:proofErr w:type="spellStart"/>
      <w:r w:rsidR="00153D62">
        <w:rPr>
          <w:b/>
        </w:rPr>
        <w:t>Posavac</w:t>
      </w:r>
      <w:proofErr w:type="spellEnd"/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153D62" w:rsidR="003768C2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</w:t>
      </w:r>
      <w:r w:rsidR="00D92380">
        <w:t>21</w:t>
      </w:r>
      <w:r w:rsidR="00153D62">
        <w:t>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153D62">
        <w:rPr>
          <w:lang w:val="en-US"/>
        </w:rPr>
        <w:t>Živka</w:t>
      </w:r>
      <w:proofErr w:type="spellEnd"/>
      <w:r w:rsidR="00153D62">
        <w:rPr>
          <w:lang w:val="en-US"/>
        </w:rPr>
        <w:t xml:space="preserve"> </w:t>
      </w:r>
      <w:proofErr w:type="spellStart"/>
      <w:r w:rsidR="00153D62">
        <w:rPr>
          <w:lang w:val="en-US"/>
        </w:rPr>
        <w:t>Posavac</w:t>
      </w:r>
      <w:proofErr w:type="spellEnd"/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  <w:r w:rsidR="00153D62">
        <w:t>RC Zagreb</w:t>
      </w:r>
    </w:p>
    <w:p w:rsidRDefault="001B4F48" w:rsidP="003768C2" w:rsidR="001B4F48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92380">
        <w:t>6</w:t>
      </w:r>
      <w:r w:rsidR="00153D62">
        <w:t>.3.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C74" w:rsidR="00C47C74">
      <w:r>
        <w:separator/>
      </w:r>
    </w:p>
  </w:endnote>
  <w:endnote w:id="0" w:type="continuationSeparator">
    <w:p w:rsidRDefault="00C47C74" w:rsidR="00C47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C74" w:rsidR="00C47C74">
      <w:r>
        <w:separator/>
      </w:r>
    </w:p>
  </w:footnote>
  <w:footnote w:id="0" w:type="continuationSeparator">
    <w:p w:rsidRDefault="00C47C74" w:rsidR="00C47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E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53D62"/>
    <w:rsid w:val="0016016C"/>
    <w:rsid w:val="00163019"/>
    <w:rsid w:val="0019752C"/>
    <w:rsid w:val="001A0170"/>
    <w:rsid w:val="001A6201"/>
    <w:rsid w:val="001B4F48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1AC6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85E0E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5FA7"/>
    <w:rsid w:val="00845777"/>
    <w:rsid w:val="00850A85"/>
    <w:rsid w:val="008709D2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56631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47C74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2380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714B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5E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5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5E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5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St-1745/2018</izvorni_sadrzaj>
    <derivirana_varijabla naziv="DomainObject.Predmet.OznakaBroj_1">St-1745/2018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MONTAŽA MARAS jednostavno društvo s ograničenom odgovornošću za usluge i trgovinu</izvorni_sadrzaj>
    <derivirana_varijabla naziv="DomainObject.Predmet.ProtustrankaFormated_1">  MONTAŽA MARAS jednostavno društvo s ograničenom odgovornošću za usluge i trgovinu</derivirana_varijabla>
  </DomainObject.Predmet.ProtustrankaFormated>
  <DomainObject.Predmet.ProtustrankaFormatedOIB>
    <izvorni_sadrzaj>  MONTAŽA MARAS jednostavno društvo s ograničenom odgovornošću za usluge i trgovinu, OIB 04258068707</izvorni_sadrzaj>
    <derivirana_varijabla naziv="DomainObject.Predmet.ProtustrankaFormatedOIB_1">  MONTAŽA MARAS jednostavno društvo s ograničenom odgovornošću za usluge i trgovinu, OIB 04258068707</derivirana_varijabla>
  </DomainObject.Predmet.ProtustrankaFormatedOIB>
  <DomainObject.Predmet.ProtustrankaFormatedWithAdress>
    <izvorni_sadrzaj> MONTAŽA MARAS jednostavno društvo s ograničenom odgovornošću za usluge i trgovinu, Planinska 26, 10360 Sesvete</izvorni_sadrzaj>
    <derivirana_varijabla naziv="DomainObject.Predmet.ProtustrankaFormatedWithAdress_1"> MONTAŽA MARAS jednostavno društvo s ograničenom odgovornošću za usluge i trgovinu, Planinska 26, 10360 Sesvete</derivirana_varijabla>
  </DomainObject.Predmet.ProtustrankaFormatedWithAdress>
  <DomainObject.Predmet.ProtustrankaFormatedWithAdressOIB>
    <izvorni_sadrzaj> MONTAŽA MARAS jednostavno društvo s ograničenom odgovornošću za usluge i trgovinu, OIB 04258068707, Planinska 26, 10360 Sesvete</izvorni_sadrzaj>
    <derivirana_varijabla naziv="DomainObject.Predmet.ProtustrankaFormatedWithAdressOIB_1"> MONTAŽA MARAS jednostavno društvo s ograničenom odgovornošću za usluge i trgovinu, OIB 04258068707, Planinska 26, 10360 Sesvete</derivirana_varijabla>
  </DomainObject.Predmet.ProtustrankaFormatedWithAdressOIB>
  <DomainObject.Predmet.ProtustrankaWithAdress>
    <izvorni_sadrzaj>MONTAŽA MARAS jednostavno društvo s ograničenom odgovornošću za usluge i trgovinu Planinska 26, 10360 Sesvete</izvorni_sadrzaj>
    <derivirana_varijabla naziv="DomainObject.Predmet.ProtustrankaWithAdress_1">MONTAŽA MARAS jednostavno društvo s ograničenom odgovornošću za usluge i trgovinu Planinska 26, 10360 Sesvete</derivirana_varijabla>
  </DomainObject.Predmet.ProtustrankaWithAdress>
  <DomainObject.Predmet.ProtustrankaWithAdressOIB>
    <izvorni_sadrzaj>MONTAŽA MARAS jednostavno društvo s ograničenom odgovornošću za usluge i trgovinu, OIB 04258068707, Planinska 26, 10360 Sesvete</izvorni_sadrzaj>
    <derivirana_varijabla naziv="DomainObject.Predmet.ProtustrankaWithAdressOIB_1">MONTAŽA MARAS jednostavno društvo s ograničenom odgovornošću za usluge i trgovinu, OIB 04258068707, Planinska 26, 10360 Sesvete</derivirana_varijabla>
  </DomainObject.Predmet.ProtustrankaWithAdressOIB>
  <DomainObject.Predmet.ProtustrankaNazivFormated>
    <izvorni_sadrzaj>MONTAŽA MARAS jednostavno društvo s ograničenom odgovornošću za usluge i trgovinu</izvorni_sadrzaj>
    <derivirana_varijabla naziv="DomainObject.Predmet.ProtustrankaNazivFormated_1">MONTAŽA MARAS jednostavno društvo s ograničenom odgovornošću za usluge i trgovinu</derivirana_varijabla>
  </DomainObject.Predmet.ProtustrankaNazivFormated>
  <DomainObject.Predmet.ProtustrankaNazivFormatedOIB>
    <izvorni_sadrzaj>MONTAŽA MARAS jednostavno društvo s ograničenom odgovornošću za usluge i trgovinu, OIB 04258068707</izvorni_sadrzaj>
    <derivirana_varijabla naziv="DomainObject.Predmet.ProtustrankaNazivFormatedOIB_1">MONTAŽA MARAS jednostavno društvo s ograničenom odgovornošću za usluge i trgovinu, OIB 04258068707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MONTAŽA MARAS jednostavno društvo s ograničenom odgovornošću za usluge i trgovinu</item>
    </izvorni_sadrzaj>
    <derivirana_varijabla naziv="DomainObject.Predmet.ProtuStrankaListFormated_1">
      <item>MONTAŽA MARAS jednostavno društvo s ograničenom odgovornošću za usluge i trgovinu</item>
    </derivirana_varijabla>
  </DomainObject.Predmet.ProtuStrankaListFormated>
  <DomainObject.Predmet.ProtuStrankaListFormatedOIB>
    <izvorni_sadrzaj>
      <item>MONTAŽA MARAS jednostavno društvo s ograničenom odgovornošću za usluge i trgovinu, OIB 04258068707</item>
    </izvorni_sadrzaj>
    <derivirana_varijabla naziv="DomainObject.Predmet.ProtuStrankaListFormatedOIB_1">
      <item>MONTAŽA MARAS jednostavno društvo s ograničenom odgovornošću za usluge i trgovinu, OIB 04258068707</item>
    </derivirana_varijabla>
  </DomainObject.Predmet.ProtuStrankaListFormatedOIB>
  <DomainObject.Predmet.ProtuStrankaListFormatedWithAdress>
    <izvorni_sadrzaj>
      <item>MONTAŽA MARAS jednostavno društvo s ograničenom odgovornošću za usluge i trgovinu, Planinska 26, 10360 Sesvete</item>
    </izvorni_sadrzaj>
    <derivirana_varijabla naziv="DomainObject.Predmet.ProtuStrankaListFormatedWithAdress_1">
      <item>MONTAŽA MARAS jednostavno društvo s ograničenom odgovornošću za usluge i trgovinu, Planinska 26, 10360 Sesvete</item>
    </derivirana_varijabla>
  </DomainObject.Predmet.ProtuStrankaListFormatedWithAdress>
  <DomainObject.Predmet.ProtuStrankaListFormatedWithAdressOIB>
    <izvorni_sadrzaj>
      <item>MONTAŽA MARAS jednostavno društvo s ograničenom odgovornošću za usluge i trgovinu, OIB 04258068707, Planinska 26, 10360 Sesvete</item>
    </izvorni_sadrzaj>
    <derivirana_varijabla naziv="DomainObject.Predmet.ProtuStrankaListFormatedWithAdressOIB_1">
      <item>MONTAŽA MARAS jednostavno društvo s ograničenom odgovornošću za usluge i trgovinu, OIB 04258068707, Planinska 26, 10360 Sesvete</item>
    </derivirana_varijabla>
  </DomainObject.Predmet.ProtuStrankaListFormatedWithAdressOIB>
  <DomainObject.Predmet.ProtuStrankaListNazivFormated>
    <izvorni_sadrzaj>
      <item>MONTAŽA MARAS jednostavno društvo s ograničenom odgovornošću za usluge i trgovinu</item>
    </izvorni_sadrzaj>
    <derivirana_varijabla naziv="DomainObject.Predmet.ProtuStrankaListNazivFormated_1">
      <item>MONTAŽA MARAS jednostavno društvo s ograničenom odgovornošću za usluge i trgovinu</item>
    </derivirana_varijabla>
  </DomainObject.Predmet.ProtuStrankaListNazivFormated>
  <DomainObject.Predmet.ProtuStrankaListNazivFormatedOIB>
    <izvorni_sadrzaj>
      <item>MONTAŽA MARAS jednostavno društvo s ograničenom odgovornošću za usluge i trgovinu, OIB 04258068707</item>
    </izvorni_sadrzaj>
    <derivirana_varijabla naziv="DomainObject.Predmet.ProtuStrankaListNazivFormatedOIB_1">
      <item>MONTAŽA MARAS jednostavno društvo s ograničenom odgovornošću za usluge i trgovinu, OIB 04258068707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MONTAŽA MARAS jednostavno društvo s ograničenom odgovornošću za usluge i trgovinu</izvorni_sadrzaj>
    <derivirana_varijabla naziv="DomainObject.Predmet.ProtustrankaIDrugi_1">MONTAŽA MARAS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MONTAŽA MARAS jednostavno društvo s ograničenom odgovornošću za usluge i trgovinu, OIB 04258068707, Planinska 26, 10360 Sesvete</izvorni_sadrzaj>
    <derivirana_varijabla naziv="DomainObject.Predmet.ProtustrankaIDrugiAdressOIB_1">MONTAŽA MARAS jednostavno društvo s ograničenom odgovornošću za usluge i trgovinu, OIB 04258068707, Planinska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MONTAŽA MARAS jednostavno društvo s ograničenom odgovornošću za usluge i trgovinu</item>
      <item>FINA Regionalni centar Zagreb</item>
    </izvorni_sadrzaj>
    <derivirana_varijabla naziv="DomainObject.Predmet.SudioniciListNaziv_1">
      <item>MONTAŽA MARAS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MONTAŽA MARAS jednostavno društvo s ograničenom odgovornošću za usluge i trgovinu, OIB 04258068707, Planinska 26,10360 Sesvete</item>
      <item>FINA Regionalni centar Zagreb, OIB 85821130368, Trg svibanjskih žrtava 1995. br. 1,10000 Zagreb</item>
    </izvorni_sadrzaj>
    <derivirana_varijabla naziv="DomainObject.Predmet.SudioniciListAdressOIB_1">
      <item>MONTAŽA MARAS jednostavno društvo s ograničenom odgovornošću za usluge i trgovinu, OIB 04258068707, Planinska 26,10360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04258068707</item>
      <item>, OIB 85821130368</item>
    </izvorni_sadrzaj>
    <derivirana_varijabla naziv="DomainObject.Predmet.SudioniciListNazivOIB_1">
      <item>, OIB 04258068707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32770-525B-445F-AA37-BB2C8611E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2521</properties:Characters>
  <properties:Lines>112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2019-01-18T09:40:00Z</dcterms:created>
  <dc:creator>hermanj</dc:creator>
  <cp:lastModifiedBy>Danijela Sekulić</cp:lastModifiedBy>
  <cp:lastPrinted>2019-01-21T07:21:00Z</cp:lastPrinted>
  <dcterms:modified xmlns:xsi="http://www.w3.org/2001/XMLSchema-instance" xsi:type="dcterms:W3CDTF">2019-01-21T07:22:00Z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(POSAVAC-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