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441c" w14:paraId="8c8441c" w:rsidRDefault="00BB0B2E" w:rsidP="00910611" w:rsidR="00BB0B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0B2E" w:rsidP="00910611" w:rsidR="00BB0B2E">
      <w:r>
        <w:rPr>
          <w:rFonts w:eastAsia="MS Mincho"/>
        </w:rPr>
        <w:t>REPUBLIKA HRVATSKA</w:t>
      </w:r>
    </w:p>
    <w:p w:rsidRDefault="00BB0B2E" w:rsidP="00910611" w:rsidR="00BB0B2E">
      <w:r>
        <w:rPr>
          <w:rFonts w:eastAsia="MS Mincho"/>
        </w:rPr>
        <w:t>TRGOVAČKI SUD U RIJECI</w:t>
      </w:r>
    </w:p>
    <w:p w:rsidRDefault="00BB0B2E" w:rsidR="00BB0B2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</w:p>
    <w:p w:rsidRDefault="00BA0BC2" w:rsidP="000B3BF5" w:rsidR="00BA0BC2" w:rsidRPr="00705B3A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705B3A">
      <w:pPr>
        <w:jc w:val="center"/>
        <w:rPr>
          <w:rFonts w:hAnsi="Times New Roman" w:ascii="Times New Roman"/>
          <w:b w:val="false"/>
          <w:bCs/>
        </w:rPr>
      </w:pPr>
      <w:r w:rsidRPr="00705B3A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  <w:bCs/>
        </w:rPr>
      </w:pPr>
      <w:r w:rsidRPr="00705B3A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705B3A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>Trgovački sud u Rijeci, p</w:t>
      </w:r>
      <w:r w:rsidR="00E47347" w:rsidRPr="00705B3A">
        <w:rPr>
          <w:rFonts w:hAnsi="Times New Roman" w:ascii="Times New Roman"/>
          <w:b w:val="false"/>
        </w:rPr>
        <w:t>o stečajnom sucu Veri Jelenović</w:t>
      </w:r>
      <w:r w:rsidRPr="00705B3A">
        <w:rPr>
          <w:rFonts w:hAnsi="Times New Roman" w:ascii="Times New Roman"/>
          <w:b w:val="false"/>
        </w:rPr>
        <w:t xml:space="preserve">, u stečajnom postupku nad dužnikom </w:t>
      </w:r>
      <w:r w:rsidR="007F243C" w:rsidRPr="00705B3A">
        <w:rPr>
          <w:rFonts w:hAnsi="Times New Roman" w:ascii="Times New Roman"/>
          <w:b w:val="false"/>
        </w:rPr>
        <w:t>ROLL trgovina i usluge d. o. o. u stečaju Motovun (Općina Motovun - Montona), Kanal 19</w:t>
      </w:r>
      <w:r w:rsidR="00D026F1" w:rsidRPr="00705B3A">
        <w:rPr>
          <w:rFonts w:hAnsi="Times New Roman" w:ascii="Times New Roman"/>
          <w:b w:val="false"/>
        </w:rPr>
        <w:t>, OIB: 59459132272</w:t>
      </w:r>
      <w:r w:rsidR="00736EF4" w:rsidRPr="00705B3A">
        <w:rPr>
          <w:rFonts w:hAnsi="Times New Roman" w:ascii="Times New Roman"/>
          <w:b w:val="false"/>
        </w:rPr>
        <w:t>,</w:t>
      </w:r>
      <w:r w:rsidR="00170749" w:rsidRPr="00705B3A">
        <w:rPr>
          <w:rFonts w:hAnsi="Times New Roman" w:ascii="Times New Roman"/>
          <w:b w:val="false"/>
        </w:rPr>
        <w:t xml:space="preserve"> </w:t>
      </w:r>
      <w:r w:rsidRPr="00705B3A">
        <w:rPr>
          <w:rFonts w:hAnsi="Times New Roman" w:ascii="Times New Roman"/>
          <w:b w:val="false"/>
        </w:rPr>
        <w:t>dana</w:t>
      </w:r>
      <w:r w:rsidR="00A949B8" w:rsidRPr="00705B3A">
        <w:rPr>
          <w:rFonts w:hAnsi="Times New Roman" w:ascii="Times New Roman"/>
          <w:b w:val="false"/>
        </w:rPr>
        <w:t xml:space="preserve"> </w:t>
      </w:r>
      <w:r w:rsidR="001D0DFB">
        <w:rPr>
          <w:rFonts w:hAnsi="Times New Roman" w:ascii="Times New Roman"/>
          <w:b w:val="false"/>
        </w:rPr>
        <w:t xml:space="preserve">30. rujna </w:t>
      </w:r>
      <w:r w:rsidR="007F243C" w:rsidRPr="00705B3A">
        <w:rPr>
          <w:rFonts w:hAnsi="Times New Roman" w:ascii="Times New Roman"/>
          <w:b w:val="false"/>
        </w:rPr>
        <w:t>2015</w:t>
      </w:r>
      <w:r w:rsidRPr="00705B3A">
        <w:rPr>
          <w:rFonts w:hAnsi="Times New Roman" w:ascii="Times New Roman"/>
          <w:b w:val="false"/>
        </w:rPr>
        <w:t>. godine</w:t>
      </w:r>
    </w:p>
    <w:p w:rsidRDefault="0069175F" w:rsidP="000B3BF5" w:rsidR="0069175F" w:rsidRPr="00705B3A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</w:p>
    <w:p w:rsidRDefault="000B3BF5" w:rsidP="007F243C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705B3A">
        <w:rPr>
          <w:rFonts w:hAnsi="Times New Roman" w:ascii="Times New Roman"/>
          <w:b w:val="false"/>
        </w:rPr>
        <w:t xml:space="preserve">zemljišnim knjigama </w:t>
      </w:r>
      <w:r w:rsidR="007F243C" w:rsidRPr="00705B3A">
        <w:rPr>
          <w:rFonts w:hAnsi="Times New Roman" w:ascii="Times New Roman"/>
          <w:b w:val="false"/>
        </w:rPr>
        <w:t xml:space="preserve">Općinskog suda u </w:t>
      </w:r>
      <w:r w:rsidR="000D7BDF">
        <w:rPr>
          <w:rFonts w:hAnsi="Times New Roman" w:ascii="Times New Roman"/>
          <w:b w:val="false"/>
        </w:rPr>
        <w:t xml:space="preserve">Puli – Pola Zemljnišnoknjižni odjel </w:t>
      </w:r>
      <w:r w:rsidR="007F243C" w:rsidRPr="00705B3A">
        <w:rPr>
          <w:rFonts w:hAnsi="Times New Roman" w:ascii="Times New Roman"/>
          <w:b w:val="false"/>
        </w:rPr>
        <w:t>Pazin u z.k.ul. 1500 k.o. Motovun na k.č.br. 141/1 ZGR. u naravi zgrada</w:t>
      </w:r>
      <w:r w:rsidR="007E1EF0" w:rsidRPr="00705B3A">
        <w:rPr>
          <w:rStyle w:val="tabletextfield"/>
          <w:rFonts w:hAnsi="Times New Roman" w:ascii="Times New Roman"/>
          <w:b w:val="false"/>
        </w:rPr>
        <w:t xml:space="preserve">, </w:t>
      </w:r>
      <w:r w:rsidRPr="00705B3A">
        <w:rPr>
          <w:rFonts w:hAnsi="Times New Roman" w:ascii="Times New Roman"/>
          <w:b w:val="false"/>
        </w:rPr>
        <w:t xml:space="preserve"> iznosi </w:t>
      </w:r>
      <w:r w:rsidR="007F243C" w:rsidRPr="00705B3A">
        <w:rPr>
          <w:rFonts w:hAnsi="Times New Roman" w:ascii="Times New Roman"/>
          <w:b w:val="false"/>
        </w:rPr>
        <w:t xml:space="preserve">840.000,00 </w:t>
      </w:r>
      <w:r w:rsidRPr="00705B3A">
        <w:rPr>
          <w:rFonts w:hAnsi="Times New Roman" w:ascii="Times New Roman"/>
          <w:b w:val="false"/>
        </w:rPr>
        <w:t>kn.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>I</w:t>
      </w:r>
      <w:r w:rsidR="004A6D41" w:rsidRPr="00705B3A">
        <w:rPr>
          <w:rFonts w:hAnsi="Times New Roman" w:ascii="Times New Roman"/>
          <w:b w:val="false"/>
        </w:rPr>
        <w:t>I</w:t>
      </w:r>
      <w:r w:rsidRPr="00705B3A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</w:r>
      <w:r w:rsidR="004A6D41" w:rsidRPr="00705B3A">
        <w:rPr>
          <w:rFonts w:hAnsi="Times New Roman" w:ascii="Times New Roman"/>
          <w:b w:val="false"/>
        </w:rPr>
        <w:t>III</w:t>
      </w:r>
      <w:r w:rsidRPr="00705B3A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</w:t>
      </w:r>
      <w:r w:rsidR="00813FC6">
        <w:rPr>
          <w:rFonts w:hAnsi="Times New Roman" w:ascii="Times New Roman"/>
          <w:b w:val="false"/>
        </w:rPr>
        <w:t>6. studenoga</w:t>
      </w:r>
      <w:r w:rsidR="005D1D87" w:rsidRPr="00705B3A">
        <w:rPr>
          <w:rFonts w:hAnsi="Times New Roman" w:ascii="Times New Roman"/>
          <w:b w:val="false"/>
        </w:rPr>
        <w:t xml:space="preserve"> 201</w:t>
      </w:r>
      <w:r w:rsidR="007F243C" w:rsidRPr="00705B3A">
        <w:rPr>
          <w:rFonts w:hAnsi="Times New Roman" w:ascii="Times New Roman"/>
          <w:b w:val="false"/>
        </w:rPr>
        <w:t>5</w:t>
      </w:r>
      <w:r w:rsidRPr="00705B3A">
        <w:rPr>
          <w:rFonts w:hAnsi="Times New Roman" w:ascii="Times New Roman"/>
          <w:b w:val="false"/>
        </w:rPr>
        <w:t xml:space="preserve">. g. u </w:t>
      </w:r>
      <w:r w:rsidR="000D7BDF">
        <w:rPr>
          <w:rFonts w:hAnsi="Times New Roman" w:ascii="Times New Roman"/>
          <w:b w:val="false"/>
        </w:rPr>
        <w:t>9</w:t>
      </w:r>
      <w:r w:rsidRPr="00705B3A">
        <w:rPr>
          <w:rFonts w:hAnsi="Times New Roman" w:ascii="Times New Roman"/>
          <w:b w:val="false"/>
        </w:rPr>
        <w:t>:</w:t>
      </w:r>
      <w:r w:rsidR="005F6ACD">
        <w:rPr>
          <w:rFonts w:hAnsi="Times New Roman" w:ascii="Times New Roman"/>
          <w:b w:val="false"/>
        </w:rPr>
        <w:t>0</w:t>
      </w:r>
      <w:r w:rsidR="00736EF4" w:rsidRPr="00705B3A">
        <w:rPr>
          <w:rFonts w:hAnsi="Times New Roman" w:ascii="Times New Roman"/>
          <w:b w:val="false"/>
        </w:rPr>
        <w:t>0</w:t>
      </w:r>
      <w:r w:rsidRPr="00705B3A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705B3A">
      <w:pPr>
        <w:jc w:val="center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I</w:t>
      </w:r>
      <w:r w:rsidR="00F750A3" w:rsidRPr="00705B3A">
        <w:rPr>
          <w:rFonts w:hAnsi="Times New Roman" w:ascii="Times New Roman"/>
          <w:b w:val="false"/>
        </w:rPr>
        <w:t>.</w:t>
      </w:r>
      <w:r w:rsidRPr="00705B3A">
        <w:rPr>
          <w:rFonts w:hAnsi="Times New Roman" w:ascii="Times New Roman"/>
          <w:b w:val="false"/>
        </w:rPr>
        <w:t xml:space="preserve"> kat, </w:t>
      </w:r>
      <w:r w:rsidR="007E1EF0" w:rsidRPr="00705B3A">
        <w:rPr>
          <w:rFonts w:hAnsi="Times New Roman" w:ascii="Times New Roman"/>
          <w:b w:val="false"/>
        </w:rPr>
        <w:t>sudnica</w:t>
      </w:r>
      <w:r w:rsidRPr="00705B3A">
        <w:rPr>
          <w:rFonts w:hAnsi="Times New Roman" w:ascii="Times New Roman"/>
          <w:b w:val="false"/>
        </w:rPr>
        <w:t xml:space="preserve"> broj 3</w:t>
      </w:r>
      <w:r w:rsidR="007E1EF0" w:rsidRPr="00705B3A">
        <w:rPr>
          <w:rFonts w:hAnsi="Times New Roman" w:ascii="Times New Roman"/>
          <w:b w:val="false"/>
        </w:rPr>
        <w:t>.</w:t>
      </w: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                    </w:t>
      </w:r>
      <w:r w:rsidR="004A6D41" w:rsidRPr="00705B3A">
        <w:rPr>
          <w:rFonts w:hAnsi="Times New Roman" w:ascii="Times New Roman"/>
          <w:b w:val="false"/>
        </w:rPr>
        <w:t>I</w:t>
      </w:r>
      <w:r w:rsidRPr="00705B3A">
        <w:rPr>
          <w:rFonts w:hAnsi="Times New Roman" w:ascii="Times New Roman"/>
          <w:b w:val="false"/>
        </w:rPr>
        <w:t>V. Ov</w:t>
      </w:r>
      <w:r w:rsidR="00C05153" w:rsidRPr="00705B3A">
        <w:rPr>
          <w:rFonts w:hAnsi="Times New Roman" w:ascii="Times New Roman"/>
          <w:b w:val="false"/>
        </w:rPr>
        <w:t xml:space="preserve">aj zaključak </w:t>
      </w:r>
      <w:r w:rsidRPr="00705B3A">
        <w:rPr>
          <w:rFonts w:hAnsi="Times New Roman" w:ascii="Times New Roman"/>
          <w:b w:val="false"/>
        </w:rPr>
        <w:t>biti će objavljen na oglasnoj ploči suda</w:t>
      </w:r>
      <w:r w:rsidR="007E1EF0" w:rsidRPr="00705B3A">
        <w:rPr>
          <w:rFonts w:hAnsi="Times New Roman" w:ascii="Times New Roman"/>
          <w:b w:val="false"/>
        </w:rPr>
        <w:t>, te na web stranicama Hrvatske gospodarske komore i sudačke mreže</w:t>
      </w:r>
      <w:r w:rsidRPr="00705B3A">
        <w:rPr>
          <w:rFonts w:hAnsi="Times New Roman" w:ascii="Times New Roman"/>
          <w:b w:val="false"/>
        </w:rPr>
        <w:t>.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7F243C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705B3A">
        <w:rPr>
          <w:rFonts w:hAnsi="Times New Roman" w:ascii="Times New Roman"/>
          <w:b w:val="false"/>
        </w:rPr>
        <w:t xml:space="preserve">zemljišnim knjigama </w:t>
      </w:r>
      <w:r w:rsidR="000A3695" w:rsidRPr="00705B3A">
        <w:rPr>
          <w:rStyle w:val="tabletextfield"/>
          <w:rFonts w:hAnsi="Times New Roman" w:ascii="Times New Roman"/>
          <w:b w:val="false"/>
        </w:rPr>
        <w:t xml:space="preserve">Općinskog suda u </w:t>
      </w:r>
      <w:r w:rsidR="007F243C" w:rsidRPr="00705B3A">
        <w:rPr>
          <w:rFonts w:hAnsi="Times New Roman" w:ascii="Times New Roman"/>
          <w:b w:val="false"/>
        </w:rPr>
        <w:t>Pazinu u z.k.ul. 1500 k.o. Motovun na k.č.br. 141/1 ZGR. u naravi zgrada</w:t>
      </w:r>
      <w:r w:rsidR="007E1EF0" w:rsidRPr="00705B3A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705B3A">
        <w:rPr>
          <w:rFonts w:hAnsi="Times New Roman" w:ascii="Times New Roman"/>
          <w:b w:val="false"/>
        </w:rPr>
        <w:t>čija je početna cijena</w:t>
      </w:r>
      <w:r w:rsidR="00DE5A84" w:rsidRPr="00705B3A">
        <w:rPr>
          <w:rFonts w:hAnsi="Times New Roman" w:ascii="Times New Roman"/>
          <w:b w:val="false"/>
        </w:rPr>
        <w:t xml:space="preserve"> </w:t>
      </w:r>
      <w:r w:rsidR="00813FC6">
        <w:rPr>
          <w:rFonts w:hAnsi="Times New Roman" w:ascii="Times New Roman"/>
          <w:b w:val="false"/>
        </w:rPr>
        <w:t>4</w:t>
      </w:r>
      <w:r w:rsidR="005F6ACD">
        <w:rPr>
          <w:rFonts w:hAnsi="Times New Roman" w:ascii="Times New Roman"/>
          <w:b w:val="false"/>
        </w:rPr>
        <w:t>0</w:t>
      </w:r>
      <w:r w:rsidR="007F243C" w:rsidRPr="00705B3A">
        <w:rPr>
          <w:rFonts w:hAnsi="Times New Roman" w:ascii="Times New Roman"/>
          <w:b w:val="false"/>
        </w:rPr>
        <w:t xml:space="preserve">0.000,00 </w:t>
      </w:r>
      <w:r w:rsidR="0007026A" w:rsidRPr="00705B3A">
        <w:rPr>
          <w:rFonts w:hAnsi="Times New Roman" w:ascii="Times New Roman"/>
          <w:b w:val="false"/>
        </w:rPr>
        <w:t>kn;</w:t>
      </w:r>
    </w:p>
    <w:p w:rsidRDefault="0007026A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</w:t>
      </w:r>
      <w:r w:rsidR="00C411D8" w:rsidRPr="00705B3A">
        <w:rPr>
          <w:rFonts w:hAnsi="Times New Roman" w:ascii="Times New Roman"/>
          <w:b w:val="false"/>
        </w:rPr>
        <w:t xml:space="preserve">navedene nekretnine </w:t>
      </w:r>
      <w:r w:rsidR="00170749" w:rsidRPr="00705B3A">
        <w:rPr>
          <w:rFonts w:hAnsi="Times New Roman" w:ascii="Times New Roman"/>
          <w:b w:val="false"/>
        </w:rPr>
        <w:t>slobodne su od osoba</w:t>
      </w:r>
      <w:r w:rsidR="00E664A5" w:rsidRPr="00705B3A">
        <w:rPr>
          <w:rFonts w:hAnsi="Times New Roman" w:ascii="Times New Roman"/>
          <w:b w:val="false"/>
        </w:rPr>
        <w:t>, a u njima se nalazi namještaj koji nije predmet ove javne dražbe već ga se može i zasebno kupiti</w:t>
      </w:r>
      <w:r w:rsidR="00170749" w:rsidRPr="00705B3A">
        <w:rPr>
          <w:rFonts w:hAnsi="Times New Roman" w:ascii="Times New Roman"/>
          <w:b w:val="false"/>
        </w:rPr>
        <w:t>;</w:t>
      </w:r>
    </w:p>
    <w:p w:rsidRDefault="000B3BF5" w:rsidP="000B3BF5" w:rsidR="000A369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705B3A">
        <w:rPr>
          <w:rFonts w:hAnsi="Times New Roman" w:ascii="Times New Roman"/>
          <w:b w:val="false"/>
        </w:rPr>
        <w:t>a su razlučna prava</w:t>
      </w:r>
      <w:r w:rsidR="000A3695" w:rsidRPr="00705B3A">
        <w:rPr>
          <w:rFonts w:hAnsi="Times New Roman" w:ascii="Times New Roman"/>
          <w:b w:val="false"/>
        </w:rPr>
        <w:t xml:space="preserve"> i to:</w:t>
      </w:r>
    </w:p>
    <w:p w:rsidRDefault="000A3695" w:rsidP="007F243C" w:rsidR="00291AE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1. založno pravo u korist </w:t>
      </w:r>
      <w:r w:rsidR="007F243C" w:rsidRPr="00705B3A">
        <w:rPr>
          <w:rFonts w:hAnsi="Times New Roman" w:ascii="Times New Roman"/>
          <w:b w:val="false"/>
        </w:rPr>
        <w:t xml:space="preserve">ERSTE &amp; STEIERMÄRKISCHE BANK D.D. RIJEKA JADRANSKI TRG 3A , a na temelju Sporazuma o osiguranju novčane tražbine zasnivanjem založnog prava na nekretnini od 26. rujna 2005.g. solemniziranog kod Javnog bilježnika Anti Kravaru u Buzetu pod br. OU 260/2005, u iznosu od EUR </w:t>
      </w:r>
      <w:r w:rsidR="007F243C" w:rsidRPr="00705B3A">
        <w:rPr>
          <w:rFonts w:hAnsi="Times New Roman" w:ascii="Times New Roman"/>
          <w:b w:val="false"/>
        </w:rPr>
        <w:lastRenderedPageBreak/>
        <w:t>180.000,00 (stoosamdesettisuća eura) u kunskoj protuvrijednosti s ugovorenim naknadama, troškovima i kamatom po stopi EURIBOR+ 4,50 p.p.</w:t>
      </w:r>
      <w:r w:rsidR="00291AE5" w:rsidRPr="00705B3A">
        <w:rPr>
          <w:rFonts w:hAnsi="Times New Roman" w:ascii="Times New Roman"/>
          <w:b w:val="false"/>
        </w:rPr>
        <w:t>;</w:t>
      </w:r>
    </w:p>
    <w:p w:rsidRDefault="007F243C" w:rsidP="007F243C" w:rsidR="007F243C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2. zabilježba zajedničkog založnog prava na k.č. 388/1 zgr. u zk.ul. 1331ove k.o. kao glavna hipoteka i k.č. 141/1 zgr. upisana u A kao sporedna hipoteka;</w:t>
      </w:r>
    </w:p>
    <w:p w:rsidRDefault="007F243C" w:rsidP="007F243C" w:rsidR="007F243C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3. založno pravo u korist RH MINISTARSTVO FINANCIJA, POREZNA UPRAVA - PODRUČNI URED PAZIN, a na temelju ovosudnog rješenja posl. broj Ovr 9/10-2 od 14. siječnja 2010.g. i Prijedloga za osiguranje broj: O-DO-534/09 od 30.prosinca 2009., radi osiguranja novčane tražbine u iznosu od 645.336,72 kune (šestočetrdesetpettisućatristotridesetšestkuna- isedamdesetdvijelipe) zajedno sa zakonskim zateznim kamatama specificiranima u točci I. Prijedloga za osiguranje koji čini sastavni dio ovog rješenja, pa do namirenja i troškova ovog postupka osiguranja u iznosu od 5.395,00 kuna sa zakonskom zateznom kamatom koja teče od 14. siječnja 2010. godine pa do isplate, uz zabilježbu ovršnosti tražbine; </w:t>
      </w:r>
    </w:p>
    <w:p w:rsidRDefault="007F243C" w:rsidP="007F243C" w:rsidR="007F243C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4. založno pravo u korist RH MINISTARSTVO FINANCIJA, POREZNA UPRAVA - PODRUČNI URED PAZIN, a na temelju ovosudnog rješenja posl. br. Ovr 641/11-2 od 25. studenog 2011.g. i Prijedloga za osiguranje broj: O-DO-8</w:t>
      </w:r>
      <w:r w:rsidR="00CE5314" w:rsidRPr="00705B3A">
        <w:rPr>
          <w:rFonts w:hAnsi="Times New Roman" w:ascii="Times New Roman"/>
          <w:b w:val="false"/>
        </w:rPr>
        <w:t xml:space="preserve">67/11 od 18. studenog 2011.g., </w:t>
      </w:r>
      <w:r w:rsidRPr="00705B3A">
        <w:rPr>
          <w:rFonts w:hAnsi="Times New Roman" w:ascii="Times New Roman"/>
          <w:b w:val="false"/>
        </w:rPr>
        <w:t>radi osiguranja novčane tražbine na temelju ovršnih isprava - obračunske prijave "Prijava poreza na dodanu vrijednost", obračunske prijave "Izvješće o posebnom porezu na plaće, mirovine i druge primitke", obračunske prijave "Obračun članarine turističkoj zajednici", obračunske prijave "Izvješće o primicima od nesamostalnog rada, obračunanom porezu, prirezu i doprinosima", radi osiguranja novčane tražbine predlagateljice osiguranja u iznosu od 912.368,59 kuna, zajedno sa zakonskom zateznom kamatom, i ostalim uvjetima iz rješenja, uz zabilježbu ovršnosti tražbine</w:t>
      </w:r>
      <w:r w:rsidR="00CE5314" w:rsidRPr="00705B3A">
        <w:rPr>
          <w:rFonts w:hAnsi="Times New Roman" w:ascii="Times New Roman"/>
          <w:b w:val="false"/>
        </w:rPr>
        <w:t>;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705B3A">
        <w:rPr>
          <w:rFonts w:hAnsi="Times New Roman" w:ascii="Times New Roman"/>
          <w:b w:val="false"/>
        </w:rPr>
        <w:t xml:space="preserve"> tri dana prije dražbe </w:t>
      </w:r>
      <w:r w:rsidRPr="00705B3A">
        <w:rPr>
          <w:rFonts w:hAnsi="Times New Roman" w:ascii="Times New Roman"/>
          <w:b w:val="false"/>
        </w:rPr>
        <w:t>d</w:t>
      </w:r>
      <w:r w:rsidR="004C5533" w:rsidRPr="00705B3A">
        <w:rPr>
          <w:rFonts w:hAnsi="Times New Roman" w:ascii="Times New Roman"/>
          <w:b w:val="false"/>
        </w:rPr>
        <w:t>ale osiguranje uplatom 10</w:t>
      </w:r>
      <w:r w:rsidRPr="00705B3A">
        <w:rPr>
          <w:rFonts w:hAnsi="Times New Roman" w:ascii="Times New Roman"/>
          <w:b w:val="false"/>
        </w:rPr>
        <w:t xml:space="preserve">% od </w:t>
      </w:r>
      <w:r w:rsidR="003306E4" w:rsidRPr="00705B3A">
        <w:rPr>
          <w:rFonts w:hAnsi="Times New Roman" w:ascii="Times New Roman"/>
          <w:b w:val="false"/>
        </w:rPr>
        <w:t>početne prodajne cijene</w:t>
      </w:r>
      <w:r w:rsidRPr="00705B3A">
        <w:rPr>
          <w:rFonts w:hAnsi="Times New Roman" w:ascii="Times New Roman"/>
          <w:b w:val="false"/>
        </w:rPr>
        <w:t xml:space="preserve"> uplatom iznosa od </w:t>
      </w:r>
      <w:r w:rsidR="00813FC6">
        <w:rPr>
          <w:rFonts w:hAnsi="Times New Roman" w:ascii="Times New Roman"/>
          <w:b w:val="false"/>
        </w:rPr>
        <w:t>4</w:t>
      </w:r>
      <w:r w:rsidR="005F6ACD">
        <w:rPr>
          <w:rFonts w:hAnsi="Times New Roman" w:ascii="Times New Roman"/>
          <w:b w:val="false"/>
        </w:rPr>
        <w:t>0</w:t>
      </w:r>
      <w:r w:rsidR="00CE5314" w:rsidRPr="00705B3A">
        <w:rPr>
          <w:rFonts w:hAnsi="Times New Roman" w:ascii="Times New Roman"/>
          <w:b w:val="false"/>
        </w:rPr>
        <w:t xml:space="preserve">.000,00 </w:t>
      </w:r>
      <w:r w:rsidR="004C5533" w:rsidRPr="00705B3A">
        <w:rPr>
          <w:rFonts w:hAnsi="Times New Roman" w:ascii="Times New Roman"/>
          <w:b w:val="false"/>
        </w:rPr>
        <w:t>kn</w:t>
      </w:r>
      <w:r w:rsidRPr="00705B3A">
        <w:rPr>
          <w:rFonts w:hAnsi="Times New Roman" w:ascii="Times New Roman"/>
          <w:b w:val="false"/>
        </w:rPr>
        <w:t xml:space="preserve"> </w:t>
      </w:r>
      <w:r w:rsidR="004C5533" w:rsidRPr="00705B3A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705B3A">
        <w:rPr>
          <w:rFonts w:hAnsi="Times New Roman" w:ascii="Times New Roman"/>
          <w:b w:val="false"/>
        </w:rPr>
        <w:t xml:space="preserve">u korist žiro računa ovog suda </w:t>
      </w:r>
      <w:r w:rsidR="0048631F" w:rsidRPr="00705B3A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705B3A">
        <w:rPr>
          <w:rFonts w:hAnsi="Times New Roman" w:ascii="Times New Roman"/>
          <w:b w:val="false"/>
          <w:bCs/>
        </w:rPr>
        <w:t xml:space="preserve">HR59 2390 0011 3000 0270 3 </w:t>
      </w:r>
      <w:r w:rsidRPr="00705B3A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705B3A">
        <w:rPr>
          <w:rFonts w:hAnsi="Times New Roman" w:ascii="Times New Roman"/>
          <w:b w:val="false"/>
          <w:noProof/>
        </w:rPr>
        <w:t xml:space="preserve">uz prethodni dogovor na telefone </w:t>
      </w:r>
      <w:r w:rsidR="00CE5314" w:rsidRPr="00705B3A">
        <w:rPr>
          <w:rFonts w:hAnsi="Times New Roman" w:ascii="Times New Roman"/>
          <w:b w:val="false"/>
          <w:noProof/>
        </w:rPr>
        <w:t>051/331777 i 098/9382870</w:t>
      </w:r>
      <w:r w:rsidRPr="00705B3A">
        <w:rPr>
          <w:rFonts w:hAnsi="Times New Roman" w:ascii="Times New Roman"/>
          <w:b w:val="false"/>
        </w:rPr>
        <w:t>.</w:t>
      </w:r>
    </w:p>
    <w:p w:rsidRDefault="0069175F" w:rsidP="004C5533" w:rsidR="0069175F" w:rsidRPr="00705B3A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center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Obrazloženje</w:t>
      </w:r>
    </w:p>
    <w:p w:rsidRDefault="000B3BF5" w:rsidP="000B3BF5" w:rsidR="00170749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 xml:space="preserve">Rješenjem ovog suda gornji poslovni broj od </w:t>
      </w:r>
      <w:r w:rsidR="00D026F1" w:rsidRPr="00705B3A">
        <w:rPr>
          <w:rFonts w:hAnsi="Times New Roman" w:ascii="Times New Roman"/>
          <w:b w:val="false"/>
        </w:rPr>
        <w:t>8. studenoga 2013</w:t>
      </w:r>
      <w:r w:rsidRPr="00705B3A">
        <w:rPr>
          <w:rFonts w:hAnsi="Times New Roman" w:ascii="Times New Roman"/>
          <w:b w:val="false"/>
        </w:rPr>
        <w:t>. g. otvoren je stečajni postupak nad dužnikom</w:t>
      </w:r>
      <w:r w:rsidR="00BA53B7" w:rsidRPr="00705B3A">
        <w:rPr>
          <w:rFonts w:hAnsi="Times New Roman" w:ascii="Times New Roman"/>
          <w:b w:val="false"/>
        </w:rPr>
        <w:t xml:space="preserve"> </w:t>
      </w:r>
      <w:r w:rsidR="00D026F1" w:rsidRPr="00705B3A">
        <w:rPr>
          <w:rFonts w:hAnsi="Times New Roman" w:ascii="Times New Roman"/>
          <w:b w:val="false"/>
        </w:rPr>
        <w:t>ROLL trgovina i usluge d. o. o. Motovun (Općina Motovun - Montona), Kanal 19, OIB: 59459132272</w:t>
      </w:r>
      <w:r w:rsidRPr="00705B3A">
        <w:rPr>
          <w:rFonts w:hAnsi="Times New Roman" w:ascii="Times New Roman"/>
          <w:b w:val="false"/>
        </w:rPr>
        <w:t xml:space="preserve">. U </w:t>
      </w:r>
      <w:r w:rsidR="00BA53B7" w:rsidRPr="00705B3A">
        <w:rPr>
          <w:rFonts w:hAnsi="Times New Roman" w:ascii="Times New Roman"/>
          <w:b w:val="false"/>
        </w:rPr>
        <w:t xml:space="preserve">dužnikovu stečajnu masu </w:t>
      </w:r>
      <w:r w:rsidR="00BA53B7" w:rsidRPr="00705B3A">
        <w:rPr>
          <w:rFonts w:hAnsi="Times New Roman" w:ascii="Times New Roman"/>
          <w:b w:val="false"/>
        </w:rPr>
        <w:lastRenderedPageBreak/>
        <w:t>ulaz</w:t>
      </w:r>
      <w:r w:rsidR="00170749" w:rsidRPr="00705B3A">
        <w:rPr>
          <w:rFonts w:hAnsi="Times New Roman" w:ascii="Times New Roman"/>
          <w:b w:val="false"/>
        </w:rPr>
        <w:t>i</w:t>
      </w:r>
      <w:r w:rsidR="00BA53B7" w:rsidRPr="00705B3A">
        <w:rPr>
          <w:rFonts w:hAnsi="Times New Roman" w:ascii="Times New Roman"/>
          <w:b w:val="false"/>
        </w:rPr>
        <w:t xml:space="preserve"> </w:t>
      </w:r>
      <w:r w:rsidRPr="00705B3A">
        <w:rPr>
          <w:rFonts w:hAnsi="Times New Roman" w:ascii="Times New Roman"/>
          <w:b w:val="false"/>
        </w:rPr>
        <w:t>nekretni</w:t>
      </w:r>
      <w:r w:rsidR="00BA53B7" w:rsidRPr="00705B3A">
        <w:rPr>
          <w:rFonts w:hAnsi="Times New Roman" w:ascii="Times New Roman"/>
          <w:b w:val="false"/>
        </w:rPr>
        <w:t>n</w:t>
      </w:r>
      <w:r w:rsidR="00170749" w:rsidRPr="00705B3A">
        <w:rPr>
          <w:rFonts w:hAnsi="Times New Roman" w:ascii="Times New Roman"/>
          <w:b w:val="false"/>
        </w:rPr>
        <w:t>a</w:t>
      </w:r>
      <w:r w:rsidR="00BA53B7" w:rsidRPr="00705B3A">
        <w:rPr>
          <w:rFonts w:hAnsi="Times New Roman" w:ascii="Times New Roman"/>
          <w:b w:val="false"/>
        </w:rPr>
        <w:t xml:space="preserve"> naveden</w:t>
      </w:r>
      <w:r w:rsidR="00170749" w:rsidRPr="00705B3A">
        <w:rPr>
          <w:rFonts w:hAnsi="Times New Roman" w:ascii="Times New Roman"/>
          <w:b w:val="false"/>
        </w:rPr>
        <w:t>a</w:t>
      </w:r>
      <w:r w:rsidRPr="00705B3A">
        <w:rPr>
          <w:rFonts w:hAnsi="Times New Roman" w:ascii="Times New Roman"/>
          <w:b w:val="false"/>
        </w:rPr>
        <w:t xml:space="preserve"> u točki I.</w:t>
      </w:r>
      <w:r w:rsidR="00BA53B7" w:rsidRPr="00705B3A">
        <w:rPr>
          <w:rFonts w:hAnsi="Times New Roman" w:ascii="Times New Roman"/>
          <w:b w:val="false"/>
        </w:rPr>
        <w:t xml:space="preserve"> </w:t>
      </w:r>
      <w:r w:rsidRPr="00705B3A">
        <w:rPr>
          <w:rFonts w:hAnsi="Times New Roman" w:ascii="Times New Roman"/>
          <w:b w:val="false"/>
        </w:rPr>
        <w:t>izreke ovog rješenja.</w:t>
      </w:r>
      <w:r w:rsidR="00BA53B7" w:rsidRPr="00705B3A">
        <w:rPr>
          <w:rFonts w:hAnsi="Times New Roman" w:ascii="Times New Roman"/>
          <w:b w:val="false"/>
        </w:rPr>
        <w:t xml:space="preserve"> </w:t>
      </w:r>
      <w:r w:rsidR="00FF742D" w:rsidRPr="00705B3A">
        <w:rPr>
          <w:rFonts w:hAnsi="Times New Roman" w:ascii="Times New Roman"/>
          <w:b w:val="false"/>
        </w:rPr>
        <w:t xml:space="preserve">Na </w:t>
      </w:r>
      <w:r w:rsidR="00170749" w:rsidRPr="00705B3A">
        <w:rPr>
          <w:rFonts w:hAnsi="Times New Roman" w:ascii="Times New Roman"/>
          <w:b w:val="false"/>
        </w:rPr>
        <w:t xml:space="preserve">navedenoj </w:t>
      </w:r>
      <w:r w:rsidR="00FF742D" w:rsidRPr="00705B3A">
        <w:rPr>
          <w:rFonts w:hAnsi="Times New Roman" w:ascii="Times New Roman"/>
          <w:b w:val="false"/>
        </w:rPr>
        <w:t>nekretnini</w:t>
      </w:r>
      <w:r w:rsidR="00574BF5" w:rsidRPr="00705B3A">
        <w:rPr>
          <w:rFonts w:hAnsi="Times New Roman" w:ascii="Times New Roman"/>
          <w:b w:val="false"/>
        </w:rPr>
        <w:t xml:space="preserve"> postoj</w:t>
      </w:r>
      <w:r w:rsidR="00170749" w:rsidRPr="00705B3A">
        <w:rPr>
          <w:rFonts w:hAnsi="Times New Roman" w:ascii="Times New Roman"/>
          <w:b w:val="false"/>
        </w:rPr>
        <w:t>e</w:t>
      </w:r>
      <w:r w:rsidR="00574BF5" w:rsidRPr="00705B3A">
        <w:rPr>
          <w:rFonts w:hAnsi="Times New Roman" w:ascii="Times New Roman"/>
          <w:b w:val="false"/>
        </w:rPr>
        <w:t xml:space="preserve"> uknjižen</w:t>
      </w:r>
      <w:r w:rsidR="00170749" w:rsidRPr="00705B3A">
        <w:rPr>
          <w:rFonts w:hAnsi="Times New Roman" w:ascii="Times New Roman"/>
          <w:b w:val="false"/>
        </w:rPr>
        <w:t>a</w:t>
      </w:r>
      <w:r w:rsidR="00574BF5" w:rsidRPr="00705B3A">
        <w:rPr>
          <w:rFonts w:hAnsi="Times New Roman" w:ascii="Times New Roman"/>
          <w:b w:val="false"/>
        </w:rPr>
        <w:t xml:space="preserve"> prav</w:t>
      </w:r>
      <w:r w:rsidR="00170749" w:rsidRPr="00705B3A">
        <w:rPr>
          <w:rFonts w:hAnsi="Times New Roman" w:ascii="Times New Roman"/>
          <w:b w:val="false"/>
        </w:rPr>
        <w:t>a</w:t>
      </w:r>
      <w:r w:rsidR="00574BF5" w:rsidRPr="00705B3A">
        <w:rPr>
          <w:rFonts w:hAnsi="Times New Roman" w:ascii="Times New Roman"/>
          <w:b w:val="false"/>
        </w:rPr>
        <w:t xml:space="preserve"> zaloga</w:t>
      </w:r>
      <w:r w:rsidR="00B23B17" w:rsidRPr="00705B3A">
        <w:rPr>
          <w:rFonts w:hAnsi="Times New Roman" w:ascii="Times New Roman"/>
          <w:b w:val="false"/>
        </w:rPr>
        <w:t xml:space="preserve"> </w:t>
      </w:r>
      <w:r w:rsidR="00170749" w:rsidRPr="00705B3A">
        <w:rPr>
          <w:rFonts w:hAnsi="Times New Roman" w:ascii="Times New Roman"/>
          <w:b w:val="false"/>
        </w:rPr>
        <w:t xml:space="preserve">i to: </w:t>
      </w:r>
    </w:p>
    <w:p w:rsidRDefault="00E664A5" w:rsidP="00E664A5" w:rsidR="00E664A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1. založno pravo u korist ERSTE &amp; STEIERMÄRKISCHE BANK D.D. RIJEKA JADRANSKI TRG 3A </w:t>
      </w:r>
      <w:r w:rsidR="00705B3A" w:rsidRPr="00705B3A">
        <w:rPr>
          <w:rFonts w:hAnsi="Times New Roman" w:ascii="Times New Roman"/>
          <w:b w:val="false"/>
        </w:rPr>
        <w:t>i u iznosu od 180.000,00 EUR</w:t>
      </w:r>
      <w:r w:rsidRPr="00705B3A">
        <w:rPr>
          <w:rFonts w:hAnsi="Times New Roman" w:ascii="Times New Roman"/>
          <w:b w:val="false"/>
        </w:rPr>
        <w:t>, a na temelju Sporazuma o osiguranju novčane tražbine zasnivanjem založnog prava na nekretnini od 26. rujna 2005.g. solemniziranog kod Javnog bilježnika Anti Kravaru u Buzetu pod br. OU 260/2005, u iznosu od EUR 180.000,00 (stoosamdesettisuća eura) u kunskoj protuvrijednosti s ugovorenim naknadama, troškovima i kamatom po stopi EURIBOR+ 4,50 p.p.;</w:t>
      </w:r>
    </w:p>
    <w:p w:rsidRDefault="00E664A5" w:rsidP="00E664A5" w:rsidR="00E664A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2. zabilježba zajedničkog založnog prava na k.č. 388/1 zgr. u zk.ul. 1331ove k.o. kao glavna hipoteka i k.č. 141/1 zgr. upisana u A kao sporedna hipoteka;</w:t>
      </w:r>
    </w:p>
    <w:p w:rsidRDefault="00E664A5" w:rsidP="00E664A5" w:rsidR="00E664A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3. založno pravo u korist RH MINISTARSTVO FINANCIJA, POREZNA UPRAVA - PODRUČNI URED PAZIN</w:t>
      </w:r>
      <w:r w:rsidR="00705B3A" w:rsidRPr="00705B3A">
        <w:rPr>
          <w:rFonts w:hAnsi="Times New Roman" w:ascii="Times New Roman"/>
          <w:b w:val="false"/>
        </w:rPr>
        <w:t xml:space="preserve"> i u iznosu od 645.336,72 KN</w:t>
      </w:r>
      <w:r w:rsidRPr="00705B3A">
        <w:rPr>
          <w:rFonts w:hAnsi="Times New Roman" w:ascii="Times New Roman"/>
          <w:b w:val="false"/>
        </w:rPr>
        <w:t xml:space="preserve">, a na temelju ovosudnog rješenja posl. broj Ovr 9/10-2 od 14. siječnja 2010.g. i Prijedloga za osiguranje broj: O-DO-534/09 od 30.prosinca 2009., radi osiguranja novčane tražbine u iznosu od 645.336,72 kune (šestočetrdesetpettisućatristotridesetšestkuna- isedamdesetdvijelipe) zajedno sa zakonskim zateznim kamatama specificiranima u točci I. Prijedloga za osiguranje koji čini sastavni dio ovog rješenja, pa do namirenja i troškova ovog postupka osiguranja u iznosu od 5.395,00 kuna sa zakonskom zateznom kamatom koja teče od 14. siječnja 2010. godine pa do isplate, uz zabilježbu ovršnosti tražbine; </w:t>
      </w:r>
    </w:p>
    <w:p w:rsidRDefault="00E664A5" w:rsidP="00E664A5" w:rsidR="00E664A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4. založno pravo u korist RH MINISTARSTVO FINANCIJA, POREZNA UPRAVA - PODRUČNI URED PAZIN</w:t>
      </w:r>
      <w:r w:rsidR="00705B3A" w:rsidRPr="00705B3A">
        <w:rPr>
          <w:rFonts w:hAnsi="Times New Roman" w:ascii="Times New Roman"/>
          <w:b w:val="false"/>
        </w:rPr>
        <w:t xml:space="preserve"> i u iznosu od 912.368,59 KN</w:t>
      </w:r>
      <w:r w:rsidRPr="00705B3A">
        <w:rPr>
          <w:rFonts w:hAnsi="Times New Roman" w:ascii="Times New Roman"/>
          <w:b w:val="false"/>
        </w:rPr>
        <w:t>, a na temelju ovosudnog rješenja posl. br. Ovr 641/11-2 od 25. studenog 2011.g. i Prijedloga za osiguranje broj: O-DO-867/11 od 18. studenog 2011.g., radi osiguranja novčane tražbine na temelju ovršnih isprava - obračunske prijave "Prijava poreza na dodanu vrijednost", obračunske prijave "Izvješće o posebnom porezu na plaće, mirovine i druge primitke", obračunske prijave "Obračun članarine turističkoj zajednici", obračunske prijave "Izvješće o primicima od nesamostalnog rada, obračunanom porezu, prirezu i doprinosima", radi osiguranja novčane tražbine predlagateljice osiguranja u iznosu od 912.368,59 kuna, zajedno sa zakonskom zateznom kamatom, i ostalim uvjetima iz rješenja, uz zabilježbu ovršnosti tražbine;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</w:r>
      <w:r w:rsidR="00574BF5" w:rsidRPr="00705B3A">
        <w:rPr>
          <w:rFonts w:hAnsi="Times New Roman" w:ascii="Times New Roman"/>
          <w:b w:val="false"/>
        </w:rPr>
        <w:t>Navedeni razlučni vjerovnici nisu</w:t>
      </w:r>
      <w:r w:rsidRPr="00705B3A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705B3A">
        <w:rPr>
          <w:rFonts w:hAnsi="Times New Roman" w:ascii="Times New Roman"/>
          <w:b w:val="false"/>
        </w:rPr>
        <w:t>itelja  po čl. 164. SZ, pokrenuli</w:t>
      </w:r>
      <w:r w:rsidRPr="00705B3A">
        <w:rPr>
          <w:rFonts w:hAnsi="Times New Roman" w:ascii="Times New Roman"/>
          <w:b w:val="false"/>
        </w:rPr>
        <w:t xml:space="preserve"> postupak ovrhe na nek</w:t>
      </w:r>
      <w:r w:rsidR="00574BF5" w:rsidRPr="00705B3A">
        <w:rPr>
          <w:rFonts w:hAnsi="Times New Roman" w:ascii="Times New Roman"/>
          <w:b w:val="false"/>
        </w:rPr>
        <w:t>retninama</w:t>
      </w:r>
      <w:r w:rsidRPr="00705B3A">
        <w:rPr>
          <w:rFonts w:hAnsi="Times New Roman" w:ascii="Times New Roman"/>
          <w:b w:val="false"/>
        </w:rPr>
        <w:t xml:space="preserve"> radi prisilnog namirenja svoj</w:t>
      </w:r>
      <w:r w:rsidR="00574BF5" w:rsidRPr="00705B3A">
        <w:rPr>
          <w:rFonts w:hAnsi="Times New Roman" w:ascii="Times New Roman"/>
          <w:b w:val="false"/>
        </w:rPr>
        <w:t>ih</w:t>
      </w:r>
      <w:r w:rsidRPr="00705B3A">
        <w:rPr>
          <w:rFonts w:hAnsi="Times New Roman" w:ascii="Times New Roman"/>
          <w:b w:val="false"/>
        </w:rPr>
        <w:t xml:space="preserve"> tražbin</w:t>
      </w:r>
      <w:r w:rsidR="00574BF5" w:rsidRPr="00705B3A">
        <w:rPr>
          <w:rFonts w:hAnsi="Times New Roman" w:ascii="Times New Roman"/>
          <w:b w:val="false"/>
        </w:rPr>
        <w:t>a</w:t>
      </w:r>
      <w:r w:rsidRPr="00705B3A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D026F1" w:rsidRPr="00705B3A">
        <w:rPr>
          <w:rFonts w:hAnsi="Times New Roman" w:ascii="Times New Roman"/>
          <w:b w:val="false"/>
        </w:rPr>
        <w:t>nakon ročišta o izjašnjenju stranaka i prilaganju odgovarajućih pisanih dokaza glede vrijednosti nekretnine održanom u ovom postupku dana 29. siječnja 2015. godine</w:t>
      </w:r>
      <w:r w:rsidR="00375C6A" w:rsidRPr="00705B3A">
        <w:rPr>
          <w:rFonts w:hAnsi="Times New Roman" w:ascii="Times New Roman"/>
          <w:b w:val="false"/>
        </w:rPr>
        <w:t>.</w:t>
      </w:r>
    </w:p>
    <w:p w:rsidRDefault="005C2697" w:rsidP="005C2697" w:rsidR="00FF382B" w:rsidRPr="00705B3A">
      <w:pPr>
        <w:ind w:firstLine="1440"/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Prema članku 164. stavak 6. </w:t>
      </w:r>
      <w:r w:rsidR="00F750A3" w:rsidRPr="00705B3A">
        <w:rPr>
          <w:rFonts w:hAnsi="Times New Roman" w:ascii="Times New Roman"/>
          <w:b w:val="false"/>
        </w:rPr>
        <w:t xml:space="preserve"> </w:t>
      </w:r>
      <w:r w:rsidR="00E738AF" w:rsidRPr="00705B3A">
        <w:rPr>
          <w:rFonts w:hAnsi="Times New Roman" w:ascii="Times New Roman"/>
          <w:b w:val="false"/>
        </w:rPr>
        <w:t xml:space="preserve">Stečajnog zakona </w:t>
      </w:r>
      <w:r w:rsidR="00E738AF" w:rsidRPr="00705B3A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705B3A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0D7BDF">
        <w:rPr>
          <w:rFonts w:hAnsi="Times New Roman" w:ascii="Times New Roman"/>
          <w:b w:val="false"/>
        </w:rPr>
        <w:t xml:space="preserve"> Ročište za javnu dražbu za predmetnu nekretninu održano dana 3. lipnja 2015. godine </w:t>
      </w:r>
      <w:r w:rsidR="005F6ACD">
        <w:rPr>
          <w:rFonts w:hAnsi="Times New Roman" w:ascii="Times New Roman"/>
          <w:b w:val="false"/>
        </w:rPr>
        <w:t xml:space="preserve">i 9. srpnja 2015. godine </w:t>
      </w:r>
      <w:r w:rsidR="000D7BDF">
        <w:rPr>
          <w:rFonts w:hAnsi="Times New Roman" w:ascii="Times New Roman"/>
          <w:b w:val="false"/>
        </w:rPr>
        <w:t xml:space="preserve">s početnom prodajnom cijenom u visini procijenjenih vrijednosti bilo je </w:t>
      </w:r>
      <w:r w:rsidR="000D7BDF">
        <w:rPr>
          <w:rFonts w:hAnsi="Times New Roman" w:ascii="Times New Roman"/>
          <w:b w:val="false"/>
        </w:rPr>
        <w:lastRenderedPageBreak/>
        <w:t>bezuspješno</w:t>
      </w:r>
      <w:r w:rsidR="00813FC6">
        <w:rPr>
          <w:rFonts w:hAnsi="Times New Roman" w:ascii="Times New Roman"/>
          <w:b w:val="false"/>
        </w:rPr>
        <w:t>, kao i ročište za javnu dražbu održano dana 30. rujna 2015. godine s početnom prodajnom cijenom u visini od 500.000,00 kn</w:t>
      </w:r>
      <w:r w:rsidR="000D7BDF">
        <w:rPr>
          <w:rFonts w:hAnsi="Times New Roman" w:ascii="Times New Roman"/>
          <w:b w:val="false"/>
        </w:rPr>
        <w:t>.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705B3A">
        <w:rPr>
          <w:rFonts w:hAnsi="Times New Roman" w:ascii="Times New Roman"/>
          <w:b w:val="false"/>
        </w:rPr>
        <w:t xml:space="preserve">citiranih zakonskih odredbi i </w:t>
      </w:r>
      <w:r w:rsidRPr="00705B3A">
        <w:rPr>
          <w:rFonts w:hAnsi="Times New Roman" w:ascii="Times New Roman"/>
          <w:b w:val="false"/>
        </w:rPr>
        <w:t xml:space="preserve">čl. 164. Stečajnog zakona </w:t>
      </w:r>
      <w:r w:rsidR="00174BF3" w:rsidRPr="00705B3A">
        <w:rPr>
          <w:rFonts w:hAnsi="Times New Roman" w:ascii="Times New Roman"/>
          <w:b w:val="false"/>
        </w:rPr>
        <w:t xml:space="preserve">odlučiti </w:t>
      </w:r>
      <w:r w:rsidRPr="00705B3A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 xml:space="preserve">Rijeka, </w:t>
      </w:r>
      <w:r w:rsidR="00813FC6">
        <w:rPr>
          <w:rFonts w:hAnsi="Times New Roman" w:ascii="Times New Roman"/>
          <w:b w:val="false"/>
        </w:rPr>
        <w:t>30. rujna</w:t>
      </w:r>
      <w:r w:rsidR="000D7BDF">
        <w:rPr>
          <w:rFonts w:hAnsi="Times New Roman" w:ascii="Times New Roman"/>
          <w:b w:val="false"/>
        </w:rPr>
        <w:t xml:space="preserve"> </w:t>
      </w:r>
      <w:r w:rsidR="00D026F1" w:rsidRPr="00705B3A">
        <w:rPr>
          <w:rFonts w:hAnsi="Times New Roman" w:ascii="Times New Roman"/>
          <w:b w:val="false"/>
        </w:rPr>
        <w:t xml:space="preserve"> 2015</w:t>
      </w:r>
      <w:r w:rsidRPr="00705B3A">
        <w:rPr>
          <w:rFonts w:hAnsi="Times New Roman" w:ascii="Times New Roman"/>
          <w:b w:val="false"/>
        </w:rPr>
        <w:t>.g</w:t>
      </w:r>
      <w:r w:rsidR="00BA0BC2" w:rsidRPr="00705B3A">
        <w:rPr>
          <w:rFonts w:hAnsi="Times New Roman" w:ascii="Times New Roman"/>
          <w:b w:val="false"/>
        </w:rPr>
        <w:t>odine</w:t>
      </w:r>
    </w:p>
    <w:p w:rsidRDefault="0069175F" w:rsidP="000B3BF5" w:rsidR="0069175F" w:rsidRPr="00705B3A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                             </w:t>
      </w:r>
      <w:r w:rsidR="000B3BF5" w:rsidRPr="00705B3A">
        <w:rPr>
          <w:rFonts w:hAnsi="Times New Roman" w:ascii="Times New Roman"/>
          <w:b w:val="false"/>
        </w:rPr>
        <w:tab/>
      </w:r>
      <w:r w:rsidR="000B3BF5" w:rsidRPr="00705B3A">
        <w:rPr>
          <w:rFonts w:hAnsi="Times New Roman" w:ascii="Times New Roman"/>
          <w:b w:val="false"/>
        </w:rPr>
        <w:tab/>
      </w:r>
      <w:r w:rsidR="000B3BF5"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 xml:space="preserve">   </w:t>
      </w:r>
      <w:r w:rsidR="000B3BF5" w:rsidRPr="00705B3A">
        <w:rPr>
          <w:rFonts w:hAnsi="Times New Roman" w:ascii="Times New Roman"/>
          <w:b w:val="false"/>
        </w:rPr>
        <w:tab/>
      </w:r>
      <w:r w:rsidR="000B3BF5" w:rsidRPr="00705B3A">
        <w:rPr>
          <w:rFonts w:hAnsi="Times New Roman" w:ascii="Times New Roman"/>
          <w:b w:val="false"/>
        </w:rPr>
        <w:tab/>
      </w:r>
      <w:r w:rsidR="000B3BF5" w:rsidRPr="00705B3A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</w:r>
      <w:r w:rsidR="00A949B8" w:rsidRPr="00705B3A">
        <w:rPr>
          <w:rFonts w:hAnsi="Times New Roman" w:ascii="Times New Roman"/>
          <w:b w:val="false"/>
        </w:rPr>
        <w:t xml:space="preserve">                 </w:t>
      </w:r>
      <w:r w:rsidRPr="00705B3A">
        <w:rPr>
          <w:rFonts w:hAnsi="Times New Roman" w:ascii="Times New Roman"/>
          <w:b w:val="false"/>
        </w:rPr>
        <w:t xml:space="preserve">                 </w:t>
      </w:r>
      <w:r w:rsidRPr="00705B3A">
        <w:rPr>
          <w:rFonts w:hAnsi="Times New Roman" w:ascii="Times New Roman"/>
          <w:b w:val="false"/>
        </w:rPr>
        <w:tab/>
      </w:r>
      <w:r w:rsidRPr="00705B3A">
        <w:rPr>
          <w:rFonts w:hAnsi="Times New Roman" w:ascii="Times New Roman"/>
          <w:b w:val="false"/>
        </w:rPr>
        <w:tab/>
        <w:t xml:space="preserve">    </w:t>
      </w:r>
      <w:r w:rsidR="00E47347" w:rsidRPr="00705B3A">
        <w:rPr>
          <w:rFonts w:hAnsi="Times New Roman" w:ascii="Times New Roman"/>
          <w:b w:val="false"/>
        </w:rPr>
        <w:t xml:space="preserve">   </w:t>
      </w:r>
      <w:r w:rsidR="00B6647E" w:rsidRPr="00705B3A">
        <w:rPr>
          <w:rFonts w:hAnsi="Times New Roman" w:ascii="Times New Roman"/>
          <w:b w:val="false"/>
        </w:rPr>
        <w:t xml:space="preserve">             </w:t>
      </w:r>
      <w:r w:rsidR="00E47347" w:rsidRPr="00705B3A">
        <w:rPr>
          <w:rFonts w:hAnsi="Times New Roman" w:ascii="Times New Roman"/>
          <w:b w:val="false"/>
        </w:rPr>
        <w:t xml:space="preserve">    </w:t>
      </w:r>
      <w:r w:rsidRPr="00705B3A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705B3A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rPr>
          <w:rFonts w:hAnsi="Times New Roman" w:ascii="Times New Roman"/>
          <w:b w:val="false"/>
        </w:rPr>
      </w:pPr>
    </w:p>
    <w:p w:rsidRDefault="001D0DFB" w:rsidP="000B3BF5" w:rsidR="001D0DFB">
      <w:pPr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ab/>
        <w:t xml:space="preserve">Protiv  ovog  </w:t>
      </w:r>
      <w:r w:rsidR="00C05153" w:rsidRPr="00705B3A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705B3A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705B3A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705B3A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DNA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-stečajnom upravitelju</w:t>
      </w:r>
      <w:r w:rsidR="00170749" w:rsidRPr="00705B3A">
        <w:rPr>
          <w:rFonts w:hAnsi="Times New Roman" w:ascii="Times New Roman"/>
          <w:b w:val="false"/>
        </w:rPr>
        <w:t xml:space="preserve"> </w:t>
      </w:r>
    </w:p>
    <w:p w:rsidRDefault="00170749" w:rsidP="000B3BF5" w:rsidR="00170749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razlučnim vjerovnicima:</w:t>
      </w:r>
    </w:p>
    <w:p w:rsidRDefault="00170749" w:rsidP="00170749" w:rsidR="00170749" w:rsidRPr="00705B3A">
      <w:pPr>
        <w:ind w:firstLine="720"/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</w:t>
      </w:r>
      <w:r w:rsidR="00D026F1" w:rsidRPr="00705B3A">
        <w:rPr>
          <w:rFonts w:hAnsi="Times New Roman" w:ascii="Times New Roman"/>
          <w:b w:val="false"/>
        </w:rPr>
        <w:t>ERSTE &amp; STEIERMÄRKISCHE BANK D.D. RIJEKA JADRANSKI TRG 3A</w:t>
      </w:r>
      <w:r w:rsidRPr="00705B3A">
        <w:rPr>
          <w:rFonts w:hAnsi="Times New Roman" w:ascii="Times New Roman"/>
          <w:b w:val="false"/>
        </w:rPr>
        <w:t>,</w:t>
      </w:r>
      <w:r w:rsidR="000D7BDF">
        <w:rPr>
          <w:rFonts w:hAnsi="Times New Roman" w:ascii="Times New Roman"/>
          <w:b w:val="false"/>
        </w:rPr>
        <w:t xml:space="preserve"> i po OD Maćešić i partneri iz Rijeke</w:t>
      </w:r>
    </w:p>
    <w:p w:rsidRDefault="00170749" w:rsidP="00170749" w:rsidR="00170749" w:rsidRPr="00705B3A">
      <w:pPr>
        <w:ind w:firstLine="720"/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</w:t>
      </w:r>
      <w:r w:rsidR="00D026F1" w:rsidRPr="00705B3A">
        <w:rPr>
          <w:rFonts w:hAnsi="Times New Roman" w:ascii="Times New Roman"/>
          <w:b w:val="false"/>
        </w:rPr>
        <w:t>RH MINISTARSTVO FINANCIJA, POREZNA UPRAVA - PODRUČNI URED PAZIN i ŽDO u Puli</w:t>
      </w:r>
      <w:r w:rsidR="008A779B" w:rsidRPr="00705B3A">
        <w:rPr>
          <w:rFonts w:hAnsi="Times New Roman" w:ascii="Times New Roman"/>
          <w:b w:val="false"/>
        </w:rPr>
        <w:t xml:space="preserve">, </w:t>
      </w:r>
    </w:p>
    <w:p w:rsidRDefault="000B3BF5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</w:t>
      </w:r>
      <w:r w:rsidR="005C2697" w:rsidRPr="00705B3A">
        <w:rPr>
          <w:rFonts w:hAnsi="Times New Roman" w:ascii="Times New Roman"/>
          <w:b w:val="false"/>
        </w:rPr>
        <w:t xml:space="preserve">na </w:t>
      </w:r>
      <w:r w:rsidR="00813FC6">
        <w:rPr>
          <w:rFonts w:hAnsi="Times New Roman" w:ascii="Times New Roman"/>
          <w:b w:val="false"/>
        </w:rPr>
        <w:t>e-</w:t>
      </w:r>
      <w:r w:rsidR="005C2697" w:rsidRPr="00705B3A">
        <w:rPr>
          <w:rFonts w:hAnsi="Times New Roman" w:ascii="Times New Roman"/>
          <w:b w:val="false"/>
        </w:rPr>
        <w:t>oglasnu</w:t>
      </w:r>
      <w:r w:rsidRPr="00705B3A">
        <w:rPr>
          <w:rFonts w:hAnsi="Times New Roman" w:ascii="Times New Roman"/>
          <w:b w:val="false"/>
        </w:rPr>
        <w:t xml:space="preserve"> ploč</w:t>
      </w:r>
      <w:r w:rsidR="005C2697" w:rsidRPr="00705B3A">
        <w:rPr>
          <w:rFonts w:hAnsi="Times New Roman" w:ascii="Times New Roman"/>
          <w:b w:val="false"/>
        </w:rPr>
        <w:t xml:space="preserve">u </w:t>
      </w:r>
      <w:r w:rsidR="00813FC6">
        <w:rPr>
          <w:rFonts w:hAnsi="Times New Roman" w:ascii="Times New Roman"/>
          <w:b w:val="false"/>
        </w:rPr>
        <w:t>20.10</w:t>
      </w:r>
      <w:r w:rsidR="00D95CF1" w:rsidRPr="00705B3A">
        <w:rPr>
          <w:rFonts w:hAnsi="Times New Roman" w:ascii="Times New Roman"/>
          <w:b w:val="false"/>
        </w:rPr>
        <w:t>.1</w:t>
      </w:r>
      <w:r w:rsidR="00D026F1" w:rsidRPr="00705B3A">
        <w:rPr>
          <w:rFonts w:hAnsi="Times New Roman" w:ascii="Times New Roman"/>
          <w:b w:val="false"/>
        </w:rPr>
        <w:t>5</w:t>
      </w:r>
      <w:r w:rsidR="005C2697" w:rsidRPr="00705B3A">
        <w:rPr>
          <w:rFonts w:hAnsi="Times New Roman" w:ascii="Times New Roman"/>
          <w:b w:val="false"/>
        </w:rPr>
        <w:t>.</w:t>
      </w:r>
    </w:p>
    <w:p w:rsidRDefault="005C2697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- Porezna uprava </w:t>
      </w:r>
      <w:r w:rsidR="00D026F1" w:rsidRPr="00705B3A">
        <w:rPr>
          <w:rFonts w:hAnsi="Times New Roman" w:ascii="Times New Roman"/>
          <w:b w:val="false"/>
        </w:rPr>
        <w:t>Pazin</w:t>
      </w:r>
    </w:p>
    <w:p w:rsidRDefault="000B5EB3" w:rsidP="000B3BF5" w:rsidR="000B5EB3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>- sudskom informatičaru</w:t>
      </w:r>
    </w:p>
    <w:p w:rsidRDefault="001D0DFB" w:rsidP="000B3BF5" w:rsidR="001D0DFB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Rijeka, </w:t>
      </w:r>
      <w:r w:rsidR="00813FC6">
        <w:rPr>
          <w:rFonts w:hAnsi="Times New Roman" w:ascii="Times New Roman"/>
          <w:b w:val="false"/>
        </w:rPr>
        <w:t>30. rujna</w:t>
      </w:r>
      <w:r w:rsidR="00D026F1" w:rsidRPr="00705B3A">
        <w:rPr>
          <w:rFonts w:hAnsi="Times New Roman" w:ascii="Times New Roman"/>
          <w:b w:val="false"/>
        </w:rPr>
        <w:t xml:space="preserve"> 2015</w:t>
      </w:r>
      <w:r w:rsidR="00A949B8" w:rsidRPr="00705B3A">
        <w:rPr>
          <w:rFonts w:hAnsi="Times New Roman" w:ascii="Times New Roman"/>
          <w:b w:val="false"/>
        </w:rPr>
        <w:t>.g.</w:t>
      </w:r>
    </w:p>
    <w:p w:rsidRDefault="00A949B8" w:rsidR="00A949B8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705B3A">
      <w:pPr>
        <w:jc w:val="both"/>
        <w:rPr>
          <w:rFonts w:hAnsi="Times New Roman" w:ascii="Times New Roman"/>
          <w:b w:val="false"/>
        </w:rPr>
      </w:pPr>
      <w:r w:rsidRPr="00705B3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705B3A">
        <w:rPr>
          <w:rFonts w:hAnsi="Times New Roman" w:ascii="Times New Roman"/>
          <w:b w:val="false"/>
        </w:rPr>
        <w:t xml:space="preserve">     </w:t>
      </w:r>
      <w:r w:rsidRPr="00705B3A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705B3A">
          <w:rPr>
            <w:rFonts w:hAnsi="Times New Roman" w:ascii="Times New Roman"/>
            <w:b w:val="false"/>
          </w:rPr>
          <w:t>Vera Jelenović</w:t>
        </w:r>
      </w:smartTag>
      <w:r w:rsidRPr="00705B3A">
        <w:rPr>
          <w:rFonts w:hAnsi="Times New Roman" w:ascii="Times New Roman"/>
          <w:b w:val="false"/>
        </w:rPr>
        <w:t xml:space="preserve"> </w:t>
      </w:r>
    </w:p>
    <w:sectPr w:rsidSect="00442C33" w:rsidR="00E21439" w:rsidRPr="00705B3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67FE" w:rsidR="009F67FE">
      <w:r>
        <w:separator/>
      </w:r>
    </w:p>
  </w:endnote>
  <w:endnote w:id="0" w:type="continuationSeparator">
    <w:p w:rsidRDefault="009F67FE" w:rsidR="009F6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B2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67FE" w:rsidR="009F67FE">
      <w:r>
        <w:separator/>
      </w:r>
    </w:p>
  </w:footnote>
  <w:footnote w:id="0" w:type="continuationSeparator">
    <w:p w:rsidRDefault="009F67FE" w:rsidR="009F67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D026F1">
      <w:rPr>
        <w:rFonts w:hAnsi="Times New Roman" w:ascii="Times New Roman"/>
        <w:b w:val="false"/>
      </w:rPr>
      <w:t>198/2013</w:t>
    </w:r>
    <w:r w:rsidR="001D0DFB">
      <w:rPr>
        <w:rFonts w:hAnsi="Times New Roman" w:ascii="Times New Roman"/>
        <w:b w:val="false"/>
      </w:rPr>
      <w:t>-151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D7BDF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5051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0DFB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0FB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6ACD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5B3A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243C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3FC6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16D73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49C5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67FE"/>
    <w:rsid w:val="009F7820"/>
    <w:rsid w:val="009F7D2F"/>
    <w:rsid w:val="00A00227"/>
    <w:rsid w:val="00A00473"/>
    <w:rsid w:val="00A025D8"/>
    <w:rsid w:val="00A056DB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280F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0B2E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314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6F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664A5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0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B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B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B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B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0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0B2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0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B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B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B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B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0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0B2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1412</properties:Words>
  <properties:Characters>7824</properties:Characters>
  <properties:Lines>196</properties:Lines>
  <properties:Paragraphs>54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9587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2015-09-30T11:09:00Z</dcterms:created>
  <dc:creator>korlevicd</dc:creator>
  <cp:lastModifiedBy>Danijela Fumić</cp:lastModifiedBy>
  <cp:lastPrinted>2015-09-30T11:10:00Z</cp:lastPrinted>
  <dcterms:modified xmlns:xsi="http://www.w3.org/2001/XMLSchema-instance" xsi:type="dcterms:W3CDTF">2015-09-30T11:12:00Z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