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813f" w14:paraId="5b9813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F2598A">
        <w:t>2421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812B8" w:rsidP="00780919" w:rsidR="00DE0AD2">
      <w:pPr>
        <w:jc w:val="both"/>
      </w:pPr>
      <w:r w:rsidRPr="00D812B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F61E94">
        <w:t xml:space="preserve"> </w:t>
      </w:r>
      <w:r w:rsidR="00F61E94" w:rsidRPr="00F61E94">
        <w:t>OAZA MIRA d.o.o., OIB: 27698811195, Zagreb, Hukmani 33</w:t>
      </w:r>
      <w:r w:rsidR="007749CB">
        <w:t xml:space="preserve">,  </w:t>
      </w:r>
      <w:r w:rsidR="006C7D0C">
        <w:t xml:space="preserve">20. </w:t>
      </w:r>
      <w:r w:rsidR="00593BA7">
        <w:t>studenog 2017.</w:t>
      </w:r>
      <w:r w:rsidR="00F42D40">
        <w:tab/>
      </w:r>
    </w:p>
    <w:p w:rsidRDefault="007749CB" w:rsidP="00780919" w:rsidR="007749CB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7749CB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F61E94" w:rsidRPr="00F61E94">
        <w:t>OAZA MIRA d.o.o., OIB: 27698811195, Zagreb, Hukmani 33</w:t>
      </w:r>
      <w:r w:rsidR="007749CB">
        <w:t>.</w:t>
      </w:r>
    </w:p>
    <w:p w:rsidRDefault="007749CB" w:rsidP="00BE19F1" w:rsidR="00CE06DA">
      <w:pPr>
        <w:jc w:val="both"/>
      </w:pPr>
      <w:r w:rsidRPr="007749CB">
        <w:t xml:space="preserve">   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6C7D0C">
        <w:t xml:space="preserve">20. studenog 2017. u 14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643DCF" w:rsidRPr="00643DCF">
        <w:t>Marko Marić OIB: 4057</w:t>
      </w:r>
      <w:r w:rsidR="00643DCF">
        <w:t>8632064, Zagreb, Petrinjska 59a</w:t>
      </w:r>
      <w:r w:rsidR="00580291">
        <w:t>.</w:t>
      </w:r>
    </w:p>
    <w:p w:rsidRDefault="00833A14" w:rsidP="00833A14" w:rsidR="00833A14">
      <w:pPr>
        <w:jc w:val="both"/>
      </w:pPr>
    </w:p>
    <w:p w:rsidRDefault="00DB441F" w:rsidP="00152F9B" w:rsidR="00BC1708">
      <w:pPr>
        <w:jc w:val="both"/>
      </w:pPr>
      <w:r>
        <w:t>III. Zaključuje se stečajni postupak nad dužnikom</w:t>
      </w:r>
      <w:r w:rsidR="00580291">
        <w:t xml:space="preserve"> </w:t>
      </w:r>
      <w:r w:rsidR="00F61E94" w:rsidRPr="00F61E94">
        <w:t>OAZA MIRA d.o.o., OIB: 27698811195, Zagreb, Hukmani 33</w:t>
      </w:r>
      <w:r w:rsidR="00580291">
        <w:t>.</w:t>
      </w:r>
    </w:p>
    <w:p w:rsidRDefault="00CE06DA" w:rsidP="00152F9B" w:rsidR="00CE06DA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61E94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80291">
        <w:t xml:space="preserve"> </w:t>
      </w:r>
      <w:r w:rsidR="00F61E94" w:rsidRPr="00F61E94">
        <w:t>OAZA MIRA d.o.o., OIB: 27698811195, Zagreb, Hukmani 33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61E94">
        <w:t>2505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F61E94">
        <w:t xml:space="preserve">469.713,83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303C10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C67B2" w:rsidP="001602A5" w:rsidR="00DB441F">
      <w:pPr>
        <w:jc w:val="both"/>
      </w:pPr>
      <w:r>
        <w:t>12. listopad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A21B3C">
        <w:t xml:space="preserve"> </w:t>
      </w:r>
      <w:r w:rsidR="00A21B3C" w:rsidRPr="00A21B3C">
        <w:t>12. listopada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A21B3C" w:rsidRPr="00A21B3C">
        <w:t>12. listopada 2017</w:t>
      </w:r>
      <w:r w:rsidR="005B2B8E" w:rsidRPr="005B2B8E">
        <w:t>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A21B3C">
        <w:t xml:space="preserve"> </w:t>
      </w:r>
      <w:r w:rsidR="00174E71">
        <w:t>20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52343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52343" w:rsidP="004F5146" w:rsidR="00352343">
      <w:pPr>
        <w:jc w:val="right"/>
      </w:pPr>
      <w:r>
        <w:t>za točnost otpravka-ovlašteni službenik</w:t>
      </w:r>
    </w:p>
    <w:p w:rsidRDefault="00352343" w:rsidP="004F5146" w:rsidR="00352343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52343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6760EB">
          <w:t>421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74E71"/>
    <w:rsid w:val="001A684C"/>
    <w:rsid w:val="001B363A"/>
    <w:rsid w:val="001C0F71"/>
    <w:rsid w:val="001C53D4"/>
    <w:rsid w:val="001C67B2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303C10"/>
    <w:rsid w:val="00321343"/>
    <w:rsid w:val="003338B7"/>
    <w:rsid w:val="003402B9"/>
    <w:rsid w:val="00347CA4"/>
    <w:rsid w:val="00351508"/>
    <w:rsid w:val="00352343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3D4D"/>
    <w:rsid w:val="00435A44"/>
    <w:rsid w:val="00435EF2"/>
    <w:rsid w:val="00436390"/>
    <w:rsid w:val="0044106C"/>
    <w:rsid w:val="00441437"/>
    <w:rsid w:val="00441A09"/>
    <w:rsid w:val="00451F6F"/>
    <w:rsid w:val="00454A5A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0291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43DCF"/>
    <w:rsid w:val="00665971"/>
    <w:rsid w:val="006671E6"/>
    <w:rsid w:val="006760EB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C7D0C"/>
    <w:rsid w:val="006F320D"/>
    <w:rsid w:val="006F3529"/>
    <w:rsid w:val="00704D10"/>
    <w:rsid w:val="00705E40"/>
    <w:rsid w:val="007166B8"/>
    <w:rsid w:val="00726A2E"/>
    <w:rsid w:val="00756908"/>
    <w:rsid w:val="007717BA"/>
    <w:rsid w:val="00773335"/>
    <w:rsid w:val="007749CB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1B3C"/>
    <w:rsid w:val="00A22B7B"/>
    <w:rsid w:val="00A2463E"/>
    <w:rsid w:val="00A25276"/>
    <w:rsid w:val="00A618D3"/>
    <w:rsid w:val="00A75AF9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1708"/>
    <w:rsid w:val="00BC21D3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2598A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61E94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St-2421/2016</izvorni_sadrzaj>
    <derivirana_varijabla naziv="DomainObject.Predmet.OznakaBroj_1">St-2421/2016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MIRA d.o.o. za trgovinu i usluge zastupanog po punomoćniku Anđelko Hukman</izvorni_sadrzaj>
    <derivirana_varijabla naziv="DomainObject.Predmet.ProtustrankaFormated_1">  OAZA MIRA d.o.o. za trgovinu i usluge zastupanog po punomoćniku Anđelko Hukman</derivirana_varijabla>
  </DomainObject.Predmet.ProtustrankaFormated>
  <DomainObject.Predmet.ProtustrankaFormatedOIB>
    <izvorni_sadrzaj>  OAZA MIRA d.o.o. za trgovinu i usluge, OIB 27698811195 zastupanog po punomoćniku Anđelko Hukman</izvorni_sadrzaj>
    <derivirana_varijabla naziv="DomainObject.Predmet.ProtustrankaFormatedOIB_1">  OAZA MIRA d.o.o. za trgovinu i usluge, OIB 27698811195 zastupanog po punomoćniku Anđelko Hukman</derivirana_varijabla>
  </DomainObject.Predmet.ProtustrankaFormatedOIB>
  <DomainObject.Predmet.ProtustrankaFormatedWithAdress>
    <izvorni_sadrzaj> OAZA MIRA d.o.o. za trgovinu i usluge, Hukmani 33, 10000 Zagreb zastupanog po punomoćniku Anđelko Hukman</izvorni_sadrzaj>
    <derivirana_varijabla naziv="DomainObject.Predmet.ProtustrankaFormatedWithAdress_1"> OAZA MIRA d.o.o. za trgovinu i usluge, Hukmani 33, 10000 Zagreb zastupanog po punomoćniku Anđelko Hukman</derivirana_varijabla>
  </DomainObject.Predmet.ProtustrankaFormatedWithAdress>
  <DomainObject.Predmet.ProtustrankaFormatedWithAdressOIB>
    <izvorni_sadrzaj> OAZA MIRA d.o.o. za trgovinu i usluge, OIB 27698811195, Hukmani 33, 10000 Zagreb zastupanog po punomoćniku Anđelko Hukman</izvorni_sadrzaj>
    <derivirana_varijabla naziv="DomainObject.Predmet.ProtustrankaFormatedWithAdressOIB_1"> OAZA MIRA d.o.o. za trgovinu i usluge, OIB 27698811195, Hukmani 33, 10000 Zagreb zastupanog po punomoćniku Anđelko Hukman</derivirana_varijabla>
  </DomainObject.Predmet.ProtustrankaFormatedWithAdressOIB>
  <DomainObject.Predmet.ProtustrankaWithAdress>
    <izvorni_sadrzaj>OAZA MIRA d.o.o. za trgovinu i usluge Hukmani 33, 10000 Zagreb</izvorni_sadrzaj>
    <derivirana_varijabla naziv="DomainObject.Predmet.ProtustrankaWithAdress_1">OAZA MIRA d.o.o. za trgovinu i usluge Hukmani 33, 10000 Zagreb</derivirana_varijabla>
  </DomainObject.Predmet.ProtustrankaWithAdress>
  <DomainObject.Predmet.ProtustrankaWithAdressOIB>
    <izvorni_sadrzaj>OAZA MIRA d.o.o. za trgovinu i usluge, OIB 27698811195, Hukmani 33, 10000 Zagreb</izvorni_sadrzaj>
    <derivirana_varijabla naziv="DomainObject.Predmet.ProtustrankaWithAdressOIB_1">OAZA MIRA d.o.o. za trgovinu i usluge, OIB 27698811195, Hukmani 33, 10000 Zagreb</derivirana_varijabla>
  </DomainObject.Predmet.ProtustrankaWithAdressOIB>
  <DomainObject.Predmet.ProtustrankaNazivFormated>
    <izvorni_sadrzaj>OAZA MIRA d.o.o. za trgovinu i usluge</izvorni_sadrzaj>
    <derivirana_varijabla naziv="DomainObject.Predmet.ProtustrankaNazivFormated_1">OAZA MIRA d.o.o. za trgovinu i usluge</derivirana_varijabla>
  </DomainObject.Predmet.ProtustrankaNazivFormated>
  <DomainObject.Predmet.ProtustrankaNazivFormatedOIB>
    <izvorni_sadrzaj>OAZA MIRA d.o.o. za trgovinu i usluge, OIB 27698811195</izvorni_sadrzaj>
    <derivirana_varijabla naziv="DomainObject.Predmet.ProtustrankaNazivFormatedOIB_1">OAZA MIRA d.o.o. za trgovinu i usluge, OIB 27698811195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Anđelko Hukman</izvorni_sadrzaj>
    <derivirana_varijabla naziv="DomainObject.Predmet.StrankaFormated_1">  FINA Regionalni centar Zagreb; Anđelko Hukman</derivirana_varijabla>
  </DomainObject.Predmet.StrankaFormated>
  <DomainObject.Predmet.StrankaFormatedOIB>
    <izvorni_sadrzaj>  FINA Regionalni centar Zagreb, OIB 85821130368; Anđelko Hukman, OIB 05676830851</izvorni_sadrzaj>
    <derivirana_varijabla naziv="DomainObject.Predmet.StrankaFormatedOIB_1">  FINA Regionalni centar Zagreb, OIB 85821130368; Anđelko Hukman, OIB 05676830851</derivirana_varijabla>
  </DomainObject.Predmet.StrankaFormatedOIB>
  <DomainObject.Predmet.StrankaFormatedWithAdress>
    <izvorni_sadrzaj> FINA Regionalni centar Zagreb, Trg svibanjskih žrtava 1995. 1, 10000 Zagreb; Anđelko Hukman, Hukmani 33, 10000 Zagreb</izvorni_sadrzaj>
    <derivirana_varijabla naziv="DomainObject.Predmet.StrankaFormatedWithAdress_1"> FINA Regionalni centar Zagreb, Trg svibanjskih žrtava 1995. 1, 10000 Zagreb; Anđelko Hukman, Hukmani 33, 10000 Zagreb</derivirana_varijabla>
  </DomainObject.Predmet.StrankaFormatedWithAdress>
  <DomainObject.Predmet.StrankaFormatedWithAdressOIB>
    <izvorni_sadrzaj> FINA Regionalni centar Zagreb, OIB 85821130368, Trg svibanjskih žrtava 1995. 1, 10000 Zagreb; Anđelko Hukman, OIB 05676830851, Hukmani 33, 10000 Zagreb</izvorni_sadrzaj>
    <derivirana_varijabla naziv="DomainObject.Predmet.StrankaFormatedWithAdressOIB_1"> FINA Regionalni centar Zagreb, OIB 85821130368, Trg svibanjskih žrtava 1995. 1, 10000 Zagreb; Anđelko Hukman, OIB 05676830851, Hukmani 33, 10000 Zagreb</derivirana_varijabla>
  </DomainObject.Predmet.StrankaFormatedWithAdressOIB>
  <DomainObject.Predmet.StrankaWithAdress>
    <izvorni_sadrzaj>FINA Regionalni centar Zagreb Trg svibanjskih žrtava 1995. 1,10000 Zagreb,Anđelko Hukman Hukmani 33,10000 Zagreb</izvorni_sadrzaj>
    <derivirana_varijabla naziv="DomainObject.Predmet.StrankaWithAdress_1">FINA Regionalni centar Zagreb Trg svibanjskih žrtava 1995. 1,10000 Zagreb,Anđelko Hukman Hukmani 33,10000 Zagreb</derivirana_varijabla>
  </DomainObject.Predmet.StrankaWithAdress>
  <DomainObject.Predmet.StrankaWithAdressOIB>
    <izvorni_sadrzaj>FINA Regionalni centar Zagreb, OIB 85821130368, Trg svibanjskih žrtava 1995. 1,10000 Zagreb,Anđelko Hukman, OIB 05676830851, Hukmani 33,10000 Zagreb</izvorni_sadrzaj>
    <derivirana_varijabla naziv="DomainObject.Predmet.StrankaWithAdressOIB_1">FINA Regionalni centar Zagreb, OIB 85821130368, Trg svibanjskih žrtava 1995. 1,10000 Zagreb,Anđelko Hukman, OIB 05676830851, Hukmani 33,10000 Zagreb</derivirana_varijabla>
  </DomainObject.Predmet.StrankaWithAdressOIB>
  <DomainObject.Predmet.StrankaNazivFormated>
    <izvorni_sadrzaj>FINA Regionalni centar Zagreb,Anđelko Hukman</izvorni_sadrzaj>
    <derivirana_varijabla naziv="DomainObject.Predmet.StrankaNazivFormated_1">FINA Regionalni centar Zagreb,Anđelko Hukman</derivirana_varijabla>
  </DomainObject.Predmet.StrankaNazivFormated>
  <DomainObject.Predmet.StrankaNazivFormatedOIB>
    <izvorni_sadrzaj>FINA Regionalni centar Zagreb, OIB 85821130368,Anđelko Hukman, OIB 05676830851</izvorni_sadrzaj>
    <derivirana_varijabla naziv="DomainObject.Predmet.StrankaNazivFormatedOIB_1">FINA Regionalni centar Zagreb, OIB 85821130368,Anđelko Hukman, OIB 05676830851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Anđelko Hukman</item>
    </izvorni_sadrzaj>
    <derivirana_varijabla naziv="DomainObject.Predmet.StrankaListFormated_1">
      <item>FINA Regionalni centar Zagreb</item>
      <item>Anđelko Hukman</item>
    </derivirana_varijabla>
  </DomainObject.Predmet.StrankaListFormated>
  <DomainObject.Predmet.StrankaListFormatedOIB>
    <izvorni_sadrzaj>
      <item>FINA Regionalni centar Zagreb, OIB 85821130368</item>
      <item>Anđelko Hukman, OIB 05676830851</item>
    </izvorni_sadrzaj>
    <derivirana_varijabla naziv="DomainObject.Predmet.StrankaListFormatedOIB_1">
      <item>FINA Regionalni centar Zagreb, OIB 85821130368</item>
      <item>Anđelko Hukman, OIB 05676830851</item>
    </derivirana_varijabla>
  </DomainObject.Predmet.StrankaListFormatedOIB>
  <DomainObject.Predmet.StrankaListFormatedWithAdress>
    <izvorni_sadrzaj>
      <item>FINA Regionalni centar Zagreb, Trg svibanjskih žrtava 1995. 1, 10000 Zagreb</item>
      <item>Anđelko Hukman, Hukmani 33, 10000 Zagreb</item>
    </izvorni_sadrzaj>
    <derivirana_varijabla naziv="DomainObject.Predmet.StrankaListFormatedWithAdress_1">
      <item>FINA Regionalni centar Zagreb, Trg svibanjskih žrtava 1995. 1, 10000 Zagreb</item>
      <item>Anđelko Hukman, Hukmani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Anđelko Hukman, OIB 05676830851, Hukmani 33, 10000 Zagreb</item>
    </izvorni_sadrzaj>
    <derivirana_varijabla naziv="DomainObject.Predmet.StrankaListFormatedWithAdressOIB_1">
      <item>FINA Regionalni centar Zagreb, OIB 85821130368, Trg svibanjskih žrtava 1995. 1, 10000 Zagreb</item>
      <item>Anđelko Hukman, OIB 05676830851, Hukmani 33, 10000 Zagreb</item>
    </derivirana_varijabla>
  </DomainObject.Predmet.StrankaListFormatedWithAdressOIB>
  <DomainObject.Predmet.StrankaListNazivFormated>
    <izvorni_sadrzaj>
      <item>FINA Regionalni centar Zagreb</item>
      <item>Anđelko Hukman</item>
    </izvorni_sadrzaj>
    <derivirana_varijabla naziv="DomainObject.Predmet.StrankaListNazivFormated_1">
      <item>FINA Regionalni centar Zagreb</item>
      <item>Anđelko Hukman</item>
    </derivirana_varijabla>
  </DomainObject.Predmet.StrankaListNazivFormated>
  <DomainObject.Predmet.StrankaListNazivFormatedOIB>
    <izvorni_sadrzaj>
      <item>FINA Regionalni centar Zagreb, OIB 85821130368</item>
      <item>Anđelko Hukman, OIB 05676830851</item>
    </izvorni_sadrzaj>
    <derivirana_varijabla naziv="DomainObject.Predmet.StrankaListNazivFormatedOIB_1">
      <item>FINA Regionalni centar Zagreb, OIB 85821130368</item>
      <item>Anđelko Hukman, OIB 05676830851</item>
    </derivirana_varijabla>
  </DomainObject.Predmet.StrankaListNazivFormatedOIB>
  <DomainObject.Predmet.ProtuStrankaListFormated>
    <izvorni_sadrzaj>
      <item>OAZA MIRA d.o.o. za trgovinu i usluge zastupanog po punomoćniku Anđelko Hukman</item>
    </izvorni_sadrzaj>
    <derivirana_varijabla naziv="DomainObject.Predmet.ProtuStrankaListFormated_1">
      <item>OAZA MIRA d.o.o. za trgovinu i usluge zastupanog po punomoćniku Anđelko Hukman</item>
    </derivirana_varijabla>
  </DomainObject.Predmet.ProtuStrankaListFormated>
  <DomainObject.Predmet.ProtuStrankaListFormatedOIB>
    <izvorni_sadrzaj>
      <item>OAZA MIRA d.o.o. za trgovinu i usluge, OIB 27698811195 zastupanog po punomoćniku Anđelko Hukman</item>
    </izvorni_sadrzaj>
    <derivirana_varijabla naziv="DomainObject.Predmet.ProtuStrankaListFormatedOIB_1">
      <item>OAZA MIRA d.o.o. za trgovinu i usluge, OIB 27698811195 zastupanog po punomoćniku Anđelko Hukman</item>
    </derivirana_varijabla>
  </DomainObject.Predmet.ProtuStrankaListFormatedOIB>
  <DomainObject.Predmet.ProtuStrankaListFormatedWithAdress>
    <izvorni_sadrzaj>
      <item>OAZA MIRA d.o.o. za trgovinu i usluge, Hukmani 33, 10000 Zagreb zastupanog po punomoćniku Anđelko Hukman</item>
    </izvorni_sadrzaj>
    <derivirana_varijabla naziv="DomainObject.Predmet.ProtuStrankaListFormatedWithAdress_1">
      <item>OAZA MIRA d.o.o. za trgovinu i usluge, Hukmani 33, 10000 Zagreb zastupanog po punomoćniku Anđelko Hukman</item>
    </derivirana_varijabla>
  </DomainObject.Predmet.ProtuStrankaListFormatedWithAdress>
  <DomainObject.Predmet.ProtuStrankaListFormatedWithAdressOIB>
    <izvorni_sadrzaj>
      <item>OAZA MIRA d.o.o. za trgovinu i usluge, OIB 27698811195, Hukmani 33, 10000 Zagreb zastupanog po punomoćniku Anđelko Hukman</item>
    </izvorni_sadrzaj>
    <derivirana_varijabla naziv="DomainObject.Predmet.ProtuStrankaListFormatedWithAdressOIB_1">
      <item>OAZA MIRA d.o.o. za trgovinu i usluge, OIB 27698811195, Hukmani 33, 10000 Zagreb zastupanog po punomoćniku Anđelko Hukman</item>
    </derivirana_varijabla>
  </DomainObject.Predmet.ProtuStrankaListFormatedWithAdressOIB>
  <DomainObject.Predmet.ProtuStrankaListNazivFormated>
    <izvorni_sadrzaj>
      <item>OAZA MIRA d.o.o. za trgovinu i usluge</item>
    </izvorni_sadrzaj>
    <derivirana_varijabla naziv="DomainObject.Predmet.ProtuStrankaListNazivFormated_1">
      <item>OAZA MIRA d.o.o. za trgovinu i usluge</item>
    </derivirana_varijabla>
  </DomainObject.Predmet.ProtuStrankaListNazivFormated>
  <DomainObject.Predmet.ProtuStrankaListNazivFormatedOIB>
    <izvorni_sadrzaj>
      <item>OAZA MIRA d.o.o. za trgovinu i usluge, OIB 27698811195</item>
    </izvorni_sadrzaj>
    <derivirana_varijabla naziv="DomainObject.Predmet.ProtuStrankaListNazivFormatedOIB_1">
      <item>OAZA MIRA d.o.o. za trgovinu i usluge, OIB 27698811195</item>
    </derivirana_varijabla>
  </DomainObject.Predmet.ProtuStrankaListNazivFormatedOIB>
  <DomainObject.Predmet.OstaliListFormated>
    <izvorni_sadrzaj>
      <item>Anđelko Hukman punomoćnik sudionika u postupku OAZA MIRA d.o.o. za trgovinu i usluge</item>
    </izvorni_sadrzaj>
    <derivirana_varijabla naziv="DomainObject.Predmet.OstaliListFormated_1">
      <item>Anđelko Hukman punomoćnik sudionika u postupku OAZA MIRA d.o.o. za trgovinu i usluge</item>
    </derivirana_varijabla>
  </DomainObject.Predmet.OstaliListFormated>
  <DomainObject.Predmet.OstaliListFormatedOIB>
    <izvorni_sadrzaj>
      <item>Anđelko Hukman, OIB 05676830851 punomoćnik sudionika u postupku OAZA MIRA d.o.o. za trgovinu i usluge</item>
    </izvorni_sadrzaj>
    <derivirana_varijabla naziv="DomainObject.Predmet.OstaliListFormatedOIB_1">
      <item>Anđelko Hukman, OIB 05676830851 punomoćnik sudionika u postupku OAZA MIRA d.o.o. za trgovinu i usluge</item>
    </derivirana_varijabla>
  </DomainObject.Predmet.OstaliListFormatedOIB>
  <DomainObject.Predmet.OstaliListFormatedWithAdress>
    <izvorni_sadrzaj>
      <item>Anđelko Hukman, Hukmani 33, 10000 Zagreb punomoćnik sudionika u postupku OAZA MIRA d.o.o. za trgovinu i usluge</item>
    </izvorni_sadrzaj>
    <derivirana_varijabla naziv="DomainObject.Predmet.OstaliListFormatedWithAdress_1">
      <item>Anđelko Hukman, Hukmani 33, 10000 Zagreb punomoćnik sudionika u postupku OAZA MIRA d.o.o. za trgovinu i usluge</item>
    </derivirana_varijabla>
  </DomainObject.Predmet.OstaliListFormatedWithAdress>
  <DomainObject.Predmet.OstaliListFormatedWithAdressOIB>
    <izvorni_sadrzaj>
      <item>Anđelko Hukman, OIB 05676830851, Hukmani 33, 10000 Zagreb punomoćnik sudionika u postupku OAZA MIRA d.o.o. za trgovinu i usluge</item>
    </izvorni_sadrzaj>
    <derivirana_varijabla naziv="DomainObject.Predmet.OstaliListFormatedWithAdressOIB_1">
      <item>Anđelko Hukman, OIB 05676830851, Hukmani 33, 10000 Zagreb punomoćnik sudionika u postupku OAZA MIRA d.o.o. za trgovinu i usluge</item>
    </derivirana_varijabla>
  </DomainObject.Predmet.OstaliListFormatedWithAdressOIB>
  <DomainObject.Predmet.OstaliListNazivFormated>
    <izvorni_sadrzaj>
      <item>Anđelko Hukman</item>
    </izvorni_sadrzaj>
    <derivirana_varijabla naziv="DomainObject.Predmet.OstaliListNazivFormated_1">
      <item>Anđelko Hukman</item>
    </derivirana_varijabla>
  </DomainObject.Predmet.OstaliListNazivFormated>
  <DomainObject.Predmet.OstaliListNazivFormatedOIB>
    <izvorni_sadrzaj>
      <item>Anđelko Hukman, OIB 05676830851</item>
    </izvorni_sadrzaj>
    <derivirana_varijabla naziv="DomainObject.Predmet.OstaliListNazivFormatedOIB_1">
      <item>Anđelko Hukman, OIB 05676830851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OAZA MIRA d.o.o. za trgovinu i usluge</izvorni_sadrzaj>
    <derivirana_varijabla naziv="DomainObject.Predmet.ProtustrankaIDrugi_1">OAZA MIRA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OAZA MIRA d.o.o. za trgovinu i usluge, OIB 27698811195, Hukmani 33, 10000 Zagreb</izvorni_sadrzaj>
    <derivirana_varijabla naziv="DomainObject.Predmet.ProtustrankaIDrugiAdressOIB_1">OAZA MIRA d.o.o. za trgovinu i usluge, OIB 27698811195, Hukmani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OAZA MIRA d.o.o. za trgovinu i usluge</item>
      <item>Anđelko Hukman</item>
      <item>Anđelko Hukman</item>
    </izvorni_sadrzaj>
    <derivirana_varijabla naziv="DomainObject.Predmet.SudioniciListNaziv_1">
      <item>FINA Regionalni centar Zagreb</item>
      <item>OAZA MIRA d.o.o. za trgovinu i usluge</item>
      <item>Anđelko Hukman</item>
      <item>Anđelko Hukman</item>
    </derivirana_varijabla>
  </DomainObject.Predmet.SudioniciListNaziv>
  <DomainObject.Predmet.SudioniciListAdressOIB>
    <izvorni_sadrzaj>
      <item>FINA Regionalni centar Zagreb, OIB 85821130368, Trg svibanjskih žrtava 1995. 1,10000 Zagreb</item>
      <item>OAZA MIRA d.o.o. za trgovinu i usluge, OIB 27698811195, Hukmani 33,10000 Zagreb</item>
      <item>Anđelko Hukman, OIB 05676830851, Hukmani 33,10000 Zagreb</item>
      <item>Anđelko Hukman, OIB 05676830851, Hukmani 33,10000 Zagreb</item>
    </izvorni_sadrzaj>
    <derivirana_varijabla naziv="DomainObject.Predmet.SudioniciListAdressOIB_1">
      <item>FINA Regionalni centar Zagreb, OIB 85821130368, Trg svibanjskih žrtava 1995. 1,10000 Zagreb</item>
      <item>OAZA MIRA d.o.o. za trgovinu i usluge, OIB 27698811195, Hukmani 33,10000 Zagreb</item>
      <item>Anđelko Hukman, OIB 05676830851, Hukmani 33,10000 Zagreb</item>
      <item>Anđelko Hukman, OIB 05676830851, Hukmani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27698811195</item>
      <item>, OIB 05676830851</item>
      <item>, OIB 05676830851</item>
    </izvorni_sadrzaj>
    <derivirana_varijabla naziv="DomainObject.Predmet.SudioniciListNazivOIB_1">
      <item>, OIB 85821130368</item>
      <item>, OIB 27698811195</item>
      <item>, OIB 05676830851</item>
      <item>, OIB 05676830851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2E6B4-4B9E-4D2B-BDD1-2A9C52376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4814</properties:Characters>
  <properties:Lines>107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2017-11-14T12:34:00Z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2017-11-20T12:02:00Z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