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3266" w14:paraId="4113266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6A338F" w:rsidRPr="006A338F">
        <w:t>STRIDONE j.d.o.o. Zrenj, Pici 64 C, OIB: 48363456920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6A338F" w:rsidRPr="006A338F">
        <w:t>STRIDONE j.d.o.o. Zrenj, Pici 64 C, OIB: 48363456920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6A338F">
        <w:rPr>
          <w:sz w:val="23"/>
          <w:szCs w:val="23"/>
        </w:rPr>
        <w:t>230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2C0628">
      <w:t>230/2018-10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C0628"/>
    <w:rsid w:val="002F7082"/>
    <w:rsid w:val="00346A61"/>
    <w:rsid w:val="003938AB"/>
    <w:rsid w:val="00462154"/>
    <w:rsid w:val="004A7039"/>
    <w:rsid w:val="004E6E5F"/>
    <w:rsid w:val="00513D3B"/>
    <w:rsid w:val="00553166"/>
    <w:rsid w:val="005E51FA"/>
    <w:rsid w:val="005F6AEA"/>
    <w:rsid w:val="00670401"/>
    <w:rsid w:val="006A338F"/>
    <w:rsid w:val="006B5F3A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56D91"/>
    <w:rsid w:val="00A66521"/>
    <w:rsid w:val="00AC37E0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D07557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STRIDONE j.d.o.o. ZRENJ zastupanog po punomoćniku Zvjezdana Sabljak</izvorni_sadrzaj>
    <derivirana_varijabla naziv="DomainObject.Predmet.ProtustrankaFormated_1">  STRIDONE j.d.o.o. ZRENJ zastupanog po punomoćniku Zvjezdana Sabljak</derivirana_varijabla>
  </DomainObject.Predmet.ProtustrankaFormated>
  <DomainObject.Predmet.ProtustrankaFormatedOIB>
    <izvorni_sadrzaj>  STRIDONE j.d.o.o. ZRENJ, OIB 48363456920 zastupanog po punomoćniku Zvjezdana Sabljak</izvorni_sadrzaj>
    <derivirana_varijabla naziv="DomainObject.Predmet.ProtustrankaFormatedOIB_1">  STRIDONE j.d.o.o. ZRENJ, OIB 48363456920 zastupanog po punomoćniku Zvjezdana Sabljak</derivirana_varijabla>
  </DomainObject.Predmet.ProtustrankaFormatedOIB>
  <DomainObject.Predmet.ProtustrankaFormatedWithAdress>
    <izvorni_sadrzaj> STRIDONE j.d.o.o. ZRENJ, Pici 64 C, 52460 Zrenj zastupanog po punomoćniku Zvjezdana Sabljak</izvorni_sadrzaj>
    <derivirana_varijabla naziv="DomainObject.Predmet.ProtustrankaFormatedWithAdress_1"> STRIDONE j.d.o.o. ZRENJ, Pici 64 C, 52460 Zrenj zastupanog po punomoćniku Zvjezdana Sabljak</derivirana_varijabla>
  </DomainObject.Predmet.ProtustrankaFormatedWithAdress>
  <DomainObject.Predmet.ProtustrankaFormatedWithAdressOIB>
    <izvorni_sadrzaj> STRIDONE j.d.o.o. ZRENJ, OIB 48363456920, Pici 64 C, 52460 Zrenj zastupanog po punomoćniku Zvjezdana Sabljak</izvorni_sadrzaj>
    <derivirana_varijabla naziv="DomainObject.Predmet.ProtustrankaFormatedWithAdressOIB_1"> STRIDONE j.d.o.o. ZRENJ, OIB 48363456920, Pici 64 C, 52460 Zrenj zastupanog po punomoćniku Zvjezdana Sabljak</derivirana_varijabla>
  </DomainObject.Predmet.ProtustrankaFormatedWithAdressOIB>
  <DomainObject.Predmet.ProtustrankaWithAdress>
    <izvorni_sadrzaj>STRIDONE j.d.o.o. ZRENJ Pici 64 C, 52460 Zrenj</izvorni_sadrzaj>
    <derivirana_varijabla naziv="DomainObject.Predmet.ProtustrankaWithAdress_1">STRIDONE j.d.o.o. ZRENJ Pici 64 C, 52460 Zrenj</derivirana_varijabla>
  </DomainObject.Predmet.ProtustrankaWithAdress>
  <DomainObject.Predmet.ProtustrankaWithAdressOIB>
    <izvorni_sadrzaj>STRIDONE j.d.o.o. ZRENJ, OIB 48363456920, Pici 64 C, 52460 Zrenj</izvorni_sadrzaj>
    <derivirana_varijabla naziv="DomainObject.Predmet.ProtustrankaWithAdressOIB_1">STRIDONE j.d.o.o. ZRENJ, OIB 48363456920, Pici 64 C, 52460 Zrenj</derivirana_varijabla>
  </DomainObject.Predmet.ProtustrankaWithAdressOIB>
  <DomainObject.Predmet.ProtustrankaNazivFormated>
    <izvorni_sadrzaj>STRIDONE j.d.o.o. ZRENJ</izvorni_sadrzaj>
    <derivirana_varijabla naziv="DomainObject.Predmet.ProtustrankaNazivFormated_1">STRIDONE j.d.o.o. ZRENJ</derivirana_varijabla>
  </DomainObject.Predmet.ProtustrankaNazivFormated>
  <DomainObject.Predmet.ProtustrankaNazivFormatedOIB>
    <izvorni_sadrzaj>STRIDONE j.d.o.o. ZRENJ, OIB 48363456920</izvorni_sadrzaj>
    <derivirana_varijabla naziv="DomainObject.Predmet.ProtustrankaNazivFormatedOIB_1">STRIDONE j.d.o.o. ZRENJ, OIB 48363456920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71824.72</izvorni_sadrzaj>
    <derivirana_varijabla naziv="DomainObject.Predmet.TrenutnaVrijednost_1">71824.72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STRIDONE j.d.o.o. ZRENJ zastupanog po punomoćniku Zvjezdana Sabljak</item>
    </izvorni_sadrzaj>
    <derivirana_varijabla naziv="DomainObject.Predmet.ProtuStrankaListFormated_1">
      <item>STRIDONE j.d.o.o. ZRENJ zastupanog po punomoćniku Zvjezdana Sabljak</item>
    </derivirana_varijabla>
  </DomainObject.Predmet.ProtuStrankaListFormated>
  <DomainObject.Predmet.ProtuStrankaListFormatedOIB>
    <izvorni_sadrzaj>
      <item>STRIDONE j.d.o.o. ZRENJ, OIB 48363456920 zastupanog po punomoćniku Zvjezdana Sabljak</item>
    </izvorni_sadrzaj>
    <derivirana_varijabla naziv="DomainObject.Predmet.ProtuStrankaListFormatedOIB_1">
      <item>STRIDONE j.d.o.o. ZRENJ, OIB 48363456920 zastupanog po punomoćniku Zvjezdana Sabljak</item>
    </derivirana_varijabla>
  </DomainObject.Predmet.ProtuStrankaListFormatedOIB>
  <DomainObject.Predmet.ProtuStrankaListFormatedWithAdress>
    <izvorni_sadrzaj>
      <item>STRIDONE j.d.o.o. ZRENJ, Pici 64 C, 52460 Zrenj zastupanog po punomoćniku Zvjezdana Sabljak</item>
    </izvorni_sadrzaj>
    <derivirana_varijabla naziv="DomainObject.Predmet.ProtuStrankaListFormatedWithAdress_1">
      <item>STRIDONE j.d.o.o. ZRENJ, Pici 64 C, 52460 Zrenj zastupanog po punomoćniku Zvjezdana Sabljak</item>
    </derivirana_varijabla>
  </DomainObject.Predmet.ProtuStrankaListFormatedWithAdress>
  <DomainObject.Predmet.ProtuStrankaListFormatedWithAdressOIB>
    <izvorni_sadrzaj>
      <item>STRIDONE j.d.o.o. ZRENJ, OIB 48363456920, Pici 64 C, 52460 Zrenj zastupanog po punomoćniku Zvjezdana Sabljak</item>
    </izvorni_sadrzaj>
    <derivirana_varijabla naziv="DomainObject.Predmet.ProtuStrankaListFormatedWithAdressOIB_1">
      <item>STRIDONE j.d.o.o. ZRENJ, OIB 48363456920, Pici 64 C, 52460 Zrenj zastupanog po punomoćniku Zvjezdana Sabljak</item>
    </derivirana_varijabla>
  </DomainObject.Predmet.ProtuStrankaListFormatedWithAdressOIB>
  <DomainObject.Predmet.ProtuStrankaListNazivFormated>
    <izvorni_sadrzaj>
      <item>STRIDONE j.d.o.o. ZRENJ</item>
    </izvorni_sadrzaj>
    <derivirana_varijabla naziv="DomainObject.Predmet.ProtuStrankaListNazivFormated_1">
      <item>STRIDONE j.d.o.o. ZRENJ</item>
    </derivirana_varijabla>
  </DomainObject.Predmet.ProtuStrankaListNazivFormated>
  <DomainObject.Predmet.ProtuStrankaListNazivFormatedOIB>
    <izvorni_sadrzaj>
      <item>STRIDONE j.d.o.o. ZRENJ, OIB 48363456920</item>
    </izvorni_sadrzaj>
    <derivirana_varijabla naziv="DomainObject.Predmet.ProtuStrankaListNazivFormatedOIB_1">
      <item>STRIDONE j.d.o.o. ZRENJ, OIB 48363456920</item>
    </derivirana_varijabla>
  </DomainObject.Predmet.ProtuStrankaListNazivFormatedOIB>
  <DomainObject.Predmet.OstaliListFormated>
    <izvorni_sadrzaj>
      <item>Zvjezdana Sabljak punomoćnica sudionika u postupku STRIDONE j.d.o.o. ZRENJ</item>
    </izvorni_sadrzaj>
    <derivirana_varijabla naziv="DomainObject.Predmet.OstaliListFormated_1">
      <item>Zvjezdana Sabljak punomoćnica sudionika u postupku STRIDONE j.d.o.o. ZRENJ</item>
    </derivirana_varijabla>
  </DomainObject.Predmet.OstaliListFormated>
  <DomainObject.Predmet.OstaliListFormatedOIB>
    <izvorni_sadrzaj>
      <item>Zvjezdana Sabljak, OIB 96873149508 punomoćnica sudionika u postupku STRIDONE j.d.o.o. ZRENJ</item>
    </izvorni_sadrzaj>
    <derivirana_varijabla naziv="DomainObject.Predmet.OstaliListFormatedOIB_1">
      <item>Zvjezdana Sabljak, OIB 96873149508 punomoćnica sudionika u postupku STRIDONE j.d.o.o. ZRENJ</item>
    </derivirana_varijabla>
  </DomainObject.Predmet.OstaliListFormatedOIB>
  <DomainObject.Predmet.OstaliListFormatedWithAdress>
    <izvorni_sadrzaj>
      <item>Zvjezdana Sabljak, Drage Šćitara 4, 51000 Rijeka punomoćnica sudionika u postupku STRIDONE j.d.o.o. ZRENJ</item>
    </izvorni_sadrzaj>
    <derivirana_varijabla naziv="DomainObject.Predmet.OstaliListFormatedWithAdress_1">
      <item>Zvjezdana Sabljak, Drage Šćitara 4, 51000 Rijeka punomoćnica sudionika u postupku STRIDONE j.d.o.o. ZRENJ</item>
    </derivirana_varijabla>
  </DomainObject.Predmet.OstaliListFormatedWithAdress>
  <DomainObject.Predmet.OstaliListFormatedWithAdressOIB>
    <izvorni_sadrzaj>
      <item>Zvjezdana Sabljak, OIB 96873149508, Drage Šćitara 4, 51000 Rijeka punomoćnica sudionika u postupku STRIDONE j.d.o.o. ZRENJ</item>
    </izvorni_sadrzaj>
    <derivirana_varijabla naziv="DomainObject.Predmet.OstaliListFormatedWithAdressOIB_1">
      <item>Zvjezdana Sabljak, OIB 96873149508, Drage Šćitara 4, 51000 Rijeka punomoćnica sudionika u postupku STRIDONE j.d.o.o. ZRENJ</item>
    </derivirana_varijabla>
  </DomainObject.Predmet.OstaliListFormatedWithAdressOIB>
  <DomainObject.Predmet.OstaliListNazivFormated>
    <izvorni_sadrzaj>
      <item>Zvjezdana Sabljak</item>
    </izvorni_sadrzaj>
    <derivirana_varijabla naziv="DomainObject.Predmet.OstaliListNazivFormated_1">
      <item>Zvjezdana Sabljak</item>
    </derivirana_varijabla>
  </DomainObject.Predmet.OstaliListNazivFormated>
  <DomainObject.Predmet.OstaliListNazivFormatedOIB>
    <izvorni_sadrzaj>
      <item>Zvjezdana Sabljak, OIB 96873149508</item>
    </izvorni_sadrzaj>
    <derivirana_varijabla naziv="DomainObject.Predmet.OstaliListNazivFormatedOIB_1">
      <item>Zvjezdana Sabljak, OIB 96873149508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STRIDONE j.d.o.o. ZRENJ</izvorni_sadrzaj>
    <derivirana_varijabla naziv="DomainObject.Predmet.ProtustrankaIDrugi_1">STRIDONE j.d.o.o. ZRENJ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STRIDONE j.d.o.o. ZRENJ, OIB 48363456920, Pici 64 C, 52460 Zrenj</izvorni_sadrzaj>
    <derivirana_varijabla naziv="DomainObject.Predmet.ProtustrankaIDrugiAdressOIB_1">STRIDONE j.d.o.o. ZRENJ, OIB 48363456920, Pici 64 C, 52460 Zrenj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STRIDONE j.d.o.o. ZRENJ</item>
      <item>Zvjezdana Sabljak</item>
    </izvorni_sadrzaj>
    <derivirana_varijabla naziv="DomainObject.Predmet.SudioniciListNaziv_1">
      <item>FINANCIJSKA AGENCIJA, RC RIJEKA, PODRUŽNICA PULA, PULA</item>
      <item>STRIDONE j.d.o.o. ZRENJ</item>
      <item>Zvjezdana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izvorni_sadrzaj>
    <derivirana_varijabla naziv="DomainObject.Predmet.SudioniciListAdressOIB_1"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48363456920</item>
      <item>, OIB 96873149508</item>
    </izvorni_sadrzaj>
    <derivirana_varijabla naziv="DomainObject.Predmet.SudioniciListNazivOIB_1">
      <item>, OIB 85821130368</item>
      <item>, OIB 48363456920</item>
      <item>, OIB 96873149508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St-230/2018-4</izvorni_sadrzaj>
    <derivirana_varijabla naziv="DomainObject.PredzadnjaOdlukaIzPredmeta.Oznaka_1">St-230/2018-4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2011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2018-10-12T08:34:00Z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2018-10-12T08:37:00Z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(St-230-2018-10-stridone.docx)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