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e1f7" w14:paraId="4c7e1f7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proofErr w:type="spellStart"/>
      <w:r w:rsidRPr="00CC7513">
        <w:rPr>
          <w:b/>
          <w:sz w:val="22"/>
          <w:szCs w:val="22"/>
        </w:rPr>
        <w:t>Posl</w:t>
      </w:r>
      <w:proofErr w:type="spellEnd"/>
      <w:r w:rsidRPr="00CC7513">
        <w:rPr>
          <w:b/>
          <w:sz w:val="22"/>
          <w:szCs w:val="22"/>
        </w:rPr>
        <w:t>. br. 6-Stpn.</w:t>
      </w:r>
      <w:r w:rsidR="00CF3C24">
        <w:rPr>
          <w:b/>
          <w:sz w:val="22"/>
          <w:szCs w:val="22"/>
        </w:rPr>
        <w:t>3</w:t>
      </w:r>
      <w:r w:rsidR="00E63705">
        <w:rPr>
          <w:b/>
          <w:sz w:val="22"/>
          <w:szCs w:val="22"/>
        </w:rPr>
        <w:t>5</w:t>
      </w:r>
      <w:r w:rsidRPr="00CC7513">
        <w:rPr>
          <w:b/>
          <w:sz w:val="22"/>
          <w:szCs w:val="22"/>
        </w:rPr>
        <w:t>/201</w:t>
      </w:r>
      <w:r w:rsidR="0092084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-</w:t>
      </w:r>
      <w:r w:rsidR="00E63705">
        <w:rPr>
          <w:b/>
          <w:sz w:val="22"/>
          <w:szCs w:val="22"/>
        </w:rPr>
        <w:t>8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proofErr w:type="spellStart"/>
      <w:r w:rsidR="00920843">
        <w:rPr>
          <w:sz w:val="22"/>
          <w:szCs w:val="22"/>
        </w:rPr>
        <w:t>posl</w:t>
      </w:r>
      <w:proofErr w:type="spellEnd"/>
      <w:r w:rsidR="00920843">
        <w:rPr>
          <w:sz w:val="22"/>
          <w:szCs w:val="22"/>
        </w:rPr>
        <w:t xml:space="preserve">. br. 6 </w:t>
      </w:r>
      <w:proofErr w:type="spellStart"/>
      <w:r w:rsidR="00920843">
        <w:rPr>
          <w:sz w:val="22"/>
          <w:szCs w:val="22"/>
        </w:rPr>
        <w:t>Stpn</w:t>
      </w:r>
      <w:proofErr w:type="spellEnd"/>
      <w:r w:rsidR="00920843">
        <w:rPr>
          <w:sz w:val="22"/>
          <w:szCs w:val="22"/>
        </w:rPr>
        <w:t>-</w:t>
      </w:r>
      <w:r w:rsidR="00CF3C24">
        <w:rPr>
          <w:sz w:val="22"/>
          <w:szCs w:val="22"/>
        </w:rPr>
        <w:t>3</w:t>
      </w:r>
      <w:r w:rsidR="00E63705">
        <w:rPr>
          <w:sz w:val="22"/>
          <w:szCs w:val="22"/>
        </w:rPr>
        <w:t>5</w:t>
      </w:r>
      <w:r w:rsidRPr="00CC7513">
        <w:rPr>
          <w:sz w:val="22"/>
          <w:szCs w:val="22"/>
        </w:rPr>
        <w:t>/201</w:t>
      </w:r>
      <w:r w:rsidR="00920843">
        <w:rPr>
          <w:sz w:val="22"/>
          <w:szCs w:val="22"/>
        </w:rPr>
        <w:t>6</w:t>
      </w:r>
      <w:r w:rsidR="00E40463">
        <w:rPr>
          <w:sz w:val="22"/>
          <w:szCs w:val="22"/>
        </w:rPr>
        <w:t>-</w:t>
      </w:r>
      <w:r w:rsidR="00E63705">
        <w:rPr>
          <w:sz w:val="22"/>
          <w:szCs w:val="22"/>
        </w:rPr>
        <w:t>7</w:t>
      </w:r>
      <w:r w:rsidRPr="00CC7513">
        <w:rPr>
          <w:sz w:val="22"/>
          <w:szCs w:val="22"/>
        </w:rPr>
        <w:t xml:space="preserve"> od </w:t>
      </w:r>
      <w:r w:rsidR="00E63705">
        <w:rPr>
          <w:sz w:val="22"/>
          <w:szCs w:val="22"/>
        </w:rPr>
        <w:t>20</w:t>
      </w:r>
      <w:r w:rsidRPr="00CC7513">
        <w:rPr>
          <w:sz w:val="22"/>
          <w:szCs w:val="22"/>
        </w:rPr>
        <w:t xml:space="preserve">. </w:t>
      </w:r>
      <w:r w:rsidR="00E63705">
        <w:rPr>
          <w:sz w:val="22"/>
          <w:szCs w:val="22"/>
        </w:rPr>
        <w:t>svibnja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</w:t>
      </w:r>
      <w:proofErr w:type="spellStart"/>
      <w:r w:rsidRPr="00CC7513">
        <w:rPr>
          <w:sz w:val="22"/>
          <w:szCs w:val="22"/>
        </w:rPr>
        <w:t>predstečajne</w:t>
      </w:r>
      <w:proofErr w:type="spellEnd"/>
      <w:r w:rsidRPr="00CC7513">
        <w:rPr>
          <w:sz w:val="22"/>
          <w:szCs w:val="22"/>
        </w:rPr>
        <w:t xml:space="preserve"> nagodbe određeno ročište radi sklapanja </w:t>
      </w:r>
      <w:proofErr w:type="spellStart"/>
      <w:r w:rsidR="007B6B23">
        <w:rPr>
          <w:sz w:val="22"/>
          <w:szCs w:val="22"/>
        </w:rPr>
        <w:t>predstečajne</w:t>
      </w:r>
      <w:proofErr w:type="spellEnd"/>
      <w:r w:rsidR="007B6B23">
        <w:rPr>
          <w:sz w:val="22"/>
          <w:szCs w:val="22"/>
        </w:rPr>
        <w:t xml:space="preserve"> nagodbe za dužnika</w:t>
      </w:r>
      <w:r w:rsidRPr="00CC7513">
        <w:rPr>
          <w:sz w:val="22"/>
          <w:szCs w:val="22"/>
        </w:rPr>
        <w:t xml:space="preserve">: </w:t>
      </w:r>
      <w:r w:rsidR="00A27E04" w:rsidRPr="00A27E04">
        <w:rPr>
          <w:sz w:val="22"/>
          <w:szCs w:val="22"/>
        </w:rPr>
        <w:t xml:space="preserve">FLUCTUS d.o.o. za poslovanje nekretninama, gradnju, turizam i ugostiteljstvo, Dubrovnik, </w:t>
      </w:r>
      <w:proofErr w:type="spellStart"/>
      <w:r w:rsidR="00A27E04" w:rsidRPr="00A27E04">
        <w:rPr>
          <w:sz w:val="22"/>
          <w:szCs w:val="22"/>
        </w:rPr>
        <w:t>Ćira</w:t>
      </w:r>
      <w:proofErr w:type="spellEnd"/>
      <w:r w:rsidR="00A27E04" w:rsidRPr="00A27E04">
        <w:rPr>
          <w:sz w:val="22"/>
          <w:szCs w:val="22"/>
        </w:rPr>
        <w:t xml:space="preserve"> Carića 3, OIB; 97543163698,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A27E04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14</w:t>
      </w:r>
      <w:r w:rsidR="00CC7513" w:rsidRPr="00F669B7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lipnja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</w:t>
      </w:r>
      <w:r w:rsidR="00CF3C24">
        <w:rPr>
          <w:b/>
          <w:sz w:val="22"/>
          <w:szCs w:val="22"/>
          <w:u w:val="single"/>
        </w:rPr>
        <w:t>,0</w:t>
      </w:r>
      <w:r w:rsidR="00F669B7">
        <w:rPr>
          <w:b/>
          <w:sz w:val="22"/>
          <w:szCs w:val="22"/>
          <w:u w:val="single"/>
        </w:rPr>
        <w:t>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A27E04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A27E04">
        <w:rPr>
          <w:b/>
          <w:sz w:val="22"/>
          <w:szCs w:val="22"/>
        </w:rPr>
        <w:t>20</w:t>
      </w:r>
      <w:r w:rsidRPr="00CC7513">
        <w:rPr>
          <w:b/>
          <w:sz w:val="22"/>
          <w:szCs w:val="22"/>
        </w:rPr>
        <w:t xml:space="preserve">. </w:t>
      </w:r>
      <w:r w:rsidR="00A27E04">
        <w:rPr>
          <w:b/>
          <w:sz w:val="22"/>
          <w:szCs w:val="22"/>
        </w:rPr>
        <w:t>svibnja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 xml:space="preserve">Srđan Gavranić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2D0819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27E04"/>
    <w:rsid w:val="00A5748F"/>
    <w:rsid w:val="00A62477"/>
    <w:rsid w:val="00A63E0D"/>
    <w:rsid w:val="00A831AD"/>
    <w:rsid w:val="00A85FE0"/>
    <w:rsid w:val="00A96FF8"/>
    <w:rsid w:val="00B01539"/>
    <w:rsid w:val="00B231C6"/>
    <w:rsid w:val="00B23442"/>
    <w:rsid w:val="00B33225"/>
    <w:rsid w:val="00B52B16"/>
    <w:rsid w:val="00B62C02"/>
    <w:rsid w:val="00B722D9"/>
    <w:rsid w:val="00B754F6"/>
    <w:rsid w:val="00B80272"/>
    <w:rsid w:val="00C36A69"/>
    <w:rsid w:val="00C47AD5"/>
    <w:rsid w:val="00CA128C"/>
    <w:rsid w:val="00CA2BE7"/>
    <w:rsid w:val="00CC7513"/>
    <w:rsid w:val="00CE10E4"/>
    <w:rsid w:val="00CF23FB"/>
    <w:rsid w:val="00CF3C24"/>
    <w:rsid w:val="00CF7F0E"/>
    <w:rsid w:val="00D61423"/>
    <w:rsid w:val="00D73561"/>
    <w:rsid w:val="00D83D90"/>
    <w:rsid w:val="00DB15D0"/>
    <w:rsid w:val="00E143CE"/>
    <w:rsid w:val="00E25DFE"/>
    <w:rsid w:val="00E27924"/>
    <w:rsid w:val="00E35CD4"/>
    <w:rsid w:val="00E40463"/>
    <w:rsid w:val="00E50F30"/>
    <w:rsid w:val="00E53735"/>
    <w:rsid w:val="00E6370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2D0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8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8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8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8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2D0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Stpn-35/2016</izvorni_sadrzaj>
    <derivirana_varijabla naziv="DomainObject.Predmet.OznakaBroj_1">Stpn-35/2016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FLUCTUS d.o.o. za poslovanje nekretninama, gradnju, turizam i ugostiteljstvo</izvorni_sadrzaj>
    <derivirana_varijabla naziv="DomainObject.Predmet.StrankaFormated_1">  FLUCTUS d.o.o. za poslovanje nekretninama, gradnju, turizam i ugostiteljstvo</derivirana_varijabla>
  </DomainObject.Predmet.StrankaFormated>
  <DomainObject.Predmet.StrankaFormatedOIB>
    <izvorni_sadrzaj>  FLUCTUS d.o.o. za poslovanje nekretninama, gradnju, turizam i ugostiteljstvo, OIB 97543163698</izvorni_sadrzaj>
    <derivirana_varijabla naziv="DomainObject.Predmet.StrankaFormatedOIB_1">  FLUCTUS d.o.o. za poslovanje nekretninama, gradnju, turizam i ugostiteljstvo, OIB 97543163698</derivirana_varijabla>
  </DomainObject.Predmet.StrankaFormatedOIB>
  <DomainObject.Predmet.StrankaFormatedWithAdress>
    <izvorni_sadrzaj> FLUCTUS d.o.o. za poslovanje nekretninama, gradnju, turizam i ugostiteljstvo, Ćira Carića 3, 20000 Dubrovnik</izvorni_sadrzaj>
    <derivirana_varijabla naziv="DomainObject.Predmet.StrankaFormatedWithAdress_1"> FLUCTUS d.o.o. za poslovanje nekretninama, gradnju, turizam i ugostiteljstvo, Ćira Carića 3, 20000 Dubrovnik</derivirana_varijabla>
  </DomainObject.Predmet.StrankaFormatedWithAdress>
  <DomainObject.Predmet.StrankaFormatedWithAdressOIB>
    <izvorni_sadrzaj> FLUCTUS d.o.o. za poslovanje nekretninama, gradnju, turizam i ugostiteljstvo, OIB 97543163698, Ćira Carića 3, 20000 Dubrovnik</izvorni_sadrzaj>
    <derivirana_varijabla naziv="DomainObject.Predmet.StrankaFormatedWithAdressOIB_1"> FLUCTUS d.o.o. za poslovanje nekretninama, gradnju, turizam i ugostiteljstvo, OIB 97543163698, Ćira Carića 3, 20000 Dubrovnik</derivirana_varijabla>
  </DomainObject.Predmet.StrankaFormatedWithAdressOIB>
  <DomainObject.Predmet.StrankaWithAdress>
    <izvorni_sadrzaj>FLUCTUS d.o.o. za poslovanje nekretninama, gradnju, turizam i ugostiteljstvo Ćira Carića 3,20000 Dubrovnik</izvorni_sadrzaj>
    <derivirana_varijabla naziv="DomainObject.Predmet.StrankaWithAdress_1">FLUCTUS d.o.o. za poslovanje nekretninama, gradnju, turizam i ugostiteljstvo Ćira Carića 3,20000 Dubrovnik</derivirana_varijabla>
  </DomainObject.Predmet.StrankaWithAdress>
  <DomainObject.Predmet.StrankaWithAdressOIB>
    <izvorni_sadrzaj>FLUCTUS d.o.o. za poslovanje nekretninama, gradnju, turizam i ugostiteljstvo, OIB 97543163698, Ćira Carića 3,20000 Dubrovnik</izvorni_sadrzaj>
    <derivirana_varijabla naziv="DomainObject.Predmet.StrankaWithAdressOIB_1">FLUCTUS d.o.o. za poslovanje nekretninama, gradnju, turizam i ugostiteljstvo, OIB 97543163698, Ćira Carića 3,20000 Dubrovnik</derivirana_varijabla>
  </DomainObject.Predmet.StrankaWithAdressOIB>
  <DomainObject.Predmet.StrankaNazivFormated>
    <izvorni_sadrzaj>FLUCTUS d.o.o. za poslovanje nekretninama, gradnju, turizam i ugostiteljstvo</izvorni_sadrzaj>
    <derivirana_varijabla naziv="DomainObject.Predmet.StrankaNazivFormated_1">FLUCTUS d.o.o. za poslovanje nekretninama, gradnju, turizam i ugostiteljstvo</derivirana_varijabla>
  </DomainObject.Predmet.StrankaNazivFormated>
  <DomainObject.Predmet.StrankaNazivFormatedOIB>
    <izvorni_sadrzaj>FLUCTUS d.o.o. za poslovanje nekretninama, gradnju, turizam i ugostiteljstvo, OIB 97543163698</izvorni_sadrzaj>
    <derivirana_varijabla naziv="DomainObject.Predmet.StrankaNazivFormatedOIB_1">FLUCTUS d.o.o. za poslovanje nekretninama, gradnju, turizam i ugostiteljstvo, OIB 97543163698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FLUCTUS d.o.o. za poslovanje nekretninama, gradnju, turizam i ugostiteljstvo</item>
    </izvorni_sadrzaj>
    <derivirana_varijabla naziv="DomainObject.Predmet.StrankaListFormated_1">
      <item>FLUCTUS d.o.o. za poslovanje nekretninama, gradnju, turizam i ugostiteljstvo</item>
    </derivirana_varijabla>
  </DomainObject.Predmet.StrankaListFormated>
  <DomainObject.Predmet.StrankaListFormatedOIB>
    <izvorni_sadrzaj>
      <item>FLUCTUS d.o.o. za poslovanje nekretninama, gradnju, turizam i ugostiteljstvo, OIB 97543163698</item>
    </izvorni_sadrzaj>
    <derivirana_varijabla naziv="DomainObject.Predmet.StrankaListFormatedOIB_1">
      <item>FLUCTUS d.o.o. za poslovanje nekretninama, gradnju, turizam i ugostiteljstvo, OIB 97543163698</item>
    </derivirana_varijabla>
  </DomainObject.Predmet.StrankaListFormatedOIB>
  <DomainObject.Predmet.StrankaListFormatedWithAdress>
    <izvorni_sadrzaj>
      <item>FLUCTUS d.o.o. za poslovanje nekretninama, gradnju, turizam i ugostiteljstvo, Ćira Carića 3, 20000 Dubrovnik</item>
    </izvorni_sadrzaj>
    <derivirana_varijabla naziv="DomainObject.Predmet.StrankaListFormatedWithAdress_1">
      <item>FLUCTUS d.o.o. za poslovanje nekretninama, gradnju, turizam i ugostiteljstvo, Ćira Carića 3, 20000 Dubrovnik</item>
    </derivirana_varijabla>
  </DomainObject.Predmet.StrankaListFormatedWithAdress>
  <DomainObject.Predmet.StrankaListFormatedWithAdressOIB>
    <izvorni_sadrzaj>
      <item>FLUCTUS d.o.o. za poslovanje nekretninama, gradnju, turizam i ugostiteljstvo, OIB 97543163698, Ćira Carića 3, 20000 Dubrovnik</item>
    </izvorni_sadrzaj>
    <derivirana_varijabla naziv="DomainObject.Predmet.StrankaListFormatedWithAdressOIB_1">
      <item>FLUCTUS d.o.o. za poslovanje nekretninama, gradnju, turizam i ugostiteljstvo, OIB 97543163698, Ćira Carića 3, 20000 Dubrovnik</item>
    </derivirana_varijabla>
  </DomainObject.Predmet.StrankaListFormatedWithAdressOIB>
  <DomainObject.Predmet.StrankaListNazivFormated>
    <izvorni_sadrzaj>
      <item>FLUCTUS d.o.o. za poslovanje nekretninama, gradnju, turizam i ugostiteljstvo</item>
    </izvorni_sadrzaj>
    <derivirana_varijabla naziv="DomainObject.Predmet.StrankaListNazivFormated_1">
      <item>FLUCTUS d.o.o. za poslovanje nekretninama, gradnju, turizam i ugostiteljstvo</item>
    </derivirana_varijabla>
  </DomainObject.Predmet.StrankaListNazivFormated>
  <DomainObject.Predmet.StrankaListNazivFormatedOIB>
    <izvorni_sadrzaj>
      <item>FLUCTUS d.o.o. za poslovanje nekretninama, gradnju, turizam i ugostiteljstvo, OIB 97543163698</item>
    </izvorni_sadrzaj>
    <derivirana_varijabla naziv="DomainObject.Predmet.StrankaListNazivFormatedOIB_1">
      <item>FLUCTUS d.o.o. za poslovanje nekretninama, gradnju, turizam i ugostiteljstvo, OIB 97543163698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FLUCTUS d.o.o. za poslovanje nekretninama, gradnju, turizam i ugostiteljstvo</izvorni_sadrzaj>
    <derivirana_varijabla naziv="DomainObject.Predmet.StrankaIDrugi_1">FLUCTUS d.o.o. za poslovanje nekretninama, gradnju,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FLUCTUS d.o.o. za poslovanje nekretninama, gradnju, turizam i ugostiteljstvo, OIB 97543163698, Ćira Carića 3, 20000 Dubrovnik</izvorni_sadrzaj>
    <derivirana_varijabla naziv="DomainObject.Predmet.StrankaIDrugiAdressOIB_1">FLUCTUS d.o.o. za poslovanje nekretninama, gradnju, turizam i ugostiteljstvo, OIB 97543163698, Ćira Carića 3,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poslovanje nekretninama, gradnju, turizam i ugostiteljstvo</item>
    </izvorni_sadrzaj>
    <derivirana_varijabla naziv="DomainObject.Predmet.SudioniciListNaziv_1">
      <item>FLUCTUS d.o.o. za poslovanje nekretninama, gradnju, turizam i ugostiteljstvo</item>
    </derivirana_varijabla>
  </DomainObject.Predmet.SudioniciListNaziv>
  <DomainObject.Predmet.SudioniciListAdressOIB>
    <izvorni_sadrzaj>
      <item>FLUCTUS d.o.o. za poslovanje nekretninama, gradnju, turizam i ugostiteljstvo, OIB 97543163698, Ćira Carića 3,20000 Dubrovnik</item>
    </izvorni_sadrzaj>
    <derivirana_varijabla naziv="DomainObject.Predmet.SudioniciListAdressOIB_1">
      <item>FLUCTUS d.o.o. za poslovanje nekretninama, gradnju, turizam i ugostiteljstvo, OIB 97543163698, Ćira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97543163698</item>
    </izvorni_sadrzaj>
    <derivirana_varijabla naziv="DomainObject.Predmet.SudioniciListNazivOIB_1">
      <item>, OIB 97543163698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140</properties:Words>
  <properties:Characters>804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2016-05-20T08:54:00Z</dcterms:created>
  <dc:creator>none</dc:creator>
  <cp:lastModifiedBy>Srđan Gavranić</cp:lastModifiedBy>
  <cp:lastPrinted>2016-04-13T09:16:00Z</cp:lastPrinted>
  <dcterms:modified xmlns:xsi="http://www.w3.org/2001/XMLSchema-instance" xsi:type="dcterms:W3CDTF">2016-05-20T08:54:00Z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