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6f36" w14:paraId="9dd6f36" w:rsidRDefault="00437D11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</w:t>
      </w:r>
      <w:r w:rsidR="00304012">
        <w:t xml:space="preserve">         </w:t>
      </w:r>
      <w:r w:rsidR="00915ED5">
        <w:t xml:space="preserve">  Broj: St-</w:t>
      </w:r>
      <w:r w:rsidR="0050432D">
        <w:t>126</w:t>
      </w:r>
      <w:r w:rsidR="00F52F87">
        <w:t>/201</w:t>
      </w:r>
      <w:r w:rsidR="0050432D">
        <w:t>6-65</w:t>
      </w:r>
    </w:p>
    <w:p w:rsidRDefault="00915ED5" w:rsidR="00915ED5"/>
    <w:p w:rsidRDefault="00C51DF9" w:rsidP="00C51DF9" w:rsidR="00915ED5">
      <w:pPr>
        <w:jc w:val="center"/>
      </w:pPr>
      <w:r w:rsidRPr="005063CE">
        <w:t>R E P U B L I K A     H R V A T S K A</w:t>
      </w:r>
    </w:p>
    <w:p w:rsidRDefault="00304012" w:rsidP="00C51DF9" w:rsidR="00304012" w:rsidRPr="005063CE">
      <w:pPr>
        <w:jc w:val="center"/>
      </w:pP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50432D" w:rsidRPr="0050432D">
        <w:t>AUTO AA d.o.o. u stečaju Nova Gradiška, Trg kneza Višeslava 35, OIB 36552329117</w:t>
      </w:r>
      <w:r w:rsidR="007F4D3F">
        <w:t>,</w:t>
      </w:r>
      <w:r>
        <w:t xml:space="preserve"> </w:t>
      </w:r>
      <w:r w:rsidR="009663CA">
        <w:t xml:space="preserve">nakon održanog </w:t>
      </w:r>
      <w:r w:rsidR="0050432D">
        <w:t xml:space="preserve">četvrtog </w:t>
      </w:r>
      <w:r w:rsidR="009663CA">
        <w:t xml:space="preserve">ročišta za javnu dražbu radi unovčenja </w:t>
      </w:r>
      <w:r w:rsidR="0050432D">
        <w:t>nekretnina vlasništva</w:t>
      </w:r>
      <w:r w:rsidR="009663CA">
        <w:t xml:space="preserve"> stečajnog dužnika</w:t>
      </w:r>
      <w:r w:rsidR="00CE62D2">
        <w:t>, odlučujući o dosudi nekretnina</w:t>
      </w:r>
      <w:r w:rsidR="009663CA">
        <w:t xml:space="preserve">, dana </w:t>
      </w:r>
      <w:r w:rsidR="0050432D">
        <w:t>24</w:t>
      </w:r>
      <w:r w:rsidR="0096797E">
        <w:t>.</w:t>
      </w:r>
      <w:r w:rsidR="0050432D">
        <w:t xml:space="preserve"> siječnja</w:t>
      </w:r>
      <w:r w:rsidR="0096797E">
        <w:t xml:space="preserve"> 201</w:t>
      </w:r>
      <w:r w:rsidR="0050432D">
        <w:t>8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0A4CEF" w:rsidR="000A4CEF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proofErr w:type="spellStart"/>
      <w:r w:rsidR="00CE62D2">
        <w:t>Ponuditelj</w:t>
      </w:r>
      <w:r w:rsidR="0050432D">
        <w:t>ici</w:t>
      </w:r>
      <w:proofErr w:type="spellEnd"/>
      <w:r w:rsidR="00ED0668">
        <w:t xml:space="preserve"> kao kupcu</w:t>
      </w:r>
      <w:r w:rsidR="0096797E">
        <w:t xml:space="preserve"> </w:t>
      </w:r>
      <w:r w:rsidR="0050432D">
        <w:t xml:space="preserve">Meliti </w:t>
      </w:r>
      <w:proofErr w:type="spellStart"/>
      <w:r w:rsidR="0050432D">
        <w:t>Dragić</w:t>
      </w:r>
      <w:proofErr w:type="spellEnd"/>
      <w:r w:rsidR="0050432D">
        <w:t xml:space="preserve"> iz </w:t>
      </w:r>
      <w:proofErr w:type="spellStart"/>
      <w:r w:rsidR="0050432D">
        <w:t>Dragalića</w:t>
      </w:r>
      <w:proofErr w:type="spellEnd"/>
      <w:r w:rsidR="0050432D">
        <w:t>, Kralja Tomislava 41, OIB</w:t>
      </w:r>
      <w:r w:rsidR="00610F12">
        <w:t xml:space="preserve"> </w:t>
      </w:r>
      <w:r w:rsidR="0050432D" w:rsidRPr="0050432D">
        <w:t>58916637467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50432D" w:rsidRPr="0050432D">
        <w:t>AUTO AA d.o.o. u stečaju Nova Gradiška, Trg kneza Višeslava 35, OIB 36552329117</w:t>
      </w:r>
      <w:r w:rsidR="0050432D">
        <w:t xml:space="preserve"> </w:t>
      </w:r>
      <w:r w:rsidR="007F4D3F">
        <w:t>,</w:t>
      </w:r>
      <w:r w:rsidR="00CE62D2">
        <w:t xml:space="preserve"> koju čine</w:t>
      </w:r>
      <w:r w:rsidR="003948BF">
        <w:t xml:space="preserve"> </w:t>
      </w:r>
      <w:r w:rsidR="00CE62D2">
        <w:t>nekretnine</w:t>
      </w:r>
      <w:r w:rsidR="00017748">
        <w:t xml:space="preserve"> </w:t>
      </w:r>
      <w:r w:rsidR="000A4CEF">
        <w:t>i to:</w:t>
      </w:r>
    </w:p>
    <w:p w:rsidRDefault="0050432D" w:rsidP="000A4CEF" w:rsidR="0050432D">
      <w:pPr>
        <w:jc w:val="both"/>
      </w:pPr>
    </w:p>
    <w:p w:rsidRDefault="000A4CEF" w:rsidP="0050432D" w:rsidR="0050432D">
      <w:pPr>
        <w:jc w:val="both"/>
      </w:pPr>
      <w:r>
        <w:tab/>
        <w:t>-</w:t>
      </w:r>
      <w:r w:rsidRPr="009304BE">
        <w:rPr>
          <w:b/>
        </w:rPr>
        <w:t xml:space="preserve">  </w:t>
      </w:r>
      <w:r w:rsidR="0050432D" w:rsidRPr="0050432D">
        <w:t>kč.br.</w:t>
      </w:r>
      <w:r w:rsidR="0050432D">
        <w:t xml:space="preserve"> </w:t>
      </w:r>
      <w:r w:rsidR="0050432D" w:rsidRPr="0050432D">
        <w:t xml:space="preserve">2202/2 upisane u </w:t>
      </w:r>
      <w:proofErr w:type="spellStart"/>
      <w:r w:rsidR="0050432D" w:rsidRPr="0050432D">
        <w:t>zk.ul</w:t>
      </w:r>
      <w:proofErr w:type="spellEnd"/>
      <w:r w:rsidR="0050432D" w:rsidRPr="0050432D">
        <w:t>. 4273 k.o. Nova Gradiška,poslovna zgrada broj 24 i dvorište površine 1418 m2</w:t>
      </w:r>
    </w:p>
    <w:p w:rsidRDefault="0050432D" w:rsidP="0050432D" w:rsidR="0050432D">
      <w:pPr>
        <w:jc w:val="both"/>
      </w:pPr>
    </w:p>
    <w:p w:rsidRDefault="0050432D" w:rsidP="00AE126C" w:rsidR="0079697F">
      <w:pPr>
        <w:jc w:val="both"/>
      </w:pPr>
      <w:r>
        <w:t xml:space="preserve"> </w:t>
      </w:r>
      <w:r>
        <w:tab/>
        <w:t>- kč.br. 2203/2 upisana u zk.ul.4064 k.o. Nova Gradiška, poslovna zgrada broj 24/I, dvorište i voćnjak površine 1028m2</w:t>
      </w:r>
    </w:p>
    <w:p w:rsidRDefault="00CE62D2" w:rsidP="00AE126C" w:rsidR="00CE62D2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0A4CEF">
        <w:t xml:space="preserve">uplatiti </w:t>
      </w:r>
      <w:proofErr w:type="spellStart"/>
      <w:r w:rsidR="000A4CEF">
        <w:t>kupovnin</w:t>
      </w:r>
      <w:r w:rsidR="0050432D">
        <w:t>u</w:t>
      </w:r>
      <w:proofErr w:type="spellEnd"/>
      <w:r w:rsidR="000A4CEF">
        <w:t xml:space="preserve"> u iznos</w:t>
      </w:r>
      <w:r w:rsidR="0050432D">
        <w:t>u</w:t>
      </w:r>
      <w:r w:rsidR="000A4CEF">
        <w:t xml:space="preserve"> od </w:t>
      </w:r>
      <w:r w:rsidR="0050432D">
        <w:t>55</w:t>
      </w:r>
      <w:r w:rsidR="00597BCC">
        <w:t>5</w:t>
      </w:r>
      <w:r w:rsidR="0050432D">
        <w:t>.000</w:t>
      </w:r>
      <w:r w:rsidR="000A4CEF">
        <w:t xml:space="preserve">,00 kn </w:t>
      </w:r>
      <w:r w:rsidR="0050432D">
        <w:t xml:space="preserve"> umanjenu za uplaćenu jamčevinu ( 55.482,00 Kn )</w:t>
      </w:r>
      <w:r w:rsidR="007C79B0">
        <w:t xml:space="preserve"> </w:t>
      </w:r>
      <w:r w:rsidR="00000616">
        <w:t>u roku od 30</w:t>
      </w:r>
      <w:r w:rsidR="007C79B0">
        <w:t xml:space="preserve"> dana računajući od dana zaključenja javne dražbe</w:t>
      </w:r>
      <w:r w:rsidR="00000616">
        <w:t xml:space="preserve"> (</w:t>
      </w:r>
      <w:r w:rsidR="0050432D">
        <w:t>24</w:t>
      </w:r>
      <w:r w:rsidR="000A4CEF">
        <w:t>.</w:t>
      </w:r>
      <w:r w:rsidR="0050432D">
        <w:t>1</w:t>
      </w:r>
      <w:r w:rsidR="000A4CEF">
        <w:t>.201</w:t>
      </w:r>
      <w:r w:rsidR="0050432D">
        <w:t>8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50432D" w:rsidRPr="00304012">
        <w:rPr>
          <w:b/>
        </w:rPr>
        <w:t>126</w:t>
      </w:r>
      <w:r w:rsidR="007C79B0" w:rsidRPr="00304012">
        <w:rPr>
          <w:b/>
        </w:rPr>
        <w:t>-201</w:t>
      </w:r>
      <w:r w:rsidR="0050432D" w:rsidRPr="00304012">
        <w:rPr>
          <w:b/>
        </w:rPr>
        <w:t>6</w:t>
      </w:r>
      <w:r w:rsidR="007C79B0" w:rsidRPr="00304012">
        <w:rPr>
          <w:b/>
        </w:rPr>
        <w:t>.</w:t>
      </w:r>
    </w:p>
    <w:p w:rsidRDefault="00EA6556" w:rsidP="0005159F" w:rsidR="00EA6556">
      <w:pPr>
        <w:jc w:val="both"/>
      </w:pPr>
      <w:r>
        <w:tab/>
        <w:t>Ukoliko u to</w:t>
      </w:r>
      <w:r w:rsidR="000A4CEF">
        <w:t xml:space="preserve">m roku kupac ne položi </w:t>
      </w:r>
      <w:proofErr w:type="spellStart"/>
      <w:r w:rsidR="000A4CEF">
        <w:t>kupovnin</w:t>
      </w:r>
      <w:r w:rsidR="0050432D">
        <w:t>u</w:t>
      </w:r>
      <w:proofErr w:type="spellEnd"/>
      <w:r w:rsidR="000A4CEF">
        <w:t xml:space="preserve"> s</w:t>
      </w:r>
      <w:r>
        <w:t>ud će prodaju oglasiti nevažećom i odrediti novu dražbu, a kupa</w:t>
      </w:r>
      <w:r w:rsidR="000A4CEF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8F3388">
        <w:t>Nekretnine</w:t>
      </w:r>
      <w:r w:rsidR="009663CA">
        <w:t xml:space="preserve"> </w:t>
      </w:r>
      <w:r w:rsidR="008F3388">
        <w:t>navedene</w:t>
      </w:r>
      <w:r w:rsidR="006C57C1">
        <w:t xml:space="preserve"> u </w:t>
      </w:r>
      <w:r w:rsidR="00000616">
        <w:t xml:space="preserve"> </w:t>
      </w:r>
      <w:proofErr w:type="spellStart"/>
      <w:r w:rsidR="00000616">
        <w:t>toč</w:t>
      </w:r>
      <w:proofErr w:type="spellEnd"/>
      <w:r w:rsidR="00000616">
        <w:t xml:space="preserve">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</w:t>
      </w:r>
      <w:r w:rsidR="000A4CEF">
        <w:t xml:space="preserve">upac uplati </w:t>
      </w:r>
      <w:proofErr w:type="spellStart"/>
      <w:r w:rsidR="000A4CEF">
        <w:t>kupovnin</w:t>
      </w:r>
      <w:r w:rsidR="0050432D">
        <w:t>u</w:t>
      </w:r>
      <w:proofErr w:type="spellEnd"/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CE62D2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</w:t>
      </w:r>
      <w:r w:rsidR="00F923D7">
        <w:t xml:space="preserve">risanje </w:t>
      </w:r>
      <w:r w:rsidR="00071E64">
        <w:t>svih prava i tereta kako slijedi:</w:t>
      </w:r>
    </w:p>
    <w:p w:rsidRDefault="004F1E62" w:rsidP="004F1E62" w:rsidR="002E4B64">
      <w:pPr>
        <w:numPr>
          <w:ilvl w:val="0"/>
          <w:numId w:val="7"/>
        </w:numPr>
        <w:jc w:val="both"/>
      </w:pPr>
      <w:r>
        <w:lastRenderedPageBreak/>
        <w:t xml:space="preserve">zabilježba </w:t>
      </w:r>
      <w:r w:rsidR="00D55C68">
        <w:t xml:space="preserve">založnog prava </w:t>
      </w:r>
      <w:r w:rsidR="002E4B64">
        <w:t>upisana pod br. Z-</w:t>
      </w:r>
      <w:r w:rsidR="0050432D">
        <w:t>1845/10 ( Z-2093/14 )</w:t>
      </w:r>
      <w:r w:rsidR="002E4B64">
        <w:t xml:space="preserve"> od 2</w:t>
      </w:r>
      <w:r w:rsidR="0050432D">
        <w:t>5.5</w:t>
      </w:r>
      <w:r w:rsidR="002E4B64">
        <w:t>.20</w:t>
      </w:r>
      <w:r w:rsidR="0050432D">
        <w:t>10</w:t>
      </w:r>
      <w:r w:rsidR="002E4B64">
        <w:t xml:space="preserve">. </w:t>
      </w:r>
      <w:r w:rsidR="0050432D">
        <w:t>za</w:t>
      </w:r>
      <w:r w:rsidR="002E4B64">
        <w:t xml:space="preserve"> korist </w:t>
      </w:r>
      <w:proofErr w:type="spellStart"/>
      <w:r w:rsidR="002E4B64">
        <w:t>razlučnog</w:t>
      </w:r>
      <w:proofErr w:type="spellEnd"/>
      <w:r w:rsidR="002E4B64">
        <w:t xml:space="preserve"> vjerovnika </w:t>
      </w:r>
      <w:r w:rsidR="0050432D">
        <w:t>H-ABDUCO d.o.o. Zagreb, Slavonska avenija 6a, OIB 13667298928</w:t>
      </w:r>
    </w:p>
    <w:p w:rsidRDefault="0050432D" w:rsidP="00123C6C" w:rsidR="00123C6C">
      <w:pPr>
        <w:numPr>
          <w:ilvl w:val="0"/>
          <w:numId w:val="7"/>
        </w:numPr>
        <w:jc w:val="both"/>
      </w:pPr>
      <w:r>
        <w:t xml:space="preserve">založno pravo upisano pod broj Z-1846/10 ( Z-2093/14 ) od 25.5.2010. za korist </w:t>
      </w:r>
      <w:proofErr w:type="spellStart"/>
      <w:r w:rsidRPr="0050432D">
        <w:t>razlučnog</w:t>
      </w:r>
      <w:proofErr w:type="spellEnd"/>
      <w:r w:rsidRPr="0050432D">
        <w:t xml:space="preserve"> vjerovnika H-ABDUCO d.o.o. Zagreb, Slavonska avenija 6a, OIB 13667298928</w:t>
      </w:r>
    </w:p>
    <w:p w:rsidRDefault="0050432D" w:rsidP="00123C6C" w:rsidR="0050432D">
      <w:pPr>
        <w:numPr>
          <w:ilvl w:val="0"/>
          <w:numId w:val="7"/>
        </w:numPr>
        <w:jc w:val="both"/>
      </w:pPr>
      <w:r>
        <w:t xml:space="preserve">zabilježba založnog prava temeljem rješenja o ovrsi Općinskog suda Slavonski </w:t>
      </w:r>
      <w:r w:rsidR="00304012">
        <w:t xml:space="preserve"> Brod broj </w:t>
      </w:r>
      <w:proofErr w:type="spellStart"/>
      <w:r>
        <w:t>Ov</w:t>
      </w:r>
      <w:proofErr w:type="spellEnd"/>
      <w:r>
        <w:t xml:space="preserve">-1227/11 upisana pod broj Z-2611/11 od 08.09.2011. za korist </w:t>
      </w:r>
      <w:proofErr w:type="spellStart"/>
      <w:r>
        <w:t>razlučnog</w:t>
      </w:r>
      <w:proofErr w:type="spellEnd"/>
      <w:r>
        <w:t xml:space="preserve"> vjerovnika AUTOCO</w:t>
      </w:r>
      <w:r w:rsidR="00597BCC">
        <w:t>M</w:t>
      </w:r>
      <w:r>
        <w:t>MERC</w:t>
      </w:r>
      <w:r w:rsidR="00304012">
        <w:t>E Hrvatska d.o.o. Zagreb, Jablanska 80</w:t>
      </w:r>
    </w:p>
    <w:p w:rsidRDefault="00304012" w:rsidP="00123C6C" w:rsidR="00304012">
      <w:pPr>
        <w:numPr>
          <w:ilvl w:val="0"/>
          <w:numId w:val="7"/>
        </w:numPr>
        <w:jc w:val="both"/>
      </w:pPr>
      <w:r w:rsidRPr="00304012">
        <w:t>zabilježba založnog prava</w:t>
      </w:r>
      <w:r>
        <w:t xml:space="preserve"> temeljem rješenja o osiguranju Općinskog suda u Novoj Gradišci od 01.03.2013. broj </w:t>
      </w:r>
      <w:proofErr w:type="spellStart"/>
      <w:r>
        <w:t>Ovr</w:t>
      </w:r>
      <w:proofErr w:type="spellEnd"/>
      <w:r>
        <w:t>-372/13 upisana pod broj Z-837/13 od 08.03.2013. za korist RH Ministarstvo financija, Porezna uprava PU Slavonski Brod</w:t>
      </w:r>
    </w:p>
    <w:p w:rsidRDefault="00304012" w:rsidP="00123C6C" w:rsidR="00304012">
      <w:pPr>
        <w:numPr>
          <w:ilvl w:val="0"/>
          <w:numId w:val="7"/>
        </w:numPr>
        <w:jc w:val="both"/>
      </w:pPr>
      <w:r>
        <w:t>zabilježba rješenja ovoga suda  o otvaranju stečajnog postupka upisan</w:t>
      </w:r>
      <w:r w:rsidR="00597BCC">
        <w:t>a</w:t>
      </w:r>
      <w:r>
        <w:t xml:space="preserve"> pod broj Z-3309/2016 od 17.03.2016. </w:t>
      </w:r>
    </w:p>
    <w:p w:rsidRDefault="00304012" w:rsidP="00123C6C" w:rsidR="00304012">
      <w:pPr>
        <w:numPr>
          <w:ilvl w:val="0"/>
          <w:numId w:val="7"/>
        </w:numPr>
        <w:jc w:val="both"/>
      </w:pPr>
      <w:r>
        <w:t>zabilježba rješenja ovoga suda  o prodaji nekretnina u stečajnom postupku upisana pod broj Z-7566/2017 od 28.07.2017.</w:t>
      </w: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304012" w:rsidRPr="00304012">
        <w:t>AUTO AA d.o.o. u stečaju Nova Gradiška, Trg kneza Višeslava 35, OIB 36552329117</w:t>
      </w:r>
      <w:r w:rsidR="001244AA">
        <w:t xml:space="preserve">, </w:t>
      </w:r>
      <w:r w:rsidR="00017748">
        <w:t>t</w:t>
      </w:r>
      <w:r w:rsidR="00016745">
        <w:t>emeljem pravomoćnog rješenja stečajnog su</w:t>
      </w:r>
      <w:r w:rsidR="00CE62D2">
        <w:t>ca</w:t>
      </w:r>
      <w:r w:rsidR="008F3388">
        <w:t xml:space="preserve"> o prodaji nekretnina</w:t>
      </w:r>
      <w:r w:rsidR="00443E26">
        <w:t>, održano</w:t>
      </w:r>
      <w:r w:rsidR="00CE62D2">
        <w:t xml:space="preserve"> </w:t>
      </w:r>
      <w:r w:rsidR="00443E26">
        <w:t xml:space="preserve">je </w:t>
      </w:r>
      <w:r w:rsidR="00304012">
        <w:t>četiri</w:t>
      </w:r>
      <w:r w:rsidR="00CE62D2">
        <w:t xml:space="preserve"> </w:t>
      </w:r>
      <w:r w:rsidR="00016745">
        <w:t>ročišta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304012">
        <w:t>četvrtom</w:t>
      </w:r>
      <w:r w:rsidR="00876D09">
        <w:t xml:space="preserve"> </w:t>
      </w:r>
      <w:r w:rsidR="00FE2D66">
        <w:t xml:space="preserve">ročištu </w:t>
      </w:r>
      <w:r w:rsidR="00304012">
        <w:t xml:space="preserve">od </w:t>
      </w:r>
      <w:r w:rsidR="007661FE">
        <w:t xml:space="preserve"> </w:t>
      </w:r>
      <w:r w:rsidR="00304012">
        <w:t>24</w:t>
      </w:r>
      <w:r w:rsidR="00443E26">
        <w:t>.</w:t>
      </w:r>
      <w:r w:rsidR="00304012">
        <w:t>siječnja</w:t>
      </w:r>
      <w:r w:rsidR="00443E26">
        <w:t xml:space="preserve"> 201</w:t>
      </w:r>
      <w:r w:rsidR="00304012">
        <w:t>8</w:t>
      </w:r>
      <w:r w:rsidR="007661FE">
        <w:t>.</w:t>
      </w:r>
      <w:r w:rsidR="006A1317">
        <w:t xml:space="preserve"> za </w:t>
      </w:r>
      <w:r w:rsidR="00F74B1C">
        <w:t>nekretnine navedene</w:t>
      </w:r>
      <w:r w:rsidR="006A1317">
        <w:t xml:space="preserve"> </w:t>
      </w:r>
      <w:r w:rsidR="00F74B1C">
        <w:t>u izreci rješenja</w:t>
      </w:r>
      <w:r w:rsidR="005700DB">
        <w:t xml:space="preserve"> ponudu </w:t>
      </w:r>
      <w:r w:rsidR="00000616">
        <w:t xml:space="preserve"> je</w:t>
      </w:r>
      <w:r w:rsidR="00304012">
        <w:t xml:space="preserve"> dala Melita </w:t>
      </w:r>
      <w:proofErr w:type="spellStart"/>
      <w:r w:rsidR="00304012">
        <w:t>Dragić</w:t>
      </w:r>
      <w:proofErr w:type="spellEnd"/>
      <w:r w:rsidR="00304012">
        <w:t xml:space="preserve"> iz </w:t>
      </w:r>
      <w:proofErr w:type="spellStart"/>
      <w:r w:rsidR="00304012">
        <w:t>Dragalića</w:t>
      </w:r>
      <w:proofErr w:type="spellEnd"/>
      <w:r w:rsidR="00304012">
        <w:t xml:space="preserve"> </w:t>
      </w:r>
      <w:r w:rsidR="00702CE3">
        <w:t xml:space="preserve"> </w:t>
      </w:r>
      <w:r w:rsidR="00BF3CEA">
        <w:t>kao</w:t>
      </w:r>
      <w:r w:rsidR="00443E26">
        <w:t xml:space="preserve"> jedini</w:t>
      </w:r>
      <w:r w:rsidR="00FE2D66">
        <w:t xml:space="preserve"> ponuditelj</w:t>
      </w:r>
      <w:r w:rsidR="00443E26">
        <w:t xml:space="preserve"> u iznosu </w:t>
      </w:r>
      <w:r w:rsidR="00304012">
        <w:t>od 555.000,00 Kn</w:t>
      </w:r>
      <w:r w:rsidR="00443E26">
        <w:t>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F74B1C">
        <w:t xml:space="preserve"> </w:t>
      </w:r>
      <w:proofErr w:type="spellStart"/>
      <w:r w:rsidR="001971D5">
        <w:t>ponuditelj</w:t>
      </w:r>
      <w:r w:rsidR="00304012">
        <w:t>ica</w:t>
      </w:r>
      <w:proofErr w:type="spellEnd"/>
      <w:r w:rsidR="00443E26">
        <w:t xml:space="preserve">  izvrši</w:t>
      </w:r>
      <w:r w:rsidR="00304012">
        <w:t>la</w:t>
      </w:r>
      <w:r w:rsidR="00D2199D">
        <w:t xml:space="preserve"> uplatu </w:t>
      </w:r>
      <w:r w:rsidR="00443E26">
        <w:t>tražen</w:t>
      </w:r>
      <w:r w:rsidR="00304012">
        <w:t>e</w:t>
      </w:r>
      <w:r w:rsidR="006A1317">
        <w:t xml:space="preserve">  jamčevin</w:t>
      </w:r>
      <w:r w:rsidR="00304012">
        <w:t>e</w:t>
      </w:r>
      <w:r>
        <w:t xml:space="preserve"> </w:t>
      </w:r>
      <w:r w:rsidR="00443E26">
        <w:t>u visini</w:t>
      </w:r>
      <w:r>
        <w:t xml:space="preserve"> 10%</w:t>
      </w:r>
      <w:r w:rsidR="00443E26">
        <w:t xml:space="preserve"> od utvrđene početne cijene</w:t>
      </w:r>
      <w:r>
        <w:t>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304012">
        <w:t>joj</w:t>
      </w:r>
      <w:r w:rsidR="00CE62D2">
        <w:t xml:space="preserve"> se nekretnine dosude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304012">
        <w:t>24</w:t>
      </w:r>
      <w:r w:rsidR="00443E26">
        <w:t>.</w:t>
      </w:r>
      <w:r w:rsidR="00304012">
        <w:t xml:space="preserve"> siječnja</w:t>
      </w:r>
      <w:r w:rsidR="00443E26">
        <w:t xml:space="preserve"> 201</w:t>
      </w:r>
      <w:r w:rsidR="00304012">
        <w:t>8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</w:t>
      </w:r>
      <w:r w:rsidR="00304012">
        <w:t xml:space="preserve">     </w:t>
      </w:r>
      <w:r w:rsidR="00102E64">
        <w:t xml:space="preserve"> </w:t>
      </w:r>
      <w:r w:rsidR="00443E26">
        <w:t xml:space="preserve">Vesna Vukelić </w:t>
      </w:r>
    </w:p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proofErr w:type="spellStart"/>
      <w:r>
        <w:t>steč.upravitelju</w:t>
      </w:r>
      <w:proofErr w:type="spellEnd"/>
    </w:p>
    <w:p w:rsidRDefault="00C55508" w:rsidP="00C55508" w:rsidR="0026240C">
      <w:pPr>
        <w:numPr>
          <w:ilvl w:val="0"/>
          <w:numId w:val="2"/>
        </w:numPr>
      </w:pPr>
      <w:r>
        <w:t>kupac</w:t>
      </w:r>
      <w:r w:rsidR="0026240C" w:rsidRPr="0026240C">
        <w:t xml:space="preserve"> </w:t>
      </w:r>
      <w:r w:rsidR="00304012">
        <w:t xml:space="preserve">Melita </w:t>
      </w:r>
      <w:proofErr w:type="spellStart"/>
      <w:r w:rsidR="00304012">
        <w:t>Dragić</w:t>
      </w:r>
      <w:proofErr w:type="spellEnd"/>
    </w:p>
    <w:p w:rsidRDefault="00C55508" w:rsidP="00C55508" w:rsidR="00E208C6">
      <w:pPr>
        <w:numPr>
          <w:ilvl w:val="0"/>
          <w:numId w:val="2"/>
        </w:numPr>
      </w:pPr>
      <w:r>
        <w:t xml:space="preserve"> </w:t>
      </w:r>
      <w:proofErr w:type="spellStart"/>
      <w:r w:rsidR="00D2199D">
        <w:t>Razlučni</w:t>
      </w:r>
      <w:proofErr w:type="spellEnd"/>
      <w:r w:rsidR="006B11A6">
        <w:t xml:space="preserve"> vj</w:t>
      </w:r>
      <w:r w:rsidR="00611B5E">
        <w:t>e</w:t>
      </w:r>
      <w:r w:rsidR="0026240C">
        <w:t xml:space="preserve">rovnik </w:t>
      </w:r>
      <w:r w:rsidR="00304012" w:rsidRPr="00304012">
        <w:t>H-ABDUCO d.o.o. Zagreb</w:t>
      </w:r>
      <w:r w:rsidR="00304012">
        <w:t>, ŽDO-građansko upravni odjel,</w:t>
      </w:r>
      <w:r w:rsidR="00304012" w:rsidRPr="00304012">
        <w:t xml:space="preserve"> AUTOCO</w:t>
      </w:r>
      <w:r w:rsidR="00597BCC">
        <w:t>M</w:t>
      </w:r>
      <w:r w:rsidR="00304012" w:rsidRPr="00304012">
        <w:t>MERCE Hrvatska d.o.o. Zagreb</w:t>
      </w:r>
    </w:p>
    <w:p w:rsidRDefault="0065258C" w:rsidP="00BC2DE0" w:rsidR="004B1B35">
      <w:pPr>
        <w:numPr>
          <w:ilvl w:val="0"/>
          <w:numId w:val="2"/>
        </w:numPr>
      </w:pPr>
      <w:r>
        <w:t xml:space="preserve">Porezna uprava </w:t>
      </w:r>
      <w:proofErr w:type="spellStart"/>
      <w:r>
        <w:t>Slav.Brod</w:t>
      </w:r>
      <w:proofErr w:type="spellEnd"/>
      <w:r w:rsidR="005063CE">
        <w:t xml:space="preserve">, </w:t>
      </w:r>
    </w:p>
    <w:p w:rsidRDefault="005063CE" w:rsidP="005063CE" w:rsidR="005063CE"/>
    <w:p w:rsidRDefault="00016745" w:rsidP="00016745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proofErr w:type="spellStart"/>
      <w:r w:rsidR="00630E6A">
        <w:t>Slav.Brodu</w:t>
      </w:r>
      <w:proofErr w:type="spellEnd"/>
      <w:r w:rsidR="00CE62D2">
        <w:t xml:space="preserve"> SS Nova Gradiška,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A4CEF"/>
    <w:rsid w:val="000B3F15"/>
    <w:rsid w:val="000B5754"/>
    <w:rsid w:val="000F3D1B"/>
    <w:rsid w:val="00102E64"/>
    <w:rsid w:val="00107729"/>
    <w:rsid w:val="00107E78"/>
    <w:rsid w:val="00113584"/>
    <w:rsid w:val="00113CB4"/>
    <w:rsid w:val="00123C6C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51A81"/>
    <w:rsid w:val="00252946"/>
    <w:rsid w:val="0026240C"/>
    <w:rsid w:val="0026261D"/>
    <w:rsid w:val="002676F3"/>
    <w:rsid w:val="00295E62"/>
    <w:rsid w:val="002A6C99"/>
    <w:rsid w:val="002B06AF"/>
    <w:rsid w:val="002D5ACD"/>
    <w:rsid w:val="002E4B64"/>
    <w:rsid w:val="002F304C"/>
    <w:rsid w:val="002F6749"/>
    <w:rsid w:val="003031E2"/>
    <w:rsid w:val="00304012"/>
    <w:rsid w:val="00304BDC"/>
    <w:rsid w:val="00305D14"/>
    <w:rsid w:val="0032412D"/>
    <w:rsid w:val="003244DF"/>
    <w:rsid w:val="0035346D"/>
    <w:rsid w:val="00365108"/>
    <w:rsid w:val="00376EE0"/>
    <w:rsid w:val="003815A8"/>
    <w:rsid w:val="003948BF"/>
    <w:rsid w:val="003B2E17"/>
    <w:rsid w:val="003B5097"/>
    <w:rsid w:val="003C7803"/>
    <w:rsid w:val="00411F59"/>
    <w:rsid w:val="0041286C"/>
    <w:rsid w:val="004174CE"/>
    <w:rsid w:val="00423636"/>
    <w:rsid w:val="00437D11"/>
    <w:rsid w:val="00443E26"/>
    <w:rsid w:val="004445B1"/>
    <w:rsid w:val="00444CB3"/>
    <w:rsid w:val="004519BF"/>
    <w:rsid w:val="00460E60"/>
    <w:rsid w:val="004624E6"/>
    <w:rsid w:val="00463E37"/>
    <w:rsid w:val="004858D2"/>
    <w:rsid w:val="004A14AF"/>
    <w:rsid w:val="004A46A5"/>
    <w:rsid w:val="004B1B35"/>
    <w:rsid w:val="004C1B27"/>
    <w:rsid w:val="004D58F4"/>
    <w:rsid w:val="004F1E62"/>
    <w:rsid w:val="0050338E"/>
    <w:rsid w:val="0050432D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97BCC"/>
    <w:rsid w:val="005B2FD8"/>
    <w:rsid w:val="005C0067"/>
    <w:rsid w:val="005C714F"/>
    <w:rsid w:val="005D1040"/>
    <w:rsid w:val="005D67E3"/>
    <w:rsid w:val="005E7967"/>
    <w:rsid w:val="005F0992"/>
    <w:rsid w:val="00610F12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959B4"/>
    <w:rsid w:val="006A108D"/>
    <w:rsid w:val="006A1317"/>
    <w:rsid w:val="006B11A6"/>
    <w:rsid w:val="006C5303"/>
    <w:rsid w:val="006C57C1"/>
    <w:rsid w:val="00702CE3"/>
    <w:rsid w:val="00732349"/>
    <w:rsid w:val="007661FE"/>
    <w:rsid w:val="00775255"/>
    <w:rsid w:val="007756E1"/>
    <w:rsid w:val="00791F91"/>
    <w:rsid w:val="0079697F"/>
    <w:rsid w:val="007B2E38"/>
    <w:rsid w:val="007B7AC0"/>
    <w:rsid w:val="007C79B0"/>
    <w:rsid w:val="007D17EC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B204F"/>
    <w:rsid w:val="008B6899"/>
    <w:rsid w:val="008E5B1E"/>
    <w:rsid w:val="008F3388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6797E"/>
    <w:rsid w:val="00982A0E"/>
    <w:rsid w:val="009909E9"/>
    <w:rsid w:val="009A012F"/>
    <w:rsid w:val="009A2A22"/>
    <w:rsid w:val="009C11F7"/>
    <w:rsid w:val="009C1A7E"/>
    <w:rsid w:val="009C36FF"/>
    <w:rsid w:val="009C5223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618FD"/>
    <w:rsid w:val="00A81C75"/>
    <w:rsid w:val="00AA19ED"/>
    <w:rsid w:val="00AB15A5"/>
    <w:rsid w:val="00AC3A5E"/>
    <w:rsid w:val="00AD1111"/>
    <w:rsid w:val="00AD7435"/>
    <w:rsid w:val="00AE126C"/>
    <w:rsid w:val="00AE3541"/>
    <w:rsid w:val="00AE5085"/>
    <w:rsid w:val="00B134A9"/>
    <w:rsid w:val="00B21128"/>
    <w:rsid w:val="00B24085"/>
    <w:rsid w:val="00B422B0"/>
    <w:rsid w:val="00B4504E"/>
    <w:rsid w:val="00B57298"/>
    <w:rsid w:val="00B6257E"/>
    <w:rsid w:val="00B6657A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117D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2B08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2D2"/>
    <w:rsid w:val="00CE6A04"/>
    <w:rsid w:val="00D0797F"/>
    <w:rsid w:val="00D10E00"/>
    <w:rsid w:val="00D2199D"/>
    <w:rsid w:val="00D22AC0"/>
    <w:rsid w:val="00D5384A"/>
    <w:rsid w:val="00D55C68"/>
    <w:rsid w:val="00D6064B"/>
    <w:rsid w:val="00D940F5"/>
    <w:rsid w:val="00DA6FBF"/>
    <w:rsid w:val="00DB1C48"/>
    <w:rsid w:val="00DF1F21"/>
    <w:rsid w:val="00E208C6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52F87"/>
    <w:rsid w:val="00F54A7D"/>
    <w:rsid w:val="00F74B1C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A4CE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A4CE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</izvorni_sadrzaj>
    <derivirana_varijabla naziv="DomainObject.Predmet.PrimjedbaSuca_1">PRIKLOPLJEN SPIS OVR-1227/2011  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639</properties:Words>
  <properties:Characters>3469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2018-01-24T11:37:00Z</dcterms:created>
  <dc:creator>Korisnik</dc:creator>
  <cp:lastModifiedBy>wsadmin</cp:lastModifiedBy>
  <cp:lastPrinted>2018-01-24T11:37:00Z</cp:lastPrinted>
  <dcterms:modified xmlns:xsi="http://www.w3.org/2001/XMLSchema-instance" xsi:type="dcterms:W3CDTF">2018-01-24T11:44:00Z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