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c3cc" w14:paraId="8d7c3cc" w:rsidRDefault="009B377C" w:rsidP="009B377C" w:rsidR="009B377C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B377C" w:rsidP="009B377C" w:rsidR="009B377C">
      <w:pPr>
        <w:jc w:val="both"/>
      </w:pPr>
      <w:r>
        <w:t xml:space="preserve">       REPUBLIKA HRVATSKA</w:t>
      </w:r>
    </w:p>
    <w:p w:rsidRDefault="009B377C" w:rsidP="009B377C" w:rsidR="009B377C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B377C" w:rsidP="009B377C" w:rsidR="009B377C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B377C" w:rsidP="009B377C" w:rsidR="009B377C">
      <w:pPr>
        <w:rPr>
          <w:bCs/>
        </w:rPr>
      </w:pPr>
    </w:p>
    <w:p w:rsidRDefault="009B377C" w:rsidP="009B377C" w:rsidR="009B377C">
      <w:pPr>
        <w:rPr>
          <w:b/>
        </w:rPr>
      </w:pPr>
      <w:r>
        <w:rPr>
          <w:b/>
        </w:rPr>
        <w:t xml:space="preserve">                   </w:t>
      </w:r>
    </w:p>
    <w:p w:rsidRDefault="009B377C" w:rsidP="009B377C" w:rsidR="009B377C">
      <w:pPr>
        <w:ind w:left="5664"/>
      </w:pPr>
    </w:p>
    <w:p w:rsidRDefault="009B377C" w:rsidP="009B377C" w:rsidR="009B377C">
      <w:pPr>
        <w:jc w:val="center"/>
      </w:pPr>
      <w:r>
        <w:t>R E P U B L I K A   H R V A T S K A</w:t>
      </w:r>
    </w:p>
    <w:p w:rsidRDefault="009B377C" w:rsidP="009B377C" w:rsidR="009B377C">
      <w:pPr>
        <w:rPr>
          <w:b/>
        </w:rPr>
      </w:pPr>
    </w:p>
    <w:p w:rsidRDefault="009B377C" w:rsidP="009B377C" w:rsidR="009B377C">
      <w:pPr>
        <w:jc w:val="center"/>
      </w:pPr>
      <w:r>
        <w:t>R J E Š E N J E</w:t>
      </w:r>
    </w:p>
    <w:p w:rsidRDefault="009B377C" w:rsidP="009B377C" w:rsidR="009B377C">
      <w:pPr>
        <w:jc w:val="center"/>
      </w:pPr>
    </w:p>
    <w:p w:rsidRDefault="009B377C" w:rsidP="009B377C" w:rsidR="009B377C">
      <w:pPr>
        <w:jc w:val="center"/>
      </w:pPr>
    </w:p>
    <w:p w:rsidRDefault="00814F88" w:rsidP="00814F88" w:rsidR="00814F88">
      <w:pPr>
        <w:ind w:firstLine="708"/>
        <w:jc w:val="both"/>
      </w:pPr>
      <w:r>
        <w:t>TRGOVAČKI SUD U VARAŽDINU, po sucu toga suda Jasni Lekić, kao stečajnom sucu, u stečajnom predmetu u povodu prijedloga predlagatelja FINANCIJSKA AGENCIJA Regionalni centar Zagreb, Podružnica Varaždin, A. Cesarca 2, protiv dužnika CONTENTE SUSTAVI j.d.o.o. za usluge, skraćena tvrtka CONTENTE SUSTAVI j.d.o.o. Hlebine, Ljudevita Gaja 84, MBS: 070109872, OIB: 70647573417, radi otvaranja stečajnog postupka nad dužnikom, dana 1</w:t>
      </w:r>
      <w:r>
        <w:t>2</w:t>
      </w:r>
      <w:r>
        <w:t>. li</w:t>
      </w:r>
      <w:r>
        <w:t>stopad</w:t>
      </w:r>
      <w:r>
        <w:t xml:space="preserve">a 2016. godine donio je slijedeći  </w:t>
      </w: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center"/>
      </w:pPr>
      <w:r>
        <w:t xml:space="preserve">r i j e š i o    j e </w:t>
      </w:r>
    </w:p>
    <w:p w:rsidRDefault="009B377C" w:rsidP="009B377C" w:rsidR="009B377C">
      <w:pPr>
        <w:jc w:val="center"/>
      </w:pPr>
    </w:p>
    <w:p w:rsidRDefault="009B377C" w:rsidP="009B377C" w:rsidR="009B377C"/>
    <w:p w:rsidRDefault="009B377C" w:rsidP="009B377C" w:rsidR="009B377C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814F88">
        <w:t>CONTENTE SUSTAVI j.d.o.o. za usluge, skraćena tvrtka CONTENTE SUSTAVI j.d.o.o. Hlebine, Ljudevita Gaja 84, MBS: 070109872, OIB: 70647573417</w:t>
      </w:r>
      <w:r>
        <w:t>3,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B377C" w:rsidP="009B377C" w:rsidR="009B377C">
      <w:pPr>
        <w:jc w:val="both"/>
      </w:pPr>
    </w:p>
    <w:p w:rsidRDefault="009B377C" w:rsidP="009B377C" w:rsidR="009B377C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B377C" w:rsidP="009B377C" w:rsidR="009B377C">
      <w:pPr>
        <w:jc w:val="both"/>
      </w:pPr>
    </w:p>
    <w:p w:rsidRDefault="009B377C" w:rsidP="009B377C" w:rsidR="009B377C">
      <w:pPr>
        <w:jc w:val="center"/>
      </w:pPr>
      <w:r>
        <w:t>Obrazloženje</w:t>
      </w:r>
    </w:p>
    <w:p w:rsidRDefault="009B377C" w:rsidP="009B377C" w:rsidR="009B377C">
      <w:pPr>
        <w:jc w:val="center"/>
      </w:pPr>
    </w:p>
    <w:p w:rsidRDefault="009B377C" w:rsidP="009B377C" w:rsidR="009B377C">
      <w:pPr>
        <w:jc w:val="center"/>
      </w:pPr>
    </w:p>
    <w:p w:rsidRDefault="009B377C" w:rsidP="009B377C" w:rsidR="009B377C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9B377C" w:rsidP="009B377C" w:rsidR="009B377C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center"/>
      </w:pPr>
      <w:r>
        <w:t>U Varaždinu, 12. listopada 2016. godine</w:t>
      </w:r>
    </w:p>
    <w:p w:rsidRDefault="009B377C" w:rsidP="009B377C" w:rsidR="009B377C">
      <w:pPr>
        <w:jc w:val="center"/>
      </w:pPr>
    </w:p>
    <w:p w:rsidRDefault="009B377C" w:rsidP="009B377C" w:rsidR="009B377C">
      <w:pPr>
        <w:jc w:val="center"/>
      </w:pPr>
    </w:p>
    <w:p w:rsidRDefault="009B377C" w:rsidP="009B377C" w:rsidR="009B377C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9B377C" w:rsidP="009B377C" w:rsidR="009B377C">
      <w:pPr>
        <w:jc w:val="both"/>
      </w:pPr>
    </w:p>
    <w:p w:rsidRDefault="009B377C" w:rsidP="00DA63FF" w:rsidR="009B377C">
      <w:pPr>
        <w:jc w:val="both"/>
      </w:pPr>
      <w:r>
        <w:t xml:space="preserve">                                                                                                            Jasna Lekić</w:t>
      </w:r>
      <w:r w:rsidR="00DA63FF">
        <w:t>, v.r.</w:t>
      </w: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  <w:r>
        <w:t>UPUTA O PRAVNOM LIJEKU:</w:t>
      </w:r>
    </w:p>
    <w:p w:rsidRDefault="009B377C" w:rsidP="009B377C" w:rsidR="009B377C">
      <w:pPr>
        <w:jc w:val="both"/>
      </w:pPr>
      <w:r>
        <w:t xml:space="preserve">Protiv ovog rješenja posebna žalba nije dopuštena. </w:t>
      </w: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</w:p>
    <w:p w:rsidRDefault="009B377C" w:rsidP="009B377C" w:rsidR="009B377C">
      <w:pPr>
        <w:jc w:val="both"/>
      </w:pPr>
      <w:r>
        <w:t xml:space="preserve">DNA: 1. Direktor dužnika </w:t>
      </w:r>
      <w:r w:rsidR="00814F88">
        <w:t>Tomislav Dolenec, Hlebine, Ljudevita Gaja 84</w:t>
      </w:r>
    </w:p>
    <w:p w:rsidRDefault="009B377C" w:rsidP="009B377C" w:rsidR="009B377C">
      <w:pPr>
        <w:jc w:val="both"/>
      </w:pPr>
      <w:r>
        <w:t xml:space="preserve">           2. </w:t>
      </w:r>
      <w:r w:rsidR="00814F88">
        <w:t>e</w:t>
      </w:r>
      <w:r>
        <w:t>-</w:t>
      </w:r>
      <w:r w:rsidR="00814F88">
        <w:t>O</w:t>
      </w:r>
      <w:r>
        <w:t xml:space="preserve">glasna ploča ovog suda </w:t>
      </w:r>
    </w:p>
    <w:p w:rsidRDefault="00DA0242" w:rsidP="009B377C" w:rsidR="00DA0242" w:rsidRPr="009B377C"/>
    <w:sectPr w:rsidSect="0032366B" w:rsidR="00DA0242" w:rsidRPr="009B37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77C" w:rsidR="008333A9">
    <w:pPr>
      <w:pStyle w:val="Zaglavlje"/>
    </w:pPr>
    <w:r>
      <w:rPr>
        <w:rStyle w:val="PozadinaSvijetloCrvena"/>
        <w:shd w:fill="auto" w:color="auto" w:val="clear"/>
      </w:rPr>
      <w:t>Poslovni broj: 3 St-494/16-10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F88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77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3FF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B37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B37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2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7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St-494/2016-10</izvorni_sadrzaj>
    <derivirana_varijabla naziv="DomainObject.Oznaka_1">St-494/2016-10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CONTENTE SUSTAVI j.d.o.o. za usluge</izvorni_sadrzaj>
    <derivirana_varijabla naziv="DomainObject.Predmet.ProtustrankaFormated_1">  CONTENTE SUSTAVI j.d.o.o. za usluge</derivirana_varijabla>
  </DomainObject.Predmet.ProtustrankaFormated>
  <DomainObject.Predmet.ProtustrankaFormatedOIB>
    <izvorni_sadrzaj>  CONTENTE SUSTAVI j.d.o.o. za usluge, OIB 70647573417</izvorni_sadrzaj>
    <derivirana_varijabla naziv="DomainObject.Predmet.ProtustrankaFormatedOIB_1">  CONTENTE SUSTAVI j.d.o.o. za usluge, OIB 70647573417</derivirana_varijabla>
  </DomainObject.Predmet.ProtustrankaFormatedOIB>
  <DomainObject.Predmet.ProtustrankaFormatedWithAdress>
    <izvorni_sadrzaj> CONTENTE SUSTAVI j.d.o.o. za usluge, Ljudevita Gaja 84, 48327 Hlebine</izvorni_sadrzaj>
    <derivirana_varijabla naziv="DomainObject.Predmet.ProtustrankaFormatedWithAdress_1"> CONTENTE SUSTAVI j.d.o.o. za usluge, Ljudevita Gaja 84, 48327 Hlebine</derivirana_varijabla>
  </DomainObject.Predmet.ProtustrankaFormatedWithAdress>
  <DomainObject.Predmet.ProtustrankaFormatedWithAdressOIB>
    <izvorni_sadrzaj> CONTENTE SUSTAVI j.d.o.o. za usluge, OIB 70647573417, Ljudevita Gaja 84, 48327 Hlebine</izvorni_sadrzaj>
    <derivirana_varijabla naziv="DomainObject.Predmet.ProtustrankaFormatedWithAdressOIB_1"> CONTENTE SUSTAVI j.d.o.o. za usluge, OIB 70647573417, Ljudevita Gaja 84, 48327 Hlebine</derivirana_varijabla>
  </DomainObject.Predmet.ProtustrankaFormatedWithAdressOIB>
  <DomainObject.Predmet.ProtustrankaWithAdress>
    <izvorni_sadrzaj>CONTENTE SUSTAVI j.d.o.o. za usluge Ljudevita Gaja 84, 48327 Hlebine</izvorni_sadrzaj>
    <derivirana_varijabla naziv="DomainObject.Predmet.ProtustrankaWithAdress_1">CONTENTE SUSTAVI j.d.o.o. za usluge Ljudevita Gaja 84, 48327 Hlebine</derivirana_varijabla>
  </DomainObject.Predmet.ProtustrankaWithAdress>
  <DomainObject.Predmet.ProtustrankaWithAdressOIB>
    <izvorni_sadrzaj>CONTENTE SUSTAVI j.d.o.o. za usluge, OIB 70647573417, Ljudevita Gaja 84, 48327 Hlebine</izvorni_sadrzaj>
    <derivirana_varijabla naziv="DomainObject.Predmet.ProtustrankaWithAdressOIB_1">CONTENTE SUSTAVI j.d.o.o. za usluge, OIB 70647573417, Ljudevita Gaja 84, 48327 Hlebine</derivirana_varijabla>
  </DomainObject.Predmet.ProtustrankaWithAdressOIB>
  <DomainObject.Predmet.ProtustrankaNazivFormated>
    <izvorni_sadrzaj>CONTENTE SUSTAVI j.d.o.o. za usluge</izvorni_sadrzaj>
    <derivirana_varijabla naziv="DomainObject.Predmet.ProtustrankaNazivFormated_1">CONTENTE SUSTAVI j.d.o.o. za usluge</derivirana_varijabla>
  </DomainObject.Predmet.ProtustrankaNazivFormated>
  <DomainObject.Predmet.ProtustrankaNazivFormatedOIB>
    <izvorni_sadrzaj>CONTENTE SUSTAVI j.d.o.o. za usluge, OIB 70647573417</izvorni_sadrzaj>
    <derivirana_varijabla naziv="DomainObject.Predmet.ProtustrankaNazivFormatedOIB_1">CONTENTE SUSTAVI j.d.o.o. za usluge, OIB 70647573417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57598.53</izvorni_sadrzaj>
    <derivirana_varijabla naziv="DomainObject.Predmet.TrenutnaVrijednost_1">57598.53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CONTENTE SUSTAVI j.d.o.o. za usluge</item>
    </izvorni_sadrzaj>
    <derivirana_varijabla naziv="DomainObject.Predmet.ProtuStrankaListFormated_1">
      <item>CONTENTE SUSTAVI j.d.o.o. za usluge</item>
    </derivirana_varijabla>
  </DomainObject.Predmet.ProtuStrankaListFormated>
  <DomainObject.Predmet.ProtuStrankaListFormatedOIB>
    <izvorni_sadrzaj>
      <item>CONTENTE SUSTAVI j.d.o.o. za usluge, OIB 70647573417</item>
    </izvorni_sadrzaj>
    <derivirana_varijabla naziv="DomainObject.Predmet.ProtuStrankaListFormatedOIB_1">
      <item>CONTENTE SUSTAVI j.d.o.o. za usluge, OIB 70647573417</item>
    </derivirana_varijabla>
  </DomainObject.Predmet.ProtuStrankaListFormatedOIB>
  <DomainObject.Predmet.ProtuStrankaListFormatedWithAdress>
    <izvorni_sadrzaj>
      <item>CONTENTE SUSTAVI j.d.o.o. za usluge, Ljudevita Gaja 84, 48327 Hlebine</item>
    </izvorni_sadrzaj>
    <derivirana_varijabla naziv="DomainObject.Predmet.ProtuStrankaListFormatedWithAdress_1">
      <item>CONTENTE SUSTAVI j.d.o.o. za usluge, Ljudevita Gaja 84, 48327 Hlebine</item>
    </derivirana_varijabla>
  </DomainObject.Predmet.ProtuStrankaListFormatedWithAdress>
  <DomainObject.Predmet.ProtuStrankaListFormatedWithAdressOIB>
    <izvorni_sadrzaj>
      <item>CONTENTE SUSTAVI j.d.o.o. za usluge, OIB 70647573417, Ljudevita Gaja 84, 48327 Hlebine</item>
    </izvorni_sadrzaj>
    <derivirana_varijabla naziv="DomainObject.Predmet.ProtuStrankaListFormatedWithAdressOIB_1">
      <item>CONTENTE SUSTAVI j.d.o.o. za usluge, OIB 70647573417, Ljudevita Gaja 84, 48327 Hlebine</item>
    </derivirana_varijabla>
  </DomainObject.Predmet.ProtuStrankaListFormatedWithAdressOIB>
  <DomainObject.Predmet.ProtuStrankaListNazivFormated>
    <izvorni_sadrzaj>
      <item>CONTENTE SUSTAVI j.d.o.o. za usluge</item>
    </izvorni_sadrzaj>
    <derivirana_varijabla naziv="DomainObject.Predmet.ProtuStrankaListNazivFormated_1">
      <item>CONTENTE SUSTAVI j.d.o.o. za usluge</item>
    </derivirana_varijabla>
  </DomainObject.Predmet.ProtuStrankaListNazivFormated>
  <DomainObject.Predmet.ProtuStrankaListNazivFormatedOIB>
    <izvorni_sadrzaj>
      <item>CONTENTE SUSTAVI j.d.o.o. za usluge, OIB 70647573417</item>
    </izvorni_sadrzaj>
    <derivirana_varijabla naziv="DomainObject.Predmet.ProtuStrankaListNazivFormatedOIB_1">
      <item>CONTENTE SUSTAVI j.d.o.o. za usluge, OIB 70647573417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St-494/2016-10</izvorni_sadrzaj>
    <derivirana_varijabla naziv="DomainObject.PoslovniBrojDokumenta_1">St-494/2016-10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CONTENTE SUSTAVI j.d.o.o. za usluge</izvorni_sadrzaj>
    <derivirana_varijabla naziv="DomainObject.Predmet.ProtustrankaIDrugi_1">CONTENTE SUSTAVI j.d.o.o.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CONTENTE SUSTAVI j.d.o.o. za usluge, OIB 70647573417, Ljudevita Gaja 84, 48327 Hlebine</izvorni_sadrzaj>
    <derivirana_varijabla naziv="DomainObject.Predmet.ProtustrankaIDrugiAdressOIB_1">CONTENTE SUSTAVI j.d.o.o. za usluge, OIB 70647573417, Ljudevita Gaja 84, 48327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CONTENTE SUSTAVI j.d.o.o. za usluge</item>
      <item>Sudski registar</item>
    </izvorni_sadrzaj>
    <derivirana_varijabla naziv="DomainObject.Predmet.SudioniciListNaziv_1">
      <item>Financijska agencija</item>
      <item>CONTENTE SUSTAVI j.d.o.o. za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CONTENTE SUSTAVI j.d.o.o. za usluge, OIB 70647573417, Ljudevita Gaja 84,48327 Hlebine</item>
      <item>Sudski registar</item>
    </izvorni_sadrzaj>
    <derivirana_varijabla naziv="DomainObject.Predmet.SudioniciListAdressOIB_1">
      <item>Financijska agencija, OIB 85821130368, A. Cesarca 2,42000 Varaždin</item>
      <item>CONTENTE SUSTAVI j.d.o.o. za usluge, OIB 70647573417, Ljudevita Gaja 84,48327 Hlebine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3166F-822C-407B-A686-8C749832B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1744</properties:Characters>
  <properties:Lines>65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2016-10-12T10:37:00Z</cp:lastPrinted>
  <dcterms:modified xmlns:xsi="http://www.w3.org/2001/XMLSchema-instance" xsi:type="dcterms:W3CDTF">2016-10-12T10:37:00Z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