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d0b7" w14:paraId="d42d0b7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B5782" w:rsidRPr="003B5782">
        <w:rPr>
          <w:lang w:val="hr-HR"/>
        </w:rPr>
        <w:t>BENKOVA-BENYIK d.o.o., OIB: 76652594173, Makarska, Makarskih Iseljenika 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31345F">
        <w:rPr>
          <w:lang w:val="hr-HR"/>
        </w:rPr>
        <w:t>23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B5782" w:rsidRPr="003B5782">
        <w:rPr>
          <w:lang w:val="hr-HR"/>
        </w:rPr>
        <w:t>BENKOVA-BENYIK d.o.o., OIB: 76652594173, Makarska, Makarskih Iseljenika 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31345F">
        <w:rPr>
          <w:lang w:val="hr-HR"/>
        </w:rPr>
        <w:t xml:space="preserve"> 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1345F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B5782" w:rsidRPr="003B5782">
        <w:rPr>
          <w:lang w:val="hr-HR"/>
        </w:rPr>
        <w:t>BENKOVA-BENYIK d.o.o., OIB: 76652594173, Makarska, Makarskih Iseljenika 3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B5782">
        <w:rPr>
          <w:lang w:val="hr-HR"/>
        </w:rPr>
        <w:t>16. prosinca</w:t>
      </w:r>
      <w:r w:rsidR="00782472">
        <w:rPr>
          <w:lang w:val="hr-HR"/>
        </w:rPr>
        <w:t xml:space="preserve">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B5782" w:rsidRPr="003B5782">
        <w:rPr>
          <w:lang w:val="hr-HR"/>
        </w:rPr>
        <w:t>BENKOVA-BENYIK d.o.o., OIB: 76652594173, Makarska, Makarskih Iseljenika 3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B5782">
        <w:rPr>
          <w:lang w:val="hr-HR"/>
        </w:rPr>
        <w:t>56</w:t>
      </w:r>
      <w:r w:rsidR="0031345F">
        <w:rPr>
          <w:lang w:val="hr-HR"/>
        </w:rPr>
        <w:t>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3B5782">
        <w:rPr>
          <w:lang w:val="hr-HR"/>
        </w:rPr>
        <w:t>95,00</w:t>
      </w:r>
      <w:r w:rsidR="0031345F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</w:t>
      </w:r>
      <w:r w:rsidR="0031345F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B578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782472">
        <w:rPr>
          <w:lang w:val="hr-HR"/>
        </w:rPr>
        <w:t>6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31345F">
        <w:rPr>
          <w:lang w:val="hr-HR"/>
        </w:rPr>
        <w:t>e u neprekinutom razdoblju od 1</w:t>
      </w:r>
      <w:r w:rsidR="003B5782">
        <w:rPr>
          <w:lang w:val="hr-HR"/>
        </w:rPr>
        <w:t>013</w:t>
      </w:r>
      <w:r>
        <w:rPr>
          <w:lang w:val="hr-HR"/>
        </w:rPr>
        <w:t xml:space="preserve"> dana (list </w:t>
      </w:r>
      <w:r w:rsidR="003B5782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 xml:space="preserve">71/15; dalje: SZ), pa je dana </w:t>
      </w:r>
      <w:r w:rsidR="0031345F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23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3B5782">
      <w:t>2820</w:t>
    </w:r>
    <w:r w:rsidR="00782472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B5782">
      <w:t>2820</w:t>
    </w:r>
    <w:r w:rsidR="00782472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6270A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St-2820/2015</izvorni_sadrzaj>
    <derivirana_varijabla naziv="DomainObject.Predmet.OznakaBroj_1">St-2820/2015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BENKOVA-BENYIK, društvo s ograničenom odgovornošću za turizam, ugostiteljstvo i trgovinu</izvorni_sadrzaj>
    <derivirana_varijabla naziv="DomainObject.Predmet.ProtustrankaFormated_1">  BENKOVA-BENYIK, društvo s ograničenom odgovornošću za turizam, ugostiteljstvo i trgovinu</derivirana_varijabla>
  </DomainObject.Predmet.ProtustrankaFormated>
  <DomainObject.Predmet.ProtustrankaFormatedOIB>
    <izvorni_sadrzaj>  BENKOVA-BENYIK, društvo s ograničenom odgovornošću za turizam, ugostiteljstvo i trgovinu, OIB 76652594173</izvorni_sadrzaj>
    <derivirana_varijabla naziv="DomainObject.Predmet.ProtustrankaFormatedOIB_1">  BENKOVA-BENYIK, društvo s ograničenom odgovornošću za turizam, ugostiteljstvo i trgovinu, OIB 76652594173</derivirana_varijabla>
  </DomainObject.Predmet.ProtustrankaFormatedOIB>
  <DomainObject.Predmet.ProtustrankaFormatedWithAdress>
    <izvorni_sadrzaj> BENKOVA-BENYIK, društvo s ograničenom odgovornošću za turizam, ugostiteljstvo i trgovinu, Makarskih Iseljenika 3, 21300 Makarska</izvorni_sadrzaj>
    <derivirana_varijabla naziv="DomainObject.Predmet.ProtustrankaFormatedWithAdress_1"> BENKOVA-BENYIK, društvo s ograničenom odgovornošću za turizam, ugostiteljstvo i trgovinu, Makarskih Iseljenika 3, 21300 Makarska</derivirana_varijabla>
  </DomainObject.Predmet.ProtustrankaFormatedWithAdress>
  <DomainObject.Predmet.ProtustrankaFormatedWithAdressOIB>
    <izvorni_sadrzaj> BENKOVA-BENYIK, društvo s ograničenom odgovornošću za turizam, ugostiteljstvo i trgovinu, OIB 76652594173, Makarskih Iseljenika 3, 21300 Makarska</izvorni_sadrzaj>
    <derivirana_varijabla naziv="DomainObject.Predmet.ProtustrankaFormatedWithAdressOIB_1"> BENKOVA-BENYIK, društvo s ograničenom odgovornošću za turizam, ugostiteljstvo i trgovinu, OIB 76652594173, Makarskih Iseljenika 3, 21300 Makarska</derivirana_varijabla>
  </DomainObject.Predmet.ProtustrankaFormatedWithAdressOIB>
  <DomainObject.Predmet.ProtustrankaWithAdress>
    <izvorni_sadrzaj>BENKOVA-BENYIK, društvo s ograničenom odgovornošću za turizam, ugostiteljstvo i trgovinu Makarskih Iseljenika 3, 21300 Makarska</izvorni_sadrzaj>
    <derivirana_varijabla naziv="DomainObject.Predmet.ProtustrankaWithAdress_1">BENKOVA-BENYIK, društvo s ograničenom odgovornošću za turizam, ugostiteljstvo i trgovinu Makarskih Iseljenika 3, 21300 Makarska</derivirana_varijabla>
  </DomainObject.Predmet.ProtustrankaWithAdress>
  <DomainObject.Predmet.ProtustrankaWithAdressOIB>
    <izvorni_sadrzaj>BENKOVA-BENYIK, društvo s ograničenom odgovornošću za turizam, ugostiteljstvo i trgovinu, OIB 76652594173, Makarskih Iseljenika 3, 21300 Makarska</izvorni_sadrzaj>
    <derivirana_varijabla naziv="DomainObject.Predmet.ProtustrankaWithAdressOIB_1">BENKOVA-BENYIK, društvo s ograničenom odgovornošću za turizam, ugostiteljstvo i trgovinu, OIB 76652594173, Makarskih Iseljenika 3, 21300 Makarska</derivirana_varijabla>
  </DomainObject.Predmet.ProtustrankaWithAdressOIB>
  <DomainObject.Predmet.ProtustrankaNazivFormated>
    <izvorni_sadrzaj>BENKOVA-BENYIK, društvo s ograničenom odgovornošću za turizam, ugostiteljstvo i trgovinu</izvorni_sadrzaj>
    <derivirana_varijabla naziv="DomainObject.Predmet.ProtustrankaNazivFormated_1">BENKOVA-BENYIK, društvo s ograničenom odgovornošću za turizam, ugostiteljstvo i trgovinu</derivirana_varijabla>
  </DomainObject.Predmet.ProtustrankaNazivFormated>
  <DomainObject.Predmet.ProtustrankaNazivFormatedOIB>
    <izvorni_sadrzaj>BENKOVA-BENYIK, društvo s ograničenom odgovornošću za turizam, ugostiteljstvo i trgovinu, OIB 76652594173</izvorni_sadrzaj>
    <derivirana_varijabla naziv="DomainObject.Predmet.ProtustrankaNazivFormatedOIB_1">BENKOVA-BENYIK, društvo s ograničenom odgovornošću za turizam, ugostiteljstvo i trgovinu, OIB 76652594173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BENKOVA-BENYIK, društvo s ograničenom odgovornošću za turizam, ugostiteljstvo i trgovinu</item>
    </izvorni_sadrzaj>
    <derivirana_varijabla naziv="DomainObject.Predmet.ProtuStrankaListFormated_1">
      <item>BENKOVA-BENYIK, društvo s ograničenom odgovornošću za turizam, ugostiteljstvo i trgovinu</item>
    </derivirana_varijabla>
  </DomainObject.Predmet.ProtuStrankaListFormated>
  <DomainObject.Predmet.ProtuStrankaListFormatedOIB>
    <izvorni_sadrzaj>
      <item>BENKOVA-BENYIK, društvo s ograničenom odgovornošću za turizam, ugostiteljstvo i trgovinu, OIB 76652594173</item>
    </izvorni_sadrzaj>
    <derivirana_varijabla naziv="DomainObject.Predmet.ProtuStrankaListFormatedOIB_1">
      <item>BENKOVA-BENYIK, društvo s ograničenom odgovornošću za turizam, ugostiteljstvo i trgovinu, OIB 76652594173</item>
    </derivirana_varijabla>
  </DomainObject.Predmet.ProtuStrankaListFormatedOIB>
  <DomainObject.Predmet.ProtuStrankaListFormatedWithAdress>
    <izvorni_sadrzaj>
      <item>BENKOVA-BENYIK, društvo s ograničenom odgovornošću za turizam, ugostiteljstvo i trgovinu, Makarskih Iseljenika 3, 21300 Makarska</item>
    </izvorni_sadrzaj>
    <derivirana_varijabla naziv="DomainObject.Predmet.ProtuStrankaListFormatedWithAdress_1">
      <item>BENKOVA-BENYIK, društvo s ograničenom odgovornošću za turizam, ugostiteljstvo i trgovinu, Makarskih Iseljenika 3, 21300 Makarska</item>
    </derivirana_varijabla>
  </DomainObject.Predmet.ProtuStrankaListFormatedWithAdress>
  <DomainObject.Predmet.ProtuStrankaListFormatedWithAdressOIB>
    <izvorni_sadrzaj>
      <item>BENKOVA-BENYIK, društvo s ograničenom odgovornošću za turizam, ugostiteljstvo i trgovinu, OIB 76652594173, Makarskih Iseljenika 3, 21300 Makarska</item>
    </izvorni_sadrzaj>
    <derivirana_varijabla naziv="DomainObject.Predmet.ProtuStrankaListFormatedWithAdressOIB_1">
      <item>BENKOVA-BENYIK, društvo s ograničenom odgovornošću za turizam, ugostiteljstvo i trgovinu, OIB 76652594173, Makarskih Iseljenika 3, 21300 Makarska</item>
    </derivirana_varijabla>
  </DomainObject.Predmet.ProtuStrankaListFormatedWithAdressOIB>
  <DomainObject.Predmet.ProtuStrankaListNazivFormated>
    <izvorni_sadrzaj>
      <item>BENKOVA-BENYIK, društvo s ograničenom odgovornošću za turizam, ugostiteljstvo i trgovinu</item>
    </izvorni_sadrzaj>
    <derivirana_varijabla naziv="DomainObject.Predmet.ProtuStrankaListNazivFormated_1">
      <item>BENKOVA-BENYIK, društvo s ograničenom odgovornošću za turizam, ugostiteljstvo i trgovinu</item>
    </derivirana_varijabla>
  </DomainObject.Predmet.ProtuStrankaListNazivFormated>
  <DomainObject.Predmet.ProtuStrankaListNazivFormatedOIB>
    <izvorni_sadrzaj>
      <item>BENKOVA-BENYIK, društvo s ograničenom odgovornošću za turizam, ugostiteljstvo i trgovinu, OIB 76652594173</item>
    </izvorni_sadrzaj>
    <derivirana_varijabla naziv="DomainObject.Predmet.ProtuStrankaListNazivFormatedOIB_1">
      <item>BENKOVA-BENYIK, društvo s ograničenom odgovornošću za turizam, ugostiteljstvo i trgovinu, OIB 76652594173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BENKOVA-BENYIK, društvo s ograničenom odgovornošću za turizam, ugostiteljstvo i trgovinu</izvorni_sadrzaj>
    <derivirana_varijabla naziv="DomainObject.Predmet.ProtustrankaIDrugi_1">BENKOVA-BENYIK, društvo s ograničenom odgovornošću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BENKOVA-BENYIK, društvo s ograničenom odgovornošću za turizam, ugostiteljstvo i trgovinu, OIB 76652594173, Makarskih Iseljenika 3, 21300 Makarska</izvorni_sadrzaj>
    <derivirana_varijabla naziv="DomainObject.Predmet.ProtustrankaIDrugiAdressOIB_1">BENKOVA-BENYIK, društvo s ograničenom odgovornošću za turizam, ugostiteljstvo i trgovinu, OIB 76652594173, Makarskih Iseljenika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BENKOVA-BENYIK, društvo s ograničenom odgovornošću za turizam, ugostiteljstvo i trgovinu</item>
      <item>FINANCIJSKA AGENCIJA, RC SPLIT</item>
    </izvorni_sadrzaj>
    <derivirana_varijabla naziv="DomainObject.Predmet.SudioniciListNaziv_1">
      <item>BENKOVA-BENYIK, društvo s ograničenom odgovornošću za turizam, ugostiteljstvo i trgovinu</item>
      <item>FINANCIJSKA AGENCIJA, RC SPLIT</item>
    </derivirana_varijabla>
  </DomainObject.Predmet.SudioniciListNaziv>
  <DomainObject.Predmet.SudioniciListAdressOIB>
    <izvorni_sadrzaj>
      <item>BENKOVA-BENYIK, društvo s ograničenom odgovornošću za turizam, ugostiteljstvo i trgovinu, OIB 76652594173, Makarskih Iseljenika 3,21300 Makarska</item>
      <item>FINANCIJSKA AGENCIJA, RC SPLIT, OIB 85821130368, Mažuranićevo šetalište 24 b,21000 Split</item>
    </izvorni_sadrzaj>
    <derivirana_varijabla naziv="DomainObject.Predmet.SudioniciListAdressOIB_1">
      <item>BENKOVA-BENYIK, društvo s ograničenom odgovornošću za turizam, ugostiteljstvo i trgovinu, OIB 76652594173, Makarskih Iseljenika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76652594173</item>
      <item>, OIB 85821130368</item>
    </izvorni_sadrzaj>
    <derivirana_varijabla naziv="DomainObject.Predmet.SudioniciListNazivOIB_1">
      <item>, OIB 76652594173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701A8-14B2-4774-BB3C-0AB996F38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4473</properties:Characters>
  <properties:Lines>89</properties:Lines>
  <properties:Paragraphs>37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2017-01-23T09:40:00Z</cp:lastPrinted>
  <dcterms:modified xmlns:xsi="http://www.w3.org/2001/XMLSchema-instance" xsi:type="dcterms:W3CDTF">2017-01-23T11:18:00Z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