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910a" w14:paraId="921910a" w:rsidRDefault="00132A06" w:rsidP="00132A06" w:rsidR="00132A0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A06" w:rsidP="00132A06" w:rsidR="00132A0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32A06" w:rsidP="00132A06" w:rsidR="00132A0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32A06" w:rsidP="00132A06" w:rsidR="00132A0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32A06" w:rsidP="00132A06" w:rsidR="00132A0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32A06" w:rsidP="00132A06" w:rsidR="00132A0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32A06" w:rsidP="00132A06" w:rsidR="00132A06" w:rsidRPr="005D578C">
      <w:pPr>
        <w:jc w:val="center"/>
        <w:rPr>
          <w:rFonts w:cs="Times New Roman" w:eastAsia="Times New Roman"/>
          <w:szCs w:val="24"/>
        </w:rPr>
      </w:pPr>
    </w:p>
    <w:p w:rsidRDefault="00132A06" w:rsidP="00132A06" w:rsidR="00132A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32A06" w:rsidP="00132A06" w:rsidR="00132A06" w:rsidRPr="005D578C">
      <w:pPr>
        <w:rPr>
          <w:rFonts w:cs="Times New Roman" w:eastAsia="Times New Roman"/>
          <w:szCs w:val="24"/>
        </w:rPr>
      </w:pPr>
    </w:p>
    <w:p w:rsidRDefault="00132A06" w:rsidP="00132A06" w:rsidR="00132A0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FA4E21" w:rsidRPr="00FA4E21">
        <w:rPr>
          <w:iCs/>
        </w:rPr>
        <w:t>na temelju prijedloga sudske savjetnice Mihaele Kaligari</w:t>
      </w:r>
      <w:r w:rsidR="00FA4E21">
        <w:rPr>
          <w:i/>
          <w:iCs/>
        </w:rPr>
        <w:t xml:space="preserve">,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BERIŠIĆ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Rabac, Obala Maršala Tita 47 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98995670802, MBS 040336264,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FA4E21">
        <w:rPr>
          <w:rFonts w:cs="Times New Roman" w:eastAsia="Times New Roman"/>
          <w:szCs w:val="24"/>
        </w:rPr>
        <w:t>22. travnj</w:t>
      </w:r>
      <w:r>
        <w:rPr>
          <w:rFonts w:cs="Times New Roman" w:eastAsia="Times New Roman"/>
          <w:szCs w:val="24"/>
        </w:rPr>
        <w:t>a 2016.</w:t>
      </w:r>
    </w:p>
    <w:p w:rsidRDefault="00132A06" w:rsidP="00132A06" w:rsidR="00132A06" w:rsidRPr="005D578C">
      <w:pPr>
        <w:rPr>
          <w:rFonts w:cs="Times New Roman" w:eastAsia="Times New Roman"/>
          <w:szCs w:val="24"/>
        </w:rPr>
      </w:pPr>
    </w:p>
    <w:p w:rsidRDefault="00132A06" w:rsidP="00132A06" w:rsidR="00132A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32A06" w:rsidP="00132A06" w:rsidR="00132A06" w:rsidRPr="005D578C">
      <w:pPr>
        <w:rPr>
          <w:rFonts w:cs="Times New Roman" w:eastAsia="Times New Roman"/>
          <w:szCs w:val="24"/>
        </w:rPr>
      </w:pPr>
    </w:p>
    <w:p w:rsidRDefault="00132A06" w:rsidP="00132A06" w:rsidR="00132A0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BERIŠIĆ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Rabac, Obala Maršala Tita 47 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98995670802, MBS 040336264</w:t>
      </w:r>
      <w:r w:rsidR="00FA4E21">
        <w:rPr>
          <w:rFonts w:cs="Times New Roman" w:eastAsia="Times New Roman"/>
          <w:szCs w:val="24"/>
        </w:rPr>
        <w:t>.</w:t>
      </w:r>
    </w:p>
    <w:p w:rsidRDefault="00132A06" w:rsidP="00132A06" w:rsidR="00132A06" w:rsidRPr="005D578C">
      <w:pPr>
        <w:rPr>
          <w:rFonts w:cs="Times New Roman" w:eastAsia="Times New Roman"/>
          <w:szCs w:val="24"/>
        </w:rPr>
      </w:pPr>
    </w:p>
    <w:p w:rsidRDefault="00132A06" w:rsidP="00132A06" w:rsidR="00132A0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2028CE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132A06" w:rsidP="00132A06" w:rsidR="00132A06">
      <w:pPr>
        <w:rPr>
          <w:rFonts w:cs="Times New Roman" w:eastAsia="Times New Roman"/>
          <w:szCs w:val="20"/>
        </w:rPr>
      </w:pPr>
    </w:p>
    <w:p w:rsidRDefault="00132A06" w:rsidP="00132A06" w:rsidR="00132A0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BERIŠIĆ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Rabac, Obala Maršala Tita 47 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98995670802, MBS 040336264.</w:t>
      </w:r>
    </w:p>
    <w:p w:rsidRDefault="00132A06" w:rsidP="00132A06" w:rsidR="00132A06">
      <w:pPr>
        <w:ind w:firstLine="709"/>
        <w:rPr>
          <w:rFonts w:cs="Times New Roman" w:eastAsia="Times New Roman"/>
          <w:szCs w:val="24"/>
        </w:rPr>
      </w:pPr>
    </w:p>
    <w:p w:rsidRDefault="00132A06" w:rsidP="00132A06" w:rsidR="00132A0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BERIŠIĆ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Rabac, Obala Maršala Tita 47 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98995670802, MBS 040336264.</w:t>
      </w:r>
    </w:p>
    <w:p w:rsidRDefault="00132A06" w:rsidP="00132A06" w:rsidR="00132A06">
      <w:pPr>
        <w:rPr>
          <w:rFonts w:cs="Times New Roman" w:eastAsia="Times New Roman"/>
          <w:szCs w:val="24"/>
        </w:rPr>
      </w:pPr>
    </w:p>
    <w:p w:rsidRDefault="00132A06" w:rsidP="00132A06" w:rsidR="00132A06" w:rsidRPr="005D578C">
      <w:pPr>
        <w:rPr>
          <w:rFonts w:cs="Times New Roman" w:eastAsia="Times New Roman"/>
          <w:szCs w:val="24"/>
        </w:rPr>
      </w:pPr>
    </w:p>
    <w:p w:rsidRDefault="00132A06" w:rsidP="00132A06" w:rsidR="00132A0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32A06" w:rsidP="00132A06" w:rsidR="00132A06">
      <w:pPr>
        <w:ind w:firstLine="708"/>
        <w:rPr>
          <w:rFonts w:cs="Times New Roman" w:eastAsia="Times New Roman"/>
          <w:szCs w:val="24"/>
        </w:rPr>
      </w:pPr>
    </w:p>
    <w:p w:rsidRDefault="00132A06" w:rsidP="00132A06" w:rsidR="00132A0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BERIŠIĆ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Rabac.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20.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St-27/2016-3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32A06" w:rsidP="00132A06" w:rsidR="00132A0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</w:t>
      </w:r>
      <w:r>
        <w:rPr>
          <w:rFonts w:cs="Times New Roman" w:eastAsia="Times New Roman"/>
          <w:szCs w:val="24"/>
        </w:rPr>
        <w:t xml:space="preserve">ovog </w:t>
      </w:r>
      <w:r w:rsidRPr="00D649EA">
        <w:rPr>
          <w:rFonts w:cs="Times New Roman" w:eastAsia="Times New Roman"/>
          <w:szCs w:val="24"/>
        </w:rPr>
        <w:t>rješenja.</w:t>
      </w:r>
    </w:p>
    <w:p w:rsidRDefault="00132A06" w:rsidP="00132A06" w:rsidR="00132A06" w:rsidRPr="005D578C">
      <w:pPr>
        <w:rPr>
          <w:rFonts w:cs="Times New Roman" w:eastAsia="Times New Roman"/>
          <w:szCs w:val="24"/>
        </w:rPr>
      </w:pPr>
    </w:p>
    <w:p w:rsidRDefault="00132A06" w:rsidP="00132A06" w:rsidR="00132A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A4E21">
        <w:rPr>
          <w:rFonts w:cs="Times New Roman" w:eastAsia="Times New Roman"/>
          <w:szCs w:val="24"/>
        </w:rPr>
        <w:t>22. travnj</w:t>
      </w:r>
      <w:r>
        <w:rPr>
          <w:rFonts w:cs="Times New Roman" w:eastAsia="Times New Roman"/>
          <w:szCs w:val="24"/>
        </w:rPr>
        <w:t>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32A06" w:rsidP="00132A06" w:rsidR="00132A06">
      <w:pPr>
        <w:rPr>
          <w:rFonts w:cs="Times New Roman" w:eastAsia="Times New Roman"/>
          <w:szCs w:val="24"/>
        </w:rPr>
      </w:pPr>
    </w:p>
    <w:p w:rsidRDefault="00132A06" w:rsidP="00132A06" w:rsidR="00132A0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32A06" w:rsidP="00132A06" w:rsidR="00132A0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132A06" w:rsidP="00132A06" w:rsidR="00132A06">
      <w:pPr>
        <w:jc w:val="left"/>
        <w:rPr>
          <w:rFonts w:cs="Times New Roman" w:eastAsia="Times New Roman"/>
          <w:szCs w:val="24"/>
        </w:rPr>
      </w:pPr>
    </w:p>
    <w:p w:rsidRDefault="00132A06" w:rsidP="00132A06" w:rsidR="00132A06" w:rsidRPr="005D578C">
      <w:pPr>
        <w:jc w:val="left"/>
        <w:rPr>
          <w:rFonts w:cs="Times New Roman" w:eastAsia="Times New Roman"/>
          <w:szCs w:val="24"/>
        </w:rPr>
      </w:pPr>
    </w:p>
    <w:p w:rsidRDefault="00132A06" w:rsidP="00132A06" w:rsidR="00132A0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A4E21" w:rsidP="00FA4E21" w:rsidR="00FA4E21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FA4E21" w:rsidP="00FA4E21" w:rsidR="00FA4E21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132A06" w:rsidP="00132A06" w:rsidR="00132A06">
      <w:pPr>
        <w:rPr>
          <w:rFonts w:cs="Times New Roman" w:eastAsia="Times New Roman"/>
          <w:szCs w:val="24"/>
        </w:rPr>
      </w:pPr>
    </w:p>
    <w:p w:rsidRDefault="00132A06" w:rsidP="00132A06" w:rsidR="00132A06" w:rsidRPr="005D578C">
      <w:pPr>
        <w:rPr>
          <w:rFonts w:cs="Times New Roman" w:eastAsia="Times New Roman"/>
          <w:szCs w:val="24"/>
        </w:rPr>
      </w:pPr>
    </w:p>
    <w:p w:rsidRDefault="00132A06" w:rsidP="00132A06" w:rsidR="00132A0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32A06" w:rsidP="00132A06" w:rsidR="00132A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32A06" w:rsidP="00132A06" w:rsidR="00132A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BERIŠIĆ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Rabac, Obala Maršala Tita 47 B,</w:t>
      </w:r>
    </w:p>
    <w:p w:rsidRDefault="00132A06" w:rsidP="00132A06" w:rsidR="00132A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Miroslav Berišić, Zagreb, Konjščinska 6,</w:t>
      </w:r>
    </w:p>
    <w:p w:rsidRDefault="00132A06" w:rsidP="00132A06" w:rsidR="00132A0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32A06" w:rsidP="00132A06" w:rsidR="00132A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32A06" w:rsidP="00132A06" w:rsidR="00132A0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132A06" w:rsidP="00132A06" w:rsidR="00132A0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32A06" w:rsidP="00132A06" w:rsidR="00132A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32A06" w:rsidP="00132A06" w:rsidR="00132A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32A06" w:rsidP="00132A06" w:rsidR="00132A06"/>
    <w:p w:rsidRDefault="00132A06" w:rsidP="00132A06" w:rsidR="00132A06"/>
    <w:p w:rsidRDefault="00132A06" w:rsidP="00132A06" w:rsidR="00132A06"/>
    <w:p w:rsidRDefault="00132A06" w:rsidP="00132A06" w:rsidR="00132A06"/>
    <w:p w:rsidRDefault="00132A06" w:rsidP="00132A06" w:rsidR="00132A06"/>
    <w:p w:rsidRDefault="00132A06" w:rsidP="00132A06" w:rsidR="00132A06"/>
    <w:p w:rsidRDefault="00132A06" w:rsidP="00132A06" w:rsidR="00132A06"/>
    <w:p w:rsidRDefault="00132A06" w:rsidP="00132A06" w:rsidR="00132A06"/>
    <w:p w:rsidRDefault="00132A06" w:rsidP="00132A06" w:rsidR="00132A06"/>
    <w:p w:rsidRDefault="00132A06" w:rsidP="00132A06" w:rsidR="00132A06"/>
    <w:p w:rsidRDefault="00132A06" w:rsidP="00132A06" w:rsidR="00132A06"/>
    <w:p w:rsidRDefault="00132A06" w:rsidP="00132A06" w:rsidR="00132A06"/>
    <w:p w:rsidRDefault="00132A06" w:rsidP="00132A06" w:rsidR="00132A06"/>
    <w:p w:rsidRDefault="00132A06" w:rsidP="00132A06" w:rsidR="00132A06"/>
    <w:p w:rsidRDefault="00132A06" w:rsidP="00132A06" w:rsidR="00132A06"/>
    <w:p w:rsidRDefault="00132A06" w:rsidP="00132A06" w:rsidR="00132A06"/>
    <w:p w:rsidRDefault="00132A06" w:rsidP="00132A06" w:rsidR="00132A06"/>
    <w:p w:rsidRDefault="004F5027" w:rsidR="004F5027"/>
    <w:sectPr w:rsidSect="009B09D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A06" w:rsidP="00132A06" w:rsidR="00132A06">
      <w:r>
        <w:separator/>
      </w:r>
    </w:p>
  </w:endnote>
  <w:endnote w:id="0" w:type="continuationSeparator">
    <w:p w:rsidRDefault="00132A06" w:rsidP="00132A06" w:rsidR="00132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A06" w:rsidP="00132A06" w:rsidR="00132A06">
      <w:r>
        <w:separator/>
      </w:r>
    </w:p>
  </w:footnote>
  <w:footnote w:id="0" w:type="continuationSeparator">
    <w:p w:rsidRDefault="00132A06" w:rsidP="00132A06" w:rsidR="00132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2A06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0367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St-27/2016-5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2A06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St-27/2016-5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11AF"/>
    <w:rsid w:val="00132A06"/>
    <w:rsid w:val="003511AF"/>
    <w:rsid w:val="004F5027"/>
    <w:rsid w:val="00752580"/>
    <w:rsid w:val="00C0367B"/>
    <w:rsid w:val="00DC5039"/>
    <w:rsid w:val="00F919C8"/>
    <w:rsid w:val="00FA4E21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2A0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2A0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32A0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A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2A0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32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2A0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3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67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0367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0367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0367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2A0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2A0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32A0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A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2A0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32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2A0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3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67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0367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0367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0367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St-27/2016</izvorni_sadrzaj>
    <derivirana_varijabla naziv="DomainObject.Predmet.OznakaBroj_1">St-27/2016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BERIŠIĆ d.o.o. RABAC</izvorni_sadrzaj>
    <derivirana_varijabla naziv="DomainObject.Predmet.ProtustrankaFormated_1">  BERIŠIĆ d.o.o. RABAC</derivirana_varijabla>
  </DomainObject.Predmet.ProtustrankaFormated>
  <DomainObject.Predmet.ProtustrankaFormatedOIB>
    <izvorni_sadrzaj>  BERIŠIĆ d.o.o. RABAC, OIB 98995670802</izvorni_sadrzaj>
    <derivirana_varijabla naziv="DomainObject.Predmet.ProtustrankaFormatedOIB_1">  BERIŠIĆ d.o.o. RABAC, OIB 98995670802</derivirana_varijabla>
  </DomainObject.Predmet.ProtustrankaFormatedOIB>
  <DomainObject.Predmet.ProtustrankaFormatedWithAdress>
    <izvorni_sadrzaj> BERIŠIĆ d.o.o. RABAC, Obala Maršala Tita 47 B, 52221 Rabac</izvorni_sadrzaj>
    <derivirana_varijabla naziv="DomainObject.Predmet.ProtustrankaFormatedWithAdress_1"> BERIŠIĆ d.o.o. RABAC, Obala Maršala Tita 47 B, 52221 Rabac</derivirana_varijabla>
  </DomainObject.Predmet.ProtustrankaFormatedWithAdress>
  <DomainObject.Predmet.ProtustrankaFormatedWithAdressOIB>
    <izvorni_sadrzaj> BERIŠIĆ d.o.o. RABAC, OIB 98995670802, Obala Maršala Tita 47 B, 52221 Rabac</izvorni_sadrzaj>
    <derivirana_varijabla naziv="DomainObject.Predmet.ProtustrankaFormatedWithAdressOIB_1"> BERIŠIĆ d.o.o. RABAC, OIB 98995670802, Obala Maršala Tita 47 B, 52221 Rabac</derivirana_varijabla>
  </DomainObject.Predmet.ProtustrankaFormatedWithAdressOIB>
  <DomainObject.Predmet.ProtustrankaWithAdress>
    <izvorni_sadrzaj>BERIŠIĆ d.o.o. RABAC Obala Maršala Tita 47 B, 52221 Rabac</izvorni_sadrzaj>
    <derivirana_varijabla naziv="DomainObject.Predmet.ProtustrankaWithAdress_1">BERIŠIĆ d.o.o. RABAC Obala Maršala Tita 47 B, 52221 Rabac</derivirana_varijabla>
  </DomainObject.Predmet.ProtustrankaWithAdress>
  <DomainObject.Predmet.ProtustrankaWithAdressOIB>
    <izvorni_sadrzaj>BERIŠIĆ d.o.o. RABAC, OIB 98995670802, Obala Maršala Tita 47 B, 52221 Rabac</izvorni_sadrzaj>
    <derivirana_varijabla naziv="DomainObject.Predmet.ProtustrankaWithAdressOIB_1">BERIŠIĆ d.o.o. RABAC, OIB 98995670802, Obala Maršala Tita 47 B, 52221 Rabac</derivirana_varijabla>
  </DomainObject.Predmet.ProtustrankaWithAdressOIB>
  <DomainObject.Predmet.ProtustrankaNazivFormated>
    <izvorni_sadrzaj>BERIŠIĆ d.o.o. RABAC</izvorni_sadrzaj>
    <derivirana_varijabla naziv="DomainObject.Predmet.ProtustrankaNazivFormated_1">BERIŠIĆ d.o.o. RABAC</derivirana_varijabla>
  </DomainObject.Predmet.ProtustrankaNazivFormated>
  <DomainObject.Predmet.ProtustrankaNazivFormatedOIB>
    <izvorni_sadrzaj>BERIŠIĆ d.o.o. RABAC, OIB 98995670802</izvorni_sadrzaj>
    <derivirana_varijabla naziv="DomainObject.Predmet.ProtustrankaNazivFormatedOIB_1">BERIŠIĆ d.o.o. RABAC, OIB 98995670802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79564.84</izvorni_sadrzaj>
    <derivirana_varijabla naziv="DomainObject.Predmet.TrenutnaVrijednost_1">79564.84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BERIŠIĆ d.o.o. RABAC</item>
    </izvorni_sadrzaj>
    <derivirana_varijabla naziv="DomainObject.Predmet.ProtuStrankaListFormated_1">
      <item>BERIŠIĆ d.o.o. RABAC</item>
    </derivirana_varijabla>
  </DomainObject.Predmet.ProtuStrankaListFormated>
  <DomainObject.Predmet.ProtuStrankaListFormatedOIB>
    <izvorni_sadrzaj>
      <item>BERIŠIĆ d.o.o. RABAC, OIB 98995670802</item>
    </izvorni_sadrzaj>
    <derivirana_varijabla naziv="DomainObject.Predmet.ProtuStrankaListFormatedOIB_1">
      <item>BERIŠIĆ d.o.o. RABAC, OIB 98995670802</item>
    </derivirana_varijabla>
  </DomainObject.Predmet.ProtuStrankaListFormatedOIB>
  <DomainObject.Predmet.ProtuStrankaListFormatedWithAdress>
    <izvorni_sadrzaj>
      <item>BERIŠIĆ d.o.o. RABAC, Obala Maršala Tita 47 B, 52221 Rabac</item>
    </izvorni_sadrzaj>
    <derivirana_varijabla naziv="DomainObject.Predmet.ProtuStrankaListFormatedWithAdress_1">
      <item>BERIŠIĆ d.o.o. RABAC, Obala Maršala Tita 47 B, 52221 Rabac</item>
    </derivirana_varijabla>
  </DomainObject.Predmet.ProtuStrankaListFormatedWithAdress>
  <DomainObject.Predmet.ProtuStrankaListFormatedWithAdressOIB>
    <izvorni_sadrzaj>
      <item>BERIŠIĆ d.o.o. RABAC, OIB 98995670802, Obala Maršala Tita 47 B, 52221 Rabac</item>
    </izvorni_sadrzaj>
    <derivirana_varijabla naziv="DomainObject.Predmet.ProtuStrankaListFormatedWithAdressOIB_1">
      <item>BERIŠIĆ d.o.o. RABAC, OIB 98995670802, Obala Maršala Tita 47 B, 52221 Rabac</item>
    </derivirana_varijabla>
  </DomainObject.Predmet.ProtuStrankaListFormatedWithAdressOIB>
  <DomainObject.Predmet.ProtuStrankaListNazivFormated>
    <izvorni_sadrzaj>
      <item>BERIŠIĆ d.o.o. RABAC</item>
    </izvorni_sadrzaj>
    <derivirana_varijabla naziv="DomainObject.Predmet.ProtuStrankaListNazivFormated_1">
      <item>BERIŠIĆ d.o.o. RABAC</item>
    </derivirana_varijabla>
  </DomainObject.Predmet.ProtuStrankaListNazivFormated>
  <DomainObject.Predmet.ProtuStrankaListNazivFormatedOIB>
    <izvorni_sadrzaj>
      <item>BERIŠIĆ d.o.o. RABAC, OIB 98995670802</item>
    </izvorni_sadrzaj>
    <derivirana_varijabla naziv="DomainObject.Predmet.ProtuStrankaListNazivFormatedOIB_1">
      <item>BERIŠIĆ d.o.o. RABAC, OIB 98995670802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BERIŠIĆ d.o.o. RABAC</izvorni_sadrzaj>
    <derivirana_varijabla naziv="DomainObject.Predmet.ProtustrankaIDrugi_1">BERIŠIĆ 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BERIŠIĆ d.o.o. RABAC, OIB 98995670802, Obala Maršala Tita 47 B, 52221 Rabac</izvorni_sadrzaj>
    <derivirana_varijabla naziv="DomainObject.Predmet.ProtustrankaIDrugiAdressOIB_1">BERIŠIĆ d.o.o. RABAC, OIB 98995670802, Obala Maršala Tita 47 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BERIŠIĆ d.o.o. RABAC</item>
    </izvorni_sadrzaj>
    <derivirana_varijabla naziv="DomainObject.Predmet.SudioniciListNaziv_1">
      <item>FINANCIJSKA AGENCIJA, RC RIJEKA, PODRUŽNICA PULA, PULA</item>
      <item>BERIŠIĆ d.o.o.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BERIŠIĆ d.o.o. RABAC, OIB 98995670802, Obala Maršala Tita 47 B,52221 Rabac</item>
    </izvorni_sadrzaj>
    <derivirana_varijabla naziv="DomainObject.Predmet.SudioniciListAdressOIB_1">
      <item>FINANCIJSKA AGENCIJA, RC RIJEKA, PODRUŽNICA PULA, PULA, OIB 85821130368, Giardini 5,52100 Pula</item>
      <item>BERIŠIĆ d.o.o. RABAC, OIB 98995670802, Obala Maršala Tita 47 B,52221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98995670802</item>
    </izvorni_sadrzaj>
    <derivirana_varijabla naziv="DomainObject.Predmet.SudioniciListNazivOIB_1">
      <item>, OIB 85821130368</item>
      <item>, OIB 98995670802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3239</properties:Characters>
  <properties:Lines>96</properties:Lines>
  <properties:Paragraphs>30</properties:Paragraphs>
  <properties:TotalTime>4</properties:TotalTime>
  <properties:ScaleCrop>false</properties:ScaleCrop>
  <properties:LinksUpToDate>false</properties:LinksUpToDate>
  <properties:CharactersWithSpaces>3887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2016-03-24T12:18:00Z</dcterms:created>
  <dc:creator>Mihaela Kaligari</dc:creator>
  <dc:description/>
  <cp:keywords/>
  <cp:lastModifiedBy>Lorena Paris Aničić</cp:lastModifiedBy>
  <cp:lastPrinted>2016-04-22T06:05:00Z</cp:lastPrinted>
  <dcterms:modified xmlns:xsi="http://www.w3.org/2001/XMLSchema-instance" xsi:type="dcterms:W3CDTF">2016-04-22T07:45:00Z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