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e630" w14:paraId="20de630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7F26C3" w:rsidP="002B35A0" w:rsidR="007F26C3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6309CC" w:rsidR="002B35A0" w:rsidRPr="0065620B">
      <w:pPr>
        <w:jc w:val="both"/>
        <w:rPr>
          <w:b/>
        </w:rPr>
      </w:pPr>
    </w:p>
    <w:p w:rsidRDefault="002B35A0" w:rsidP="009C26FD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Liljani Ugrin, kao sucu pojedincu, u postupku sklapanja predstečajne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B23FA9">
        <w:rPr>
          <w:bCs/>
        </w:rPr>
        <w:t>POLANDA društvo s ograničenom odgovornošću za ribarstvo Kraljevica, Kalina 22 (</w:t>
      </w:r>
      <w:r w:rsidR="00B23FA9" w:rsidRPr="000C5725">
        <w:rPr>
          <w:bCs/>
        </w:rPr>
        <w:t xml:space="preserve">MBS </w:t>
      </w:r>
      <w:r w:rsidR="00B23FA9" w:rsidRPr="000C5725">
        <w:t xml:space="preserve">040264051 - </w:t>
      </w:r>
      <w:r w:rsidR="00B23FA9" w:rsidRPr="000C5725">
        <w:rPr>
          <w:bCs/>
        </w:rPr>
        <w:t xml:space="preserve">OIB </w:t>
      </w:r>
      <w:r w:rsidR="00B23FA9" w:rsidRPr="000C5725">
        <w:t>75009573438)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predstečajnoj nagodbi ( „Narodne novine“ broj 108/12, 114/12, 81/13 i 112/13, u daljnjem tekstu: ZFPPN ) </w:t>
      </w:r>
      <w:r w:rsidRPr="0065620B">
        <w:t xml:space="preserve">dana </w:t>
      </w:r>
      <w:r w:rsidR="00CF4A0D">
        <w:t>1</w:t>
      </w:r>
      <w:r w:rsidR="009124E0">
        <w:t>1</w:t>
      </w:r>
      <w:r w:rsidR="009F023E" w:rsidRPr="0065620B">
        <w:t xml:space="preserve">. </w:t>
      </w:r>
      <w:r w:rsidR="009124E0">
        <w:t xml:space="preserve">svibnja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9C26FD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predstečajna nagodba između </w:t>
      </w:r>
      <w:r w:rsidR="00DF08A3">
        <w:rPr>
          <w:bCs/>
        </w:rPr>
        <w:t xml:space="preserve">dužnika </w:t>
      </w:r>
      <w:r w:rsidR="00B23FA9">
        <w:rPr>
          <w:bCs/>
        </w:rPr>
        <w:t>POLANDA društvo s ograničenom odgovornošću za ribarstvo Kraljevica, Kalina 22 (</w:t>
      </w:r>
      <w:r w:rsidR="00010703">
        <w:rPr>
          <w:bCs/>
        </w:rPr>
        <w:t xml:space="preserve"> </w:t>
      </w:r>
      <w:r w:rsidR="00B23FA9" w:rsidRPr="000C5725">
        <w:rPr>
          <w:bCs/>
        </w:rPr>
        <w:t xml:space="preserve">MBS </w:t>
      </w:r>
      <w:r w:rsidR="00B23FA9" w:rsidRPr="000C5725">
        <w:t xml:space="preserve">040264051 - </w:t>
      </w:r>
      <w:r w:rsidR="00B23FA9" w:rsidRPr="000C5725">
        <w:rPr>
          <w:bCs/>
        </w:rPr>
        <w:t xml:space="preserve">OIB </w:t>
      </w:r>
      <w:r w:rsidR="00B23FA9" w:rsidRPr="000C5725">
        <w:t>75009573438</w:t>
      </w:r>
      <w:r w:rsidR="00010703">
        <w:t xml:space="preserve"> </w:t>
      </w:r>
      <w:r w:rsidR="00B23FA9" w:rsidRPr="000C5725">
        <w:t>)</w:t>
      </w:r>
      <w:r w:rsidR="00010703">
        <w:t xml:space="preserve">, </w:t>
      </w:r>
      <w:r w:rsidR="00531FFE">
        <w:t>u daljnjem tekstu: dužnik</w:t>
      </w:r>
      <w:r w:rsidR="00010703">
        <w:t xml:space="preserve">, </w:t>
      </w:r>
      <w:r w:rsidR="00531FFE">
        <w:t>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9124E0" w:rsidP="009C26FD" w:rsidR="009124E0" w:rsidRPr="00A955DF">
      <w:pPr>
        <w:jc w:val="both"/>
        <w:rPr>
          <w:rFonts w:cs="Arial"/>
          <w:sz w:val="18"/>
          <w:szCs w:val="18"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994"/>
        <w:gridCol w:w="1558"/>
        <w:gridCol w:w="4819"/>
        <w:gridCol w:w="1701"/>
      </w:tblGrid>
      <w:tr w:rsidTr="00B23FA9" w:rsidR="00B23FA9" w:rsidRPr="0097229B">
        <w:trPr>
          <w:trHeight w:val="60"/>
        </w:trPr>
        <w:tc>
          <w:tcPr>
            <w:tcW w:type="dxa" w:w="994"/>
          </w:tcPr>
          <w:p w:rsidRDefault="00B23FA9" w:rsidP="00B23FA9" w:rsidR="00B23FA9" w:rsidRPr="0097229B">
            <w:pPr>
              <w:ind w:left="360"/>
            </w:pPr>
          </w:p>
        </w:tc>
        <w:tc>
          <w:tcPr>
            <w:tcW w:type="dxa" w:w="1558"/>
          </w:tcPr>
          <w:p w:rsidRDefault="00B23FA9" w:rsidP="00B23FA9" w:rsidR="00B23FA9" w:rsidRPr="0097229B">
            <w:r w:rsidRPr="0097229B">
              <w:t xml:space="preserve">OIB VJEROVNIKA </w:t>
            </w:r>
          </w:p>
        </w:tc>
        <w:tc>
          <w:tcPr>
            <w:tcW w:type="dxa" w:w="4819"/>
          </w:tcPr>
          <w:p w:rsidRDefault="00B23FA9" w:rsidP="00B23FA9" w:rsidR="00B23FA9" w:rsidRPr="0097229B">
            <w:r w:rsidRPr="0097229B">
              <w:t xml:space="preserve">NAZIV VJEROVNIKA </w:t>
            </w:r>
          </w:p>
        </w:tc>
        <w:tc>
          <w:tcPr>
            <w:tcW w:type="dxa" w:w="1701"/>
          </w:tcPr>
          <w:p w:rsidRDefault="00B23FA9" w:rsidP="00B23FA9" w:rsidR="00B23FA9" w:rsidRPr="0097229B">
            <w:r w:rsidRPr="0097229B">
              <w:t xml:space="preserve">UTVRĐENI IZNOS TRAŽBINE </w:t>
            </w:r>
          </w:p>
        </w:tc>
      </w:tr>
      <w:tr w:rsidTr="00B23FA9" w:rsidR="00B23FA9" w:rsidRPr="0097229B">
        <w:trPr>
          <w:trHeight w:val="559"/>
        </w:trPr>
        <w:tc>
          <w:tcPr>
            <w:tcW w:type="dxa" w:w="994"/>
          </w:tcPr>
          <w:p w:rsidRDefault="00B23FA9" w:rsidP="00B23FA9" w:rsidR="00B23FA9" w:rsidRPr="0097229B">
            <w:pPr>
              <w:ind w:left="360"/>
            </w:pPr>
            <w:r w:rsidRPr="0097229B">
              <w:t>1.</w:t>
            </w:r>
          </w:p>
        </w:tc>
        <w:tc>
          <w:tcPr>
            <w:tcW w:type="dxa" w:w="1558"/>
          </w:tcPr>
          <w:p w:rsidRDefault="00B23FA9" w:rsidP="00B23FA9" w:rsidR="00B23FA9" w:rsidRPr="0097229B">
            <w:r>
              <w:t>40355660310</w:t>
            </w:r>
          </w:p>
        </w:tc>
        <w:tc>
          <w:tcPr>
            <w:tcW w:type="dxa" w:w="4819"/>
          </w:tcPr>
          <w:p w:rsidRDefault="00B23FA9" w:rsidP="00B23FA9" w:rsidR="00B23FA9" w:rsidRPr="0097229B">
            <w:r>
              <w:t>ANDREJ AUTO d.o.o. za trgovinu i usluge, Balde Fućka 88, Rijeka</w:t>
            </w:r>
          </w:p>
        </w:tc>
        <w:tc>
          <w:tcPr>
            <w:tcW w:type="dxa" w:w="1701"/>
          </w:tcPr>
          <w:p w:rsidRDefault="00B23FA9" w:rsidP="00B23FA9" w:rsidR="00B23FA9" w:rsidRPr="0097229B">
            <w:pPr>
              <w:jc w:val="right"/>
            </w:pPr>
            <w:r>
              <w:t>7.887,63 kn</w:t>
            </w:r>
          </w:p>
        </w:tc>
      </w:tr>
      <w:tr w:rsidTr="00B23FA9" w:rsidR="00B23FA9" w:rsidRPr="0097229B">
        <w:trPr>
          <w:trHeight w:val="522"/>
        </w:trPr>
        <w:tc>
          <w:tcPr>
            <w:tcW w:type="dxa" w:w="994"/>
          </w:tcPr>
          <w:p w:rsidRDefault="00B23FA9" w:rsidP="00B23FA9" w:rsidR="00B23FA9" w:rsidRPr="0097229B">
            <w:pPr>
              <w:ind w:left="360"/>
            </w:pPr>
            <w:r w:rsidRPr="0097229B">
              <w:t>2.</w:t>
            </w:r>
          </w:p>
        </w:tc>
        <w:tc>
          <w:tcPr>
            <w:tcW w:type="dxa" w:w="1558"/>
          </w:tcPr>
          <w:p w:rsidRDefault="00B23FA9" w:rsidP="00B23FA9" w:rsidR="00B23FA9" w:rsidRPr="0097229B">
            <w:r>
              <w:t>83765683495</w:t>
            </w:r>
          </w:p>
        </w:tc>
        <w:tc>
          <w:tcPr>
            <w:tcW w:type="dxa" w:w="4819"/>
          </w:tcPr>
          <w:p w:rsidRDefault="00B23FA9" w:rsidP="00B23FA9" w:rsidR="00B23FA9" w:rsidRPr="0097229B">
            <w:r>
              <w:t>ANTE BOĆINA, vl. obrta RIBARSKI OBRT, Janka Polića Kamova 13, Rijeka</w:t>
            </w:r>
          </w:p>
        </w:tc>
        <w:tc>
          <w:tcPr>
            <w:tcW w:type="dxa" w:w="1701"/>
          </w:tcPr>
          <w:p w:rsidRDefault="00B23FA9" w:rsidP="00B23FA9" w:rsidR="00B23FA9" w:rsidRPr="0097229B">
            <w:pPr>
              <w:jc w:val="right"/>
            </w:pPr>
            <w:r>
              <w:t>100,00 kn</w:t>
            </w:r>
          </w:p>
        </w:tc>
      </w:tr>
      <w:tr w:rsidTr="00B23FA9" w:rsidR="00B23FA9" w:rsidRPr="0097229B">
        <w:trPr>
          <w:trHeight w:val="420"/>
        </w:trPr>
        <w:tc>
          <w:tcPr>
            <w:tcW w:type="dxa" w:w="994"/>
          </w:tcPr>
          <w:p w:rsidRDefault="00B23FA9" w:rsidP="00B23FA9" w:rsidR="00B23FA9" w:rsidRPr="0097229B">
            <w:pPr>
              <w:ind w:left="360"/>
            </w:pPr>
            <w:r>
              <w:t>3.</w:t>
            </w:r>
          </w:p>
        </w:tc>
        <w:tc>
          <w:tcPr>
            <w:tcW w:type="dxa" w:w="1558"/>
          </w:tcPr>
          <w:p w:rsidRDefault="00B23FA9" w:rsidP="00B23FA9" w:rsidR="00B23FA9" w:rsidRPr="0097229B">
            <w:r>
              <w:t>65606453774</w:t>
            </w:r>
          </w:p>
        </w:tc>
        <w:tc>
          <w:tcPr>
            <w:tcW w:type="dxa" w:w="4819"/>
          </w:tcPr>
          <w:p w:rsidRDefault="00B23FA9" w:rsidP="00B23FA9" w:rsidR="00B23FA9" w:rsidRPr="0097229B">
            <w:r>
              <w:t>BARBARA MARGITIĆ, vl. uslužnog obrta KNJIGOVODSTVENI SERVIS KARLA, Frankopanska 10, Kraljevica</w:t>
            </w:r>
          </w:p>
        </w:tc>
        <w:tc>
          <w:tcPr>
            <w:tcW w:type="dxa" w:w="1701"/>
          </w:tcPr>
          <w:p w:rsidRDefault="00B23FA9" w:rsidP="00B23FA9" w:rsidR="00B23FA9" w:rsidRPr="0097229B">
            <w:pPr>
              <w:jc w:val="right"/>
            </w:pPr>
            <w:r>
              <w:t>8.750,00 kn</w:t>
            </w:r>
          </w:p>
        </w:tc>
      </w:tr>
      <w:tr w:rsidTr="00B23FA9" w:rsidR="00B23FA9" w:rsidRPr="0097229B">
        <w:trPr>
          <w:trHeight w:val="434"/>
        </w:trPr>
        <w:tc>
          <w:tcPr>
            <w:tcW w:type="dxa" w:w="994"/>
          </w:tcPr>
          <w:p w:rsidRDefault="00B23FA9" w:rsidP="00B23FA9" w:rsidR="00B23FA9" w:rsidRPr="0097229B">
            <w:pPr>
              <w:ind w:left="360"/>
            </w:pPr>
            <w:r>
              <w:t>4.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01022885442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BELCON, brodska elektronika i kompjutori d.o.o. Crnčićeva 5, Rijeka</w:t>
            </w:r>
          </w:p>
        </w:tc>
        <w:tc>
          <w:tcPr>
            <w:tcW w:type="dxa" w:w="1701"/>
          </w:tcPr>
          <w:p w:rsidRDefault="00B23FA9" w:rsidP="00B23FA9" w:rsidR="00B23FA9" w:rsidRPr="0097229B">
            <w:pPr>
              <w:jc w:val="right"/>
            </w:pPr>
            <w:r>
              <w:t>375,00 kn</w:t>
            </w:r>
          </w:p>
        </w:tc>
      </w:tr>
      <w:tr w:rsidTr="00B23FA9" w:rsidR="00B23FA9" w:rsidRPr="0097229B">
        <w:trPr>
          <w:trHeight w:val="60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5.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63826503832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CANICULA društvo s ograničenom odgovornošću za preradu ribe, trgovinu i usluge, Milna bb, Milna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 xml:space="preserve">276.454,21 kn </w:t>
            </w:r>
          </w:p>
        </w:tc>
      </w:tr>
      <w:tr w:rsidTr="00B23FA9" w:rsidR="00B23FA9" w:rsidRPr="0097229B">
        <w:trPr>
          <w:trHeight w:val="408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6.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91346500833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DANIELA ŠEPČIĆ, vl. obrta za vulkanizerske usluge DŠ, Klimno 250, Klimno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1.583,00 kn</w:t>
            </w:r>
          </w:p>
        </w:tc>
      </w:tr>
      <w:tr w:rsidTr="00B23FA9" w:rsidR="00B23FA9" w:rsidRPr="0097229B">
        <w:trPr>
          <w:trHeight w:val="400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7.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43753258553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Dr. ANTONIO ŠIMUNDIĆ, Medicina rada, Riva 16/V, Rijeka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900,00 kn</w:t>
            </w:r>
          </w:p>
        </w:tc>
      </w:tr>
      <w:tr w:rsidTr="00B23FA9" w:rsidR="00B23FA9" w:rsidRPr="0097229B">
        <w:trPr>
          <w:trHeight w:val="392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8.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69703965610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 xml:space="preserve">DRAŽEN KALAFATIĆ, vl. obrta za ribarstvo </w:t>
            </w:r>
            <w:r>
              <w:lastRenderedPageBreak/>
              <w:t>SIPAR, Podgori 69D, Bribir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lastRenderedPageBreak/>
              <w:t xml:space="preserve">7.525,00 kn </w:t>
            </w:r>
          </w:p>
        </w:tc>
      </w:tr>
      <w:tr w:rsidTr="00B23FA9" w:rsidR="00B23FA9" w:rsidRPr="0097229B">
        <w:trPr>
          <w:trHeight w:val="480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lastRenderedPageBreak/>
              <w:t>9.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58401982639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EKO-MURVICA, komunalno trgovačko društvo s ograničenom odgovornošću, Trg Stjepana Radića 1, Crikvenica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86.716,33 kn</w:t>
            </w:r>
          </w:p>
        </w:tc>
      </w:tr>
      <w:tr w:rsidTr="00B23FA9" w:rsidR="00B23FA9" w:rsidRPr="0097229B">
        <w:trPr>
          <w:trHeight w:val="561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10.</w:t>
            </w:r>
          </w:p>
        </w:tc>
        <w:tc>
          <w:tcPr>
            <w:tcW w:type="dxa" w:w="1558"/>
          </w:tcPr>
          <w:p w:rsidRDefault="00B23FA9" w:rsidP="00B23FA9" w:rsidR="00B23FA9">
            <w:r>
              <w:t>67991116319</w:t>
            </w:r>
          </w:p>
        </w:tc>
        <w:tc>
          <w:tcPr>
            <w:tcW w:type="dxa" w:w="4819"/>
          </w:tcPr>
          <w:p w:rsidRDefault="00B23FA9" w:rsidP="00B23FA9" w:rsidR="00B23FA9">
            <w:r>
              <w:t>EMILIO DEŠKOVIĆ I TEDI DEŠKOVIĆ, vl. zajedničkog odrta RIBARSTVO DEŠKOVIĆ "E &amp; T" EMILIO DEŠKOVIĆ I TEDI DEŠKOVIĆ, Mošćenička Draga, Stari grad 20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312,50 kn</w:t>
            </w:r>
          </w:p>
        </w:tc>
      </w:tr>
      <w:tr w:rsidTr="00B23FA9" w:rsidR="00B23FA9" w:rsidRPr="0097229B">
        <w:trPr>
          <w:trHeight w:val="561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11.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41878841251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GRAD KRALJEVICA, Frankopanska 1A, Kraljevica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3.736,60 kn</w:t>
            </w:r>
          </w:p>
        </w:tc>
      </w:tr>
      <w:tr w:rsidTr="00B23FA9" w:rsidR="00B23FA9" w:rsidRPr="0097229B">
        <w:trPr>
          <w:trHeight w:val="588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12.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63073332379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 xml:space="preserve">HEP-Opskrba d.o.o. za opskrbu potrošača električnom, toplinskom energijom i plinom, Ulica grada Vukovara 37, Zagreb 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2.707,25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13.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46830600751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HEP-Operator distribucijskog sustava d.o.o. za distribuciju i opskrbu električne energije, Ulica grada Vukovara 37,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1.349,34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14.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29059177553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HRVATSKI VETERINARSKI INSTITUT, Savska cesta 143,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275,00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15.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33385208786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 xml:space="preserve">HYDRO SISTEMI društvo s ograničenom odgovornošću za proizvodnju i usluge, Pucići 3, Žminj 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4.712,50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16.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87950783661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Hrvatska regulatorna agencija za mrežne djelatnosti, Ulica Roberta Frangeša Mihanovića 9,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606,17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17.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81793146560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Hrvatski Telekom d.d. Roberta Frangeša Mihanovića 9,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297,01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18.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04601923208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Hrvatski registar brodova, Marasovićeva 67, Split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1.877,50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19.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99474861427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IGOM, društvo s ograničenom odgovornošću za trgovinu i usluge, 19. Udarne Divizije 13, Rijeka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4.436,31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20.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64751645449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KARMELO DEPIKOLOZVANE, vl. RIBARSKI OBRT "SALPA" Vrh, Vrh 106, Krk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1.535,00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21.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80805858278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Komunalno društvo VODOVOD I KANALIZACIJA društvo s ograničenom odgovornošću za vodoopskrbu i odvodnju, Dolac 14, Rijeka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428,71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22.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06531901714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Komunalno društvo ČISTOĆA d.o.o. za održavanje čistoće i gospodarenje otpadom, Dolac 14, Rijeka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1.273,70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23.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43940243528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LUČKA UPRAVA RABAC, Obala Maršala Tita 37, Rabac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490,80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24.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60319616091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MARIJAN JAKOPOVIĆ, vl. obrta za ribarstvo "BIJELAC", Brseč 43A, Brseč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1.875,00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25.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80072926694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MERVIS d.o.o. za reviziju i financijsko-računovodstvo usluge, Ćikovići 26/11, Kastav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6.250,00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lastRenderedPageBreak/>
              <w:t>26.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45942052007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MILJENKO TOROMAN, vl. obrta za izradu FLEX. CIJEVI "MILFLEX", Šodići 22, Kostrena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1.060,00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27.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76767369197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MINISTARSTVO POLJOPRIVREDE, Ulica grada Vukovara 78,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150,00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28.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22874515170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 xml:space="preserve">MINISTARSTVO POMORSTVA, PROMETA I INFRASTRUKTURE, Prisavlje 14, Zagreb 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330,00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29.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10254594601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Neven Školjarev i Mateo Jakopović, suvlasnici obrta za ribarstvo ŠIRAN, otočka cesta 11 B, Kali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812,50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30.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86840413543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ORADA ADRIATIC društvo s ograničenom odgovornošću za ulov, uzgoj, preradu i trgovinu ribom, Turion 22, Cres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15.893,06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31.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59973961474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PLOMIN HOLDING društvo s ograničenom odgovornošću za inženjering i upravljačke djelatnosti, Plomin Luka, Plomin Luka 50, Plomin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138,75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32.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50155341172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RENATO DUJMOVIĆ, vl. ribarskog obrta SABLJAŠ, Dubrova 102, Štrmac, Labin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625,00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33.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18683136487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REPUBLIKA HRVATSKA, MINISTARSTVO FINANCIJA, KATANČIĆEVA 5,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127.341,06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34.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43669214134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RIBARSKA ZADRUGA LIBURNIJA, Mali Brgud 33, Jurdani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820,01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35.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02104208371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RO-TRADE, društvo s ograničenom odgovornošću za ribarstvo, trgovinu, uvoz i izvoz, Skrbčići 53, Krk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3.500,00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36.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81126701109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 xml:space="preserve">SIPAR društvo s ograničenom odgovornošću za ribarstvo, trgovinu i usluge, Trg slobode 2, Mošćenička Draga 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15.893,75 kn</w:t>
            </w:r>
          </w:p>
        </w:tc>
      </w:tr>
      <w:tr w:rsidTr="00B23FA9" w:rsidR="00B23FA9" w:rsidRPr="0097229B">
        <w:trPr>
          <w:trHeight w:val="566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37.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52639870872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TRGO-LEPTIR proizvodnja i trgovina d.o.o. Radnička 41, Rijeka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1.268,75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38.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75665455333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UNIQA osiguranje d.d. Planinska 13A,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23.775,75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39.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29524210204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VIPnet, društvo s ograničenom odgovornošću za usluge javnih telekomunikacija, Vrtni put 1, Zagreb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1.778,10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40.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28427666501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ŽDRILO društvo s ograničenom odgovornošću za ribarstvo i trgovinu, Crikvenička 20, Krk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725,00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41.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89919564697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Županijska lučka uprava Krk, Trg bana Josipa Jelačića 5, Krk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120,00 kn</w:t>
            </w:r>
          </w:p>
        </w:tc>
      </w:tr>
      <w:tr w:rsidTr="00B23FA9" w:rsidR="00B23FA9" w:rsidRPr="0097229B">
        <w:trPr>
          <w:trHeight w:val="534"/>
        </w:trPr>
        <w:tc>
          <w:tcPr>
            <w:tcW w:type="dxa" w:w="994"/>
          </w:tcPr>
          <w:p w:rsidRDefault="00B23FA9" w:rsidP="00B23FA9" w:rsidR="00B23FA9">
            <w:pPr>
              <w:ind w:left="360"/>
            </w:pPr>
            <w:r>
              <w:t>42.</w:t>
            </w:r>
          </w:p>
        </w:tc>
        <w:tc>
          <w:tcPr>
            <w:tcW w:type="dxa" w:w="1558"/>
          </w:tcPr>
          <w:p w:rsidRDefault="00B23FA9" w:rsidP="00B23FA9" w:rsidR="00B23FA9" w:rsidRPr="007B388F">
            <w:r>
              <w:t>51554907886</w:t>
            </w:r>
          </w:p>
        </w:tc>
        <w:tc>
          <w:tcPr>
            <w:tcW w:type="dxa" w:w="4819"/>
          </w:tcPr>
          <w:p w:rsidRDefault="00B23FA9" w:rsidP="00B23FA9" w:rsidR="00B23FA9" w:rsidRPr="007B388F">
            <w:r>
              <w:t>Županijska lučka uprava Vela Luka, Obala 2, Vela Luka</w:t>
            </w:r>
          </w:p>
        </w:tc>
        <w:tc>
          <w:tcPr>
            <w:tcW w:type="dxa" w:w="1701"/>
          </w:tcPr>
          <w:p w:rsidRDefault="00B23FA9" w:rsidP="00B23FA9" w:rsidR="00B23FA9">
            <w:pPr>
              <w:jc w:val="right"/>
            </w:pPr>
            <w:r>
              <w:t>60,00 kn</w:t>
            </w:r>
          </w:p>
        </w:tc>
      </w:tr>
    </w:tbl>
    <w:p w:rsidRDefault="009C26FD" w:rsidP="0015393C" w:rsidR="0015393C" w:rsidRPr="00D82491">
      <w:pPr>
        <w:jc w:val="both"/>
        <w:rPr>
          <w:bCs/>
        </w:rPr>
      </w:pPr>
      <w:r>
        <w:rPr>
          <w:bCs/>
        </w:rPr>
        <w:t xml:space="preserve"> </w:t>
      </w: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B23FA9" w:rsidRPr="00B23FA9">
        <w:rPr>
          <w:bCs/>
        </w:rPr>
        <w:t>Financijske Agencije posl. br. Klasa: UP-I/110/07/15-01/8179, Ur. br: 04-06-16-8179-84 od 18. siječnja  2016.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5393C" w:rsidP="0015393C" w:rsidR="0015393C" w:rsidRPr="00D82491">
      <w:pPr>
        <w:ind w:firstLine="360"/>
        <w:jc w:val="both"/>
        <w:rPr>
          <w:bCs/>
        </w:rPr>
      </w:pPr>
    </w:p>
    <w:p w:rsidRDefault="00B23FA9" w:rsidP="00B23FA9" w:rsidR="00B23FA9" w:rsidRPr="00E71F7C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lastRenderedPageBreak/>
        <w:t xml:space="preserve">tražbina vjerovnika </w:t>
      </w:r>
      <w:r>
        <w:t>REPUBLIKA HRVATSKA, MINISTARSTVO FINANCIJA, POREZNA UPRAVA</w:t>
      </w:r>
      <w:r w:rsidRPr="00F62FB8">
        <w:t xml:space="preserve"> (OIB </w:t>
      </w:r>
      <w:r>
        <w:t>18683136487</w:t>
      </w:r>
      <w:r w:rsidRPr="00F62FB8">
        <w:t xml:space="preserve">) utvrđena je u ukupnom iznosu od </w:t>
      </w:r>
      <w:r>
        <w:t xml:space="preserve">127.341,06 </w:t>
      </w:r>
      <w:r w:rsidRPr="00F62FB8">
        <w:t>kn.</w:t>
      </w:r>
      <w:r w:rsidRPr="00F62FB8">
        <w:rPr>
          <w:bCs/>
        </w:rPr>
        <w:t xml:space="preserve"> </w:t>
      </w:r>
      <w:r>
        <w:t xml:space="preserve">Tražbina će se namiriti u 24 rate uz otpis dospjele kamate i </w:t>
      </w:r>
      <w:r w:rsidR="00010703">
        <w:t xml:space="preserve">reprogram </w:t>
      </w:r>
      <w:r>
        <w:t>glavnice u iznosu od 124.529,77 kn i uz kamatu</w:t>
      </w:r>
      <w:r>
        <w:rPr>
          <w:bCs/>
        </w:rPr>
        <w:t xml:space="preserve"> </w:t>
      </w:r>
      <w:r>
        <w:t>od 4,5% na</w:t>
      </w:r>
      <w:r w:rsidRPr="00E71F7C">
        <w:t xml:space="preserve"> glavnicu </w:t>
      </w:r>
      <w:r>
        <w:t>po sklapanju predstečajne nagodbe pred Trgovačkim sudom.</w:t>
      </w:r>
      <w:r>
        <w:rPr>
          <w:bCs/>
        </w:rPr>
        <w:t xml:space="preserve"> Otplata rata izvršit će se </w:t>
      </w:r>
      <w:r w:rsidRPr="00E71F7C">
        <w:t xml:space="preserve">prema otplatnom </w:t>
      </w:r>
      <w:r>
        <w:t>nalogu</w:t>
      </w:r>
      <w:r w:rsidRPr="00E71F7C">
        <w:t xml:space="preserve"> </w:t>
      </w:r>
      <w:r>
        <w:t>vjerovnika;</w:t>
      </w:r>
    </w:p>
    <w:p w:rsidRDefault="00B23FA9" w:rsidP="00B23FA9" w:rsidR="00B23FA9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HRVATSKA REGULATORNA AGENCIJA ZA MREŽNE DJELATNOSTI, Ulica Roberta Frangeša Mihanovića 9, Zagreb (OIB 87950783661) utvrđena je u ukupnom iznosu od 606,17 kn. Dužnik će nakon otpisa dospjele kamate, preostali iznos glavnog duga u visini od 600,00 kn namiriti jednokratno u mjesecu koji slijedi nakon mjeseca u kojem je sklopljena predstečajna nagodba pred Trgovačkim sudom;</w:t>
      </w:r>
    </w:p>
    <w:p w:rsidRDefault="00B23FA9" w:rsidP="00B23FA9" w:rsidR="00B23FA9" w:rsidRPr="005C214A">
      <w:pPr>
        <w:numPr>
          <w:ilvl w:val="0"/>
          <w:numId w:val="3"/>
        </w:numPr>
        <w:ind w:left="360"/>
        <w:jc w:val="both"/>
        <w:rPr>
          <w:bCs/>
        </w:rPr>
      </w:pPr>
      <w:r w:rsidRPr="005C214A">
        <w:rPr>
          <w:bCs/>
        </w:rPr>
        <w:t xml:space="preserve">tražbina vjerovnika </w:t>
      </w:r>
      <w:r w:rsidRPr="005C214A">
        <w:t>HRVATSKI REGISTAR BRODOVA, Marasovića 67, Split (OIB 04601923208) utvrđena je u ukupnom iznosu od 1.877,50 kn.</w:t>
      </w:r>
      <w:r w:rsidRPr="005C214A">
        <w:rPr>
          <w:bCs/>
        </w:rPr>
        <w:t xml:space="preserve"> </w:t>
      </w:r>
      <w:r>
        <w:t>Dužnik će tražbinu namiriti u 24 rate, prvu ratu u iznosu od 78,44 kn namirit će u mjesecu koji slijedi nakon mjeseca u kojem je sklopljena predstečajna nagodba pred Trgovačkim sudom, a preostale rate u iznosu od 78,22 kn namirit će u mjesecima koji slijede;</w:t>
      </w:r>
    </w:p>
    <w:p w:rsidRDefault="00B23FA9" w:rsidP="00B23FA9" w:rsidR="00B23FA9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EA05FC">
        <w:rPr>
          <w:bCs/>
        </w:rPr>
        <w:t xml:space="preserve">tražbina vjerovnika Komunalno društvo VODOVOD I KANALIZACIJA d.o.o. Rijeka, Dolac 14, (OIB 80805858278) </w:t>
      </w:r>
      <w:r w:rsidRPr="00EA05FC">
        <w:t>utvrđena je u ukupnom iznosu od 428,71 kn.</w:t>
      </w:r>
      <w:r w:rsidRPr="00EA05FC">
        <w:rPr>
          <w:bCs/>
        </w:rPr>
        <w:t xml:space="preserve"> </w:t>
      </w:r>
      <w:r>
        <w:t>Dužnik će nakon otpisa dospjele kamate, preostali iznos glavnog duga u visini od 426,36 kn namiriti jednokratno u mjesecu koji slijedi nakon mjeseca u kojem je sklopljena predstečajna nagodba pred Trgovačkim sudom;</w:t>
      </w:r>
    </w:p>
    <w:p w:rsidRDefault="00B23FA9" w:rsidP="00B23FA9" w:rsidR="00B23FA9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EA05FC">
        <w:rPr>
          <w:bCs/>
        </w:rPr>
        <w:t xml:space="preserve">tražbina vjerovnika </w:t>
      </w:r>
      <w:r>
        <w:rPr>
          <w:bCs/>
        </w:rPr>
        <w:t>MINISTARSTVO POLJOPRIVREDE, Ulica grada Vukovara 78, Zagreb</w:t>
      </w:r>
      <w:r w:rsidRPr="00EA05FC">
        <w:rPr>
          <w:bCs/>
        </w:rPr>
        <w:t xml:space="preserve"> (OIB </w:t>
      </w:r>
      <w:r>
        <w:rPr>
          <w:bCs/>
        </w:rPr>
        <w:t>76767369197</w:t>
      </w:r>
      <w:r w:rsidRPr="00EA05FC">
        <w:rPr>
          <w:bCs/>
        </w:rPr>
        <w:t xml:space="preserve">) </w:t>
      </w:r>
      <w:r w:rsidRPr="00EA05FC">
        <w:t xml:space="preserve">utvrđena je u ukupnom iznosu od </w:t>
      </w:r>
      <w:r>
        <w:t>150,00</w:t>
      </w:r>
      <w:r w:rsidRPr="00EA05FC">
        <w:t xml:space="preserve"> kn.</w:t>
      </w:r>
      <w:r w:rsidRPr="00EA05FC">
        <w:rPr>
          <w:bCs/>
        </w:rPr>
        <w:t xml:space="preserve"> </w:t>
      </w:r>
      <w:r>
        <w:t>Dužnik će tražbinu namiriti jednokratno u mjesecu koji slijedi nakon mjeseca u kojem je sklopljena predstečajna nagodba pred Trgovačkim sudom;</w:t>
      </w:r>
    </w:p>
    <w:p w:rsidRDefault="00B23FA9" w:rsidP="00B23FA9" w:rsidR="00B23FA9" w:rsidRPr="009E02BD">
      <w:pPr>
        <w:numPr>
          <w:ilvl w:val="0"/>
          <w:numId w:val="3"/>
        </w:numPr>
        <w:ind w:left="360"/>
        <w:jc w:val="both"/>
        <w:rPr>
          <w:bCs/>
        </w:rPr>
      </w:pPr>
      <w:r w:rsidRPr="00EA05FC">
        <w:rPr>
          <w:bCs/>
        </w:rPr>
        <w:t xml:space="preserve">tražbina vjerovnika </w:t>
      </w:r>
      <w:r>
        <w:rPr>
          <w:bCs/>
        </w:rPr>
        <w:t>MINISTARSTVO POMORSTVA, PROMETA I INFRASTRUKTURE, Prisavlje 14, Zagreb</w:t>
      </w:r>
      <w:r w:rsidRPr="00EA05FC">
        <w:rPr>
          <w:bCs/>
        </w:rPr>
        <w:t xml:space="preserve"> (OIB </w:t>
      </w:r>
      <w:r>
        <w:rPr>
          <w:bCs/>
        </w:rPr>
        <w:t>22874515170</w:t>
      </w:r>
      <w:r w:rsidRPr="00EA05FC">
        <w:rPr>
          <w:bCs/>
        </w:rPr>
        <w:t xml:space="preserve">) </w:t>
      </w:r>
      <w:r w:rsidRPr="00EA05FC">
        <w:t xml:space="preserve">utvrđena je u ukupnom iznosu od </w:t>
      </w:r>
      <w:r>
        <w:t>330,00</w:t>
      </w:r>
      <w:r w:rsidRPr="00EA05FC">
        <w:t xml:space="preserve"> kn.</w:t>
      </w:r>
      <w:r w:rsidRPr="00EA05FC">
        <w:rPr>
          <w:bCs/>
        </w:rPr>
        <w:t xml:space="preserve"> </w:t>
      </w:r>
      <w:r>
        <w:t>Dužnik će tražbinu namiriti jednokratno u mjesecu koji slijedi nakon mjeseca u kojem je sklopljena predstečajna nagodba pred Trgovačkim sudom;</w:t>
      </w:r>
    </w:p>
    <w:p w:rsidRDefault="00B23FA9" w:rsidP="00B23FA9" w:rsidR="00B23FA9" w:rsidRPr="009E02BD">
      <w:pPr>
        <w:numPr>
          <w:ilvl w:val="0"/>
          <w:numId w:val="3"/>
        </w:numPr>
        <w:ind w:left="360"/>
        <w:jc w:val="both"/>
        <w:rPr>
          <w:bCs/>
        </w:rPr>
      </w:pPr>
      <w:r w:rsidRPr="00EA05FC">
        <w:rPr>
          <w:bCs/>
        </w:rPr>
        <w:t xml:space="preserve">tražbina vjerovnika </w:t>
      </w:r>
      <w:r>
        <w:rPr>
          <w:bCs/>
        </w:rPr>
        <w:t>ŽUPANIJSKA LUČKA UPRAVA VELA LUKA, Obala 2</w:t>
      </w:r>
      <w:r w:rsidRPr="00EA05FC">
        <w:rPr>
          <w:bCs/>
        </w:rPr>
        <w:t xml:space="preserve">, </w:t>
      </w:r>
      <w:r>
        <w:rPr>
          <w:bCs/>
        </w:rPr>
        <w:t>Vela Luka</w:t>
      </w:r>
      <w:r w:rsidRPr="00EA05FC">
        <w:rPr>
          <w:bCs/>
        </w:rPr>
        <w:t xml:space="preserve"> (OIB </w:t>
      </w:r>
      <w:r>
        <w:rPr>
          <w:bCs/>
        </w:rPr>
        <w:t>51554907886</w:t>
      </w:r>
      <w:r w:rsidRPr="00EA05FC">
        <w:rPr>
          <w:bCs/>
        </w:rPr>
        <w:t xml:space="preserve">) </w:t>
      </w:r>
      <w:r w:rsidRPr="00EA05FC">
        <w:t xml:space="preserve">utvrđena je u ukupnom iznosu od </w:t>
      </w:r>
      <w:r>
        <w:t>60,00</w:t>
      </w:r>
      <w:r w:rsidRPr="00EA05FC">
        <w:t xml:space="preserve"> kn.</w:t>
      </w:r>
      <w:r w:rsidRPr="00EA05FC">
        <w:rPr>
          <w:bCs/>
        </w:rPr>
        <w:t xml:space="preserve"> </w:t>
      </w:r>
      <w:r>
        <w:t>Dužnik će tražbinu namiriti jednokratno u mjesecu koji slijedi nakon mjeseca u kojem je sklopljena predstečajna nagodba pred Trgovačkim sudom;</w:t>
      </w:r>
    </w:p>
    <w:p w:rsidRDefault="00B23FA9" w:rsidP="00B23FA9" w:rsidR="00B23FA9" w:rsidRPr="00331DC2">
      <w:pPr>
        <w:numPr>
          <w:ilvl w:val="0"/>
          <w:numId w:val="3"/>
        </w:numPr>
        <w:ind w:left="360"/>
        <w:jc w:val="both"/>
        <w:rPr>
          <w:bCs/>
        </w:rPr>
      </w:pPr>
      <w:r w:rsidRPr="00EA05FC">
        <w:rPr>
          <w:bCs/>
        </w:rPr>
        <w:t xml:space="preserve">tražbina vjerovnika </w:t>
      </w:r>
      <w:r>
        <w:rPr>
          <w:bCs/>
        </w:rPr>
        <w:t>LUČKA UPRAVA RABAC, Obala M. Tita bb</w:t>
      </w:r>
      <w:r w:rsidRPr="00EA05FC">
        <w:rPr>
          <w:bCs/>
        </w:rPr>
        <w:t xml:space="preserve">, </w:t>
      </w:r>
      <w:r>
        <w:rPr>
          <w:bCs/>
        </w:rPr>
        <w:t>Rabac</w:t>
      </w:r>
      <w:r w:rsidRPr="00EA05FC">
        <w:rPr>
          <w:bCs/>
        </w:rPr>
        <w:t xml:space="preserve"> (OIB </w:t>
      </w:r>
      <w:r>
        <w:rPr>
          <w:bCs/>
        </w:rPr>
        <w:t>43940243528</w:t>
      </w:r>
      <w:r w:rsidRPr="00EA05FC">
        <w:rPr>
          <w:bCs/>
        </w:rPr>
        <w:t xml:space="preserve">) </w:t>
      </w:r>
      <w:r w:rsidRPr="00EA05FC">
        <w:t xml:space="preserve">utvrđena je u ukupnom iznosu od </w:t>
      </w:r>
      <w:r>
        <w:t>490,80</w:t>
      </w:r>
      <w:r w:rsidRPr="00EA05FC">
        <w:t xml:space="preserve"> kn.</w:t>
      </w:r>
      <w:r w:rsidRPr="00EA05FC">
        <w:rPr>
          <w:bCs/>
        </w:rPr>
        <w:t xml:space="preserve"> </w:t>
      </w:r>
      <w:r>
        <w:t>Dužnik će tražbinu namiriti jednokratno u mjesecu koji slijedi nakon mjeseca u kojem je sklopljena predstečajna nagodba pred Trgovačkim sudom;</w:t>
      </w:r>
    </w:p>
    <w:p w:rsidRDefault="00B23FA9" w:rsidP="00B23FA9" w:rsidR="00B23FA9" w:rsidRPr="006727E6">
      <w:pPr>
        <w:numPr>
          <w:ilvl w:val="0"/>
          <w:numId w:val="3"/>
        </w:numPr>
        <w:ind w:left="360"/>
        <w:jc w:val="both"/>
        <w:rPr>
          <w:bCs/>
        </w:rPr>
      </w:pPr>
      <w:r w:rsidRPr="00EA05FC">
        <w:rPr>
          <w:bCs/>
        </w:rPr>
        <w:t xml:space="preserve">tražbina vjerovnika </w:t>
      </w:r>
      <w:r>
        <w:rPr>
          <w:bCs/>
        </w:rPr>
        <w:t>ŽUPANIJSKA LUČKA UPRAVA KRK, Trg bana Jelačića 5</w:t>
      </w:r>
      <w:r w:rsidRPr="00EA05FC">
        <w:rPr>
          <w:bCs/>
        </w:rPr>
        <w:t xml:space="preserve">, </w:t>
      </w:r>
      <w:r>
        <w:rPr>
          <w:bCs/>
        </w:rPr>
        <w:t>Krk</w:t>
      </w:r>
      <w:r w:rsidRPr="00EA05FC">
        <w:rPr>
          <w:bCs/>
        </w:rPr>
        <w:t xml:space="preserve"> (OIB </w:t>
      </w:r>
      <w:r>
        <w:rPr>
          <w:bCs/>
        </w:rPr>
        <w:t>89919564697</w:t>
      </w:r>
      <w:r w:rsidRPr="00EA05FC">
        <w:rPr>
          <w:bCs/>
        </w:rPr>
        <w:t xml:space="preserve">) </w:t>
      </w:r>
      <w:r w:rsidRPr="00EA05FC">
        <w:t xml:space="preserve">utvrđena je u ukupnom iznosu od </w:t>
      </w:r>
      <w:r>
        <w:t>120,00</w:t>
      </w:r>
      <w:r w:rsidRPr="00EA05FC">
        <w:t xml:space="preserve"> kn.</w:t>
      </w:r>
      <w:r w:rsidRPr="00EA05FC">
        <w:rPr>
          <w:bCs/>
        </w:rPr>
        <w:t xml:space="preserve"> </w:t>
      </w:r>
      <w:r>
        <w:t>Dužnik će tražbinu namiriti jednokratno u mjesecu koji slijedi nakon mjeseca u kojem je sklopljena predstečajna nagodba pred Trgovačkim sudom;</w:t>
      </w:r>
    </w:p>
    <w:p w:rsidRDefault="00B23FA9" w:rsidP="00B23FA9" w:rsidR="00B23FA9" w:rsidRPr="00010703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 w:rsidRPr="00A85D70">
        <w:t xml:space="preserve">Komunalno društvo ČISTOĆA d.o.o. za održavanje </w:t>
      </w:r>
      <w:r>
        <w:t xml:space="preserve">čistoće i gospodarenje otpadom </w:t>
      </w:r>
      <w:r w:rsidRPr="00A85D70">
        <w:t>Rijeka</w:t>
      </w:r>
      <w:r>
        <w:t xml:space="preserve">, </w:t>
      </w:r>
      <w:r>
        <w:rPr>
          <w:bCs/>
        </w:rPr>
        <w:t>Dolac 14</w:t>
      </w:r>
      <w:r w:rsidRPr="00EA05FC">
        <w:rPr>
          <w:bCs/>
        </w:rPr>
        <w:t xml:space="preserve"> </w:t>
      </w:r>
      <w:r w:rsidRPr="00A85D70">
        <w:rPr>
          <w:bCs/>
        </w:rPr>
        <w:t xml:space="preserve">(OIB </w:t>
      </w:r>
      <w:r w:rsidRPr="00A85D70">
        <w:t>06531901714</w:t>
      </w:r>
      <w:r w:rsidRPr="00A85D70">
        <w:rPr>
          <w:bCs/>
        </w:rPr>
        <w:t xml:space="preserve">) </w:t>
      </w:r>
      <w:r w:rsidRPr="00A85D70">
        <w:t>utvrđena je u ukupnom iznosu od 1.273,70 kn.</w:t>
      </w:r>
      <w:r w:rsidRPr="00A85D70">
        <w:rPr>
          <w:bCs/>
        </w:rPr>
        <w:t xml:space="preserve"> </w:t>
      </w:r>
      <w:r>
        <w:t>Dužnik će nakon otpisa dospjele kamate, preostali iznos glavnog duga u visini od 1.157,72 kn namiriti u 24 rate, prvu ratu u iznosu od 48,43 kn namirit će u mjesecu koji slijedi nakon mjeseca u kojem je sklopljena predstečajna nagodba pred Trgovačkim sudom, a preostale rate u iznosu od 48,23 kn namirit će u mjesecima koji slijede;</w:t>
      </w:r>
    </w:p>
    <w:p w:rsidRDefault="00B23FA9" w:rsidP="00B23FA9" w:rsidR="00B23FA9" w:rsidRPr="008A2E89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lastRenderedPageBreak/>
        <w:t xml:space="preserve">tražbina vjerovnika </w:t>
      </w:r>
      <w:r>
        <w:t>GRAD KRALJEVICA,</w:t>
      </w:r>
      <w:r w:rsidRPr="00A85D70">
        <w:t xml:space="preserve"> </w:t>
      </w:r>
      <w:r>
        <w:t>Frankopanska 1</w:t>
      </w:r>
      <w:r w:rsidRPr="00A85D70">
        <w:t xml:space="preserve">, </w:t>
      </w:r>
      <w:r>
        <w:t>Kraljevica</w:t>
      </w:r>
      <w:r w:rsidRPr="00A85D70">
        <w:rPr>
          <w:bCs/>
        </w:rPr>
        <w:t xml:space="preserve"> (OIB </w:t>
      </w:r>
      <w:r>
        <w:t>41878841251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>3.736,60</w:t>
      </w:r>
      <w:r w:rsidRPr="00A85D70">
        <w:t xml:space="preserve"> kn.</w:t>
      </w:r>
      <w:r w:rsidRPr="00A85D70">
        <w:rPr>
          <w:bCs/>
        </w:rPr>
        <w:t xml:space="preserve"> </w:t>
      </w:r>
      <w:r>
        <w:t>Dužnik će tražbinu namiriti  u 24 rate, prvu ratu u iznosu od 155,73 kn namirit će u mjesecu koji slijedi nakon mjeseca u kojem je sklopljena predstečajna nagodba pred Trgovačkim sudom, a preostale rate u iznosu od 155,69 kn namirit će u mjesecima koji slijede;</w:t>
      </w:r>
    </w:p>
    <w:p w:rsidRDefault="00B23FA9" w:rsidP="00B23FA9" w:rsidR="00B23FA9" w:rsidRPr="00AC09CA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CANICULA d.o.o. Gizdavac, </w:t>
      </w:r>
      <w:r w:rsidRPr="008A2E89">
        <w:t>Radna zona Prisike 1/8</w:t>
      </w:r>
      <w:r w:rsidRPr="008A2E89">
        <w:rPr>
          <w:bCs/>
        </w:rPr>
        <w:t xml:space="preserve"> </w:t>
      </w:r>
      <w:r w:rsidRPr="00A85D70">
        <w:rPr>
          <w:bCs/>
        </w:rPr>
        <w:t xml:space="preserve">(OIB </w:t>
      </w:r>
      <w:r>
        <w:t>63826503832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>276.454,21</w:t>
      </w:r>
      <w:r w:rsidRPr="00A85D70">
        <w:t xml:space="preserve"> kn.</w:t>
      </w:r>
      <w:r w:rsidRPr="00A85D70">
        <w:rPr>
          <w:bCs/>
        </w:rPr>
        <w:t xml:space="preserve"> </w:t>
      </w:r>
      <w:r>
        <w:t>Dužnik će tražbinu po osnovi primljenog zajma namiriti u cijelosti u roku od 5 godina (60 anuiteta).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4.607,58</w:t>
      </w:r>
      <w:r w:rsidRPr="008A2E89">
        <w:t xml:space="preserve"> kn </w:t>
      </w:r>
      <w:r>
        <w:t xml:space="preserve">dužnik će </w:t>
      </w:r>
      <w:r w:rsidRPr="008A2E89">
        <w:t>namirit</w:t>
      </w:r>
      <w:r>
        <w:t>i</w:t>
      </w:r>
      <w:r w:rsidRPr="00AC09CA">
        <w:t xml:space="preserve"> u mjesecu koji slijedi nakon mjeseca u kojem je sklopljena predstečajna nagodba pred Trgovačkim sudom, a preostale rate u iznosu od 4.607,57 kn namirit će u mjesecima koji slijede;</w:t>
      </w:r>
    </w:p>
    <w:p w:rsidRDefault="00B23FA9" w:rsidP="00B23FA9" w:rsidR="00B23FA9" w:rsidRPr="00DF2D43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>ANDREJ AUTO d.o.o. Rijeka, Balda Fućka 88</w:t>
      </w:r>
      <w:r w:rsidRPr="008A2E89">
        <w:rPr>
          <w:bCs/>
        </w:rPr>
        <w:t xml:space="preserve"> </w:t>
      </w:r>
      <w:r w:rsidRPr="00A85D70">
        <w:rPr>
          <w:bCs/>
        </w:rPr>
        <w:t xml:space="preserve">(OIB </w:t>
      </w:r>
      <w:r>
        <w:t>40355660310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>7.887,63</w:t>
      </w:r>
      <w:r w:rsidRPr="00A85D70">
        <w:t xml:space="preserve"> kn.</w:t>
      </w:r>
      <w:r w:rsidRPr="00A85D70">
        <w:rPr>
          <w:bCs/>
        </w:rPr>
        <w:t xml:space="preserve"> </w:t>
      </w:r>
      <w:r>
        <w:t>Dužnik će tražbinu namiriti u 60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131,49 kn</w:t>
      </w:r>
      <w:r w:rsidRPr="008A2E89">
        <w:t xml:space="preserve"> namirit će u mjesecu koji slijedi nakon mjeseca u kojem je sklopljena predstečajna nagodba pred Trgovačkim sudom, a preostale rate u iznosu od </w:t>
      </w:r>
      <w:r>
        <w:t>131,46</w:t>
      </w:r>
      <w:r w:rsidRPr="008A2E89">
        <w:t xml:space="preserve"> kn namirit će u mjesecima koji slijede;</w:t>
      </w:r>
    </w:p>
    <w:p w:rsidRDefault="00B23FA9" w:rsidP="00B23FA9" w:rsidR="00B23FA9" w:rsidRPr="005934E5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>EKO - MURVICA d.o.o. Crikvenica, Trg Stjepana Radića</w:t>
      </w:r>
      <w:r w:rsidRPr="008A2E89">
        <w:rPr>
          <w:bCs/>
        </w:rPr>
        <w:t xml:space="preserve"> </w:t>
      </w:r>
      <w:r>
        <w:rPr>
          <w:bCs/>
        </w:rPr>
        <w:t xml:space="preserve">1/II </w:t>
      </w:r>
      <w:r w:rsidRPr="00A85D70">
        <w:rPr>
          <w:bCs/>
        </w:rPr>
        <w:t xml:space="preserve">(OIB </w:t>
      </w:r>
      <w:r>
        <w:t>58401982639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86.716,33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1.445,40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1.445,27</w:t>
      </w:r>
      <w:r w:rsidRPr="008A2E89">
        <w:t xml:space="preserve"> kn namirit će u mjesecima koji slijede;</w:t>
      </w:r>
    </w:p>
    <w:p w:rsidRDefault="00B23FA9" w:rsidP="00B23FA9" w:rsidR="00B23FA9" w:rsidRPr="003F15BA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>ORADA ADRIATIC d.o.o. Cres, Turion 22</w:t>
      </w:r>
      <w:r>
        <w:rPr>
          <w:bCs/>
        </w:rPr>
        <w:t xml:space="preserve"> </w:t>
      </w:r>
      <w:r w:rsidRPr="00A85D70">
        <w:rPr>
          <w:bCs/>
        </w:rPr>
        <w:t xml:space="preserve">(OIB </w:t>
      </w:r>
      <w:r>
        <w:t>86840413543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15.893,06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265,14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264,88</w:t>
      </w:r>
      <w:r w:rsidRPr="008A2E89">
        <w:t xml:space="preserve"> kn namirit će u mjesecima koji slijede;</w:t>
      </w:r>
    </w:p>
    <w:p w:rsidRDefault="00B23FA9" w:rsidP="00B23FA9" w:rsidR="00B23FA9" w:rsidRPr="006D205E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BARBARA MARGITIĆ, vl. uslužnog obrta </w:t>
      </w:r>
      <w:r w:rsidRPr="003F15BA">
        <w:t>"KNJIGOVODSTVENI SERVIS KARLA"</w:t>
      </w:r>
      <w:r>
        <w:t>, Frankopanska 10, Kraljevica</w:t>
      </w:r>
      <w:r>
        <w:rPr>
          <w:bCs/>
        </w:rPr>
        <w:t xml:space="preserve"> </w:t>
      </w:r>
      <w:r w:rsidRPr="00A85D70">
        <w:rPr>
          <w:bCs/>
        </w:rPr>
        <w:t xml:space="preserve">(OIB </w:t>
      </w:r>
      <w:r>
        <w:t>65606453774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8.750,00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146,03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145,83</w:t>
      </w:r>
      <w:r w:rsidRPr="008A2E89">
        <w:t xml:space="preserve"> kn namirit će u mjesecima koji slijede;</w:t>
      </w:r>
    </w:p>
    <w:p w:rsidRDefault="00B23FA9" w:rsidP="00B23FA9" w:rsidR="00B23FA9" w:rsidRPr="009A6791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DRAŽEN KALAFATIĆ, vl. obrta za ribarstvo SIPAR, Vinodolska 17, Crikvenica </w:t>
      </w:r>
      <w:r w:rsidRPr="00A85D70">
        <w:rPr>
          <w:bCs/>
        </w:rPr>
        <w:t xml:space="preserve">(OIB </w:t>
      </w:r>
      <w:r>
        <w:t>69703965610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7.525,00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 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125,81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125,41</w:t>
      </w:r>
      <w:r w:rsidRPr="008A2E89">
        <w:t xml:space="preserve"> kn namirit će u mjesecima koji slijede;</w:t>
      </w:r>
    </w:p>
    <w:p w:rsidRDefault="00B23FA9" w:rsidP="00B23FA9" w:rsidR="00B23FA9" w:rsidRPr="00ED3523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SIPAR d.o.o. Mošćenička Draga, Trg slobode 2 </w:t>
      </w:r>
      <w:r w:rsidRPr="00A85D70">
        <w:rPr>
          <w:bCs/>
        </w:rPr>
        <w:t xml:space="preserve">(OIB </w:t>
      </w:r>
      <w:r>
        <w:t>81126701109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15.893,75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</w:t>
      </w:r>
      <w:r>
        <w:t>tu</w:t>
      </w:r>
      <w:r w:rsidRPr="008A2E89">
        <w:t xml:space="preserve"> u iznosu od </w:t>
      </w:r>
      <w:r>
        <w:t>265,24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264,89</w:t>
      </w:r>
      <w:r w:rsidRPr="008A2E89">
        <w:t xml:space="preserve"> kn namirit će u mjesecima koji slijede;</w:t>
      </w:r>
    </w:p>
    <w:p w:rsidRDefault="00B23FA9" w:rsidP="00B23FA9" w:rsidR="00B23FA9" w:rsidRPr="000B157B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UNIQA osiguranje d.d. Zagreb, Planinska 13A </w:t>
      </w:r>
      <w:r w:rsidRPr="00A85D70">
        <w:rPr>
          <w:bCs/>
        </w:rPr>
        <w:t xml:space="preserve">(OIB </w:t>
      </w:r>
      <w:r>
        <w:t>75665455333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23.775,75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 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396,41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396,26</w:t>
      </w:r>
      <w:r w:rsidRPr="008A2E89">
        <w:t xml:space="preserve"> kn namirit će u mjesecima koji slijede;</w:t>
      </w:r>
    </w:p>
    <w:p w:rsidRDefault="00B23FA9" w:rsidP="00B23FA9" w:rsidR="00B23FA9" w:rsidRPr="000068C3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MERVIS d.o.o. Kastav, Ćikovići 26/11 </w:t>
      </w:r>
      <w:r w:rsidRPr="00A85D70">
        <w:rPr>
          <w:bCs/>
        </w:rPr>
        <w:t xml:space="preserve">(OIB </w:t>
      </w:r>
      <w:r>
        <w:t>80072926694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6.250,00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60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</w:t>
      </w:r>
      <w:r w:rsidRPr="008A2E89">
        <w:lastRenderedPageBreak/>
        <w:t xml:space="preserve">iznosu od </w:t>
      </w:r>
      <w:r>
        <w:t>104,56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104,16</w:t>
      </w:r>
      <w:r w:rsidRPr="008A2E89">
        <w:t xml:space="preserve"> kn namirit će u mjesecima koji slijede;</w:t>
      </w:r>
    </w:p>
    <w:p w:rsidRDefault="00B23FA9" w:rsidP="00B23FA9" w:rsidR="00B23FA9" w:rsidRPr="00BB6E30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HRVATSKI VETERINARSKI INSTITUT, Savska cesta 143, Zagreb </w:t>
      </w:r>
      <w:r w:rsidRPr="00A85D70">
        <w:rPr>
          <w:bCs/>
        </w:rPr>
        <w:t xml:space="preserve">(OIB </w:t>
      </w:r>
      <w:r>
        <w:t>29059177553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275,00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22,88</w:t>
      </w:r>
      <w:r w:rsidRPr="008A2E89">
        <w:t xml:space="preserve"> kn namirit će u mjesecu koji slijedi nakon mjeseca u kojem je sklopljena predstečajna nagodba pred Trgovačkim sudom, a preostale rate u iznosu od </w:t>
      </w:r>
      <w:r>
        <w:t>22,92</w:t>
      </w:r>
      <w:r w:rsidRPr="008A2E89">
        <w:t xml:space="preserve"> kn namirit će u mjesecima koji slijede;</w:t>
      </w:r>
    </w:p>
    <w:p w:rsidRDefault="00B23FA9" w:rsidP="00B23FA9" w:rsidR="00B23FA9" w:rsidRPr="007F1CDD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HYDRO SISTEMI d.o.o. Žminj, Pucići 3 </w:t>
      </w:r>
      <w:r w:rsidRPr="00A85D70">
        <w:rPr>
          <w:bCs/>
        </w:rPr>
        <w:t xml:space="preserve">(OIB </w:t>
      </w:r>
      <w:r>
        <w:t>33385208786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4.712,50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392,69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392,71</w:t>
      </w:r>
      <w:r w:rsidRPr="007F1CDD">
        <w:t xml:space="preserve"> kn namirit će u mjesecima koji slijede;</w:t>
      </w:r>
    </w:p>
    <w:p w:rsidRDefault="00B23FA9" w:rsidP="00B23FA9" w:rsidR="00B23FA9" w:rsidRPr="007F1CDD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IGOM d.o.o. Rijeka, 19. udarne divizije 13 </w:t>
      </w:r>
      <w:r w:rsidRPr="00A85D70">
        <w:rPr>
          <w:bCs/>
        </w:rPr>
        <w:t xml:space="preserve">(OIB </w:t>
      </w:r>
      <w:r>
        <w:t>99474861427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4.436,31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369,72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369,69</w:t>
      </w:r>
      <w:r w:rsidRPr="007F1CDD">
        <w:t xml:space="preserve"> kn namirit će u mjesecima koji slijede;</w:t>
      </w:r>
    </w:p>
    <w:p w:rsidRDefault="00B23FA9" w:rsidP="00B23FA9" w:rsidR="00B23FA9" w:rsidRPr="007F1CDD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PLOMIN HOLDING d.o.o. Plomin, Plomin Luka 50 </w:t>
      </w:r>
      <w:r w:rsidRPr="00A85D70">
        <w:rPr>
          <w:bCs/>
        </w:rPr>
        <w:t xml:space="preserve">(OIB </w:t>
      </w:r>
      <w:r>
        <w:t>59973961474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138,75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11,59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11,56</w:t>
      </w:r>
      <w:r w:rsidRPr="007F1CDD">
        <w:t xml:space="preserve"> kn namirit će u mjesecima koji slijede;</w:t>
      </w:r>
    </w:p>
    <w:p w:rsidRDefault="00B23FA9" w:rsidP="00B23FA9" w:rsidR="00B23FA9" w:rsidRPr="007F1CDD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PRIVATNA SPEC. ORDINACIJA ZA MEDICINU RADA DR. ANTONIO ŠIMUNDIĆ, Riva 16/V, Rijeka </w:t>
      </w:r>
      <w:r w:rsidRPr="00A85D70">
        <w:rPr>
          <w:bCs/>
        </w:rPr>
        <w:t xml:space="preserve">(OIB </w:t>
      </w:r>
      <w:r>
        <w:t>43753258553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900,00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75,00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 xml:space="preserve">75,00 </w:t>
      </w:r>
      <w:r w:rsidRPr="007F1CDD">
        <w:t>kn namirit će u mjesecima koji slijede;</w:t>
      </w:r>
    </w:p>
    <w:p w:rsidRDefault="00B23FA9" w:rsidP="00B23FA9" w:rsidR="00B23FA9" w:rsidRPr="000F5A73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 xml:space="preserve">RIBARSKA ZADRUGA LIBURNIJA, Brgud bb, Jurdani </w:t>
      </w:r>
      <w:r w:rsidRPr="00A85D70">
        <w:rPr>
          <w:bCs/>
        </w:rPr>
        <w:t xml:space="preserve">(OIB </w:t>
      </w:r>
      <w:r>
        <w:t>43669214134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820,01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68,38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68,33</w:t>
      </w:r>
      <w:r w:rsidRPr="000311B2">
        <w:t xml:space="preserve"> kn namirit će u mjesecima koji slijede;</w:t>
      </w:r>
    </w:p>
    <w:p w:rsidRDefault="00B23FA9" w:rsidP="00B23FA9" w:rsidR="00B23FA9" w:rsidRPr="00C576AF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 w:rsidRPr="00674A6A">
        <w:t>KARMELO DEPIKOLOZVANE</w:t>
      </w:r>
      <w:r>
        <w:t>,</w:t>
      </w:r>
      <w:r w:rsidRPr="00674A6A">
        <w:t xml:space="preserve"> </w:t>
      </w:r>
      <w:r>
        <w:t xml:space="preserve">vl. </w:t>
      </w:r>
      <w:r w:rsidRPr="00674A6A">
        <w:t xml:space="preserve">ribarskog obrta </w:t>
      </w:r>
      <w:r>
        <w:t xml:space="preserve">"SALPA", Vrh 106, Vrh </w:t>
      </w:r>
      <w:r w:rsidRPr="00A85D70">
        <w:rPr>
          <w:bCs/>
        </w:rPr>
        <w:t xml:space="preserve">(OIB </w:t>
      </w:r>
      <w:r>
        <w:t>64751645449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1.535,00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127,88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127,92</w:t>
      </w:r>
      <w:r w:rsidRPr="000311B2">
        <w:t xml:space="preserve"> kn namirit će u mjesecima koji slijede;</w:t>
      </w:r>
    </w:p>
    <w:p w:rsidRDefault="00B23FA9" w:rsidP="00B23FA9" w:rsidR="00B23FA9" w:rsidRPr="00C576AF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t>ANTE BOČINA,</w:t>
      </w:r>
      <w:r w:rsidRPr="00674A6A">
        <w:t xml:space="preserve"> </w:t>
      </w:r>
      <w:r>
        <w:t xml:space="preserve">vl. ribarskog obrta, J. Polića Kamova 13, Rijeka </w:t>
      </w:r>
      <w:r w:rsidRPr="00A85D70">
        <w:rPr>
          <w:bCs/>
        </w:rPr>
        <w:t xml:space="preserve">(OIB </w:t>
      </w:r>
      <w:r>
        <w:t>83765683495</w:t>
      </w:r>
      <w:r w:rsidRPr="00A85D70">
        <w:rPr>
          <w:bCs/>
        </w:rPr>
        <w:t xml:space="preserve">) </w:t>
      </w:r>
      <w:r w:rsidRPr="00A85D70">
        <w:t xml:space="preserve">utvrđena je u ukupnom iznosu od </w:t>
      </w:r>
      <w:r>
        <w:t xml:space="preserve">100,00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8,37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8,33</w:t>
      </w:r>
      <w:r w:rsidRPr="000311B2">
        <w:t xml:space="preserve"> kn namirit će u mjesecima koji slijede;</w:t>
      </w:r>
    </w:p>
    <w:p w:rsidRDefault="00B23FA9" w:rsidP="00B23FA9" w:rsidR="00B23FA9" w:rsidRPr="00CB26AA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 w:rsidRPr="0036481A">
        <w:t xml:space="preserve">NEVEN ŠKOLJAREV </w:t>
      </w:r>
      <w:r w:rsidRPr="00A85D70">
        <w:rPr>
          <w:bCs/>
        </w:rPr>
        <w:t xml:space="preserve">(OIB </w:t>
      </w:r>
      <w:r>
        <w:t>10254594601</w:t>
      </w:r>
      <w:r w:rsidRPr="00A85D70">
        <w:rPr>
          <w:bCs/>
        </w:rPr>
        <w:t xml:space="preserve">) </w:t>
      </w:r>
      <w:r>
        <w:t>i</w:t>
      </w:r>
      <w:r w:rsidRPr="0036481A">
        <w:t xml:space="preserve"> MATEO JAKOPOVIĆ</w:t>
      </w:r>
      <w:r>
        <w:t xml:space="preserve"> (OIB </w:t>
      </w:r>
      <w:r w:rsidRPr="00A909C4">
        <w:t>72464803327</w:t>
      </w:r>
      <w:r>
        <w:t>)</w:t>
      </w:r>
      <w:r w:rsidRPr="0036481A">
        <w:t>, suvl. obrta za ribarstvo ŠIRAN</w:t>
      </w:r>
      <w:r>
        <w:t xml:space="preserve">, </w:t>
      </w:r>
      <w:r w:rsidRPr="0036481A">
        <w:t>Otočka cesta 11 B, Kali</w:t>
      </w:r>
      <w:r>
        <w:t xml:space="preserve"> </w:t>
      </w:r>
      <w:r w:rsidRPr="00A85D70">
        <w:t xml:space="preserve">utvrđena je u ukupnom iznosu od </w:t>
      </w:r>
      <w:r>
        <w:t xml:space="preserve">812,50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67,80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67,70</w:t>
      </w:r>
      <w:r w:rsidRPr="000311B2">
        <w:t xml:space="preserve"> kn namirit će u mjesecima koji slijede;</w:t>
      </w:r>
    </w:p>
    <w:p w:rsidRDefault="00B23FA9" w:rsidP="00B23FA9" w:rsidR="00B23FA9" w:rsidRPr="00CB26AA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lastRenderedPageBreak/>
        <w:t xml:space="preserve">tražbina vjerovnika </w:t>
      </w:r>
      <w:r w:rsidRPr="00840687">
        <w:rPr>
          <w:bCs/>
        </w:rPr>
        <w:t xml:space="preserve">EMILIO DEŠKOVIĆ </w:t>
      </w:r>
      <w:r w:rsidRPr="00A85D70">
        <w:rPr>
          <w:bCs/>
        </w:rPr>
        <w:t xml:space="preserve">(OIB </w:t>
      </w:r>
      <w:r>
        <w:t>67991116319</w:t>
      </w:r>
      <w:r w:rsidRPr="00A85D70">
        <w:rPr>
          <w:bCs/>
        </w:rPr>
        <w:t>)</w:t>
      </w:r>
      <w:r>
        <w:rPr>
          <w:bCs/>
        </w:rPr>
        <w:t xml:space="preserve"> i</w:t>
      </w:r>
      <w:r w:rsidRPr="00840687">
        <w:rPr>
          <w:bCs/>
        </w:rPr>
        <w:t xml:space="preserve"> TEDI DEŠKOVIĆ</w:t>
      </w:r>
      <w:r>
        <w:rPr>
          <w:bCs/>
        </w:rPr>
        <w:t xml:space="preserve"> (OIB </w:t>
      </w:r>
      <w:r w:rsidRPr="00BA6C2F">
        <w:rPr>
          <w:bCs/>
        </w:rPr>
        <w:t>42525590944</w:t>
      </w:r>
      <w:r>
        <w:rPr>
          <w:bCs/>
        </w:rPr>
        <w:t>)</w:t>
      </w:r>
      <w:r w:rsidRPr="00840687">
        <w:t xml:space="preserve">, suvl. zajedničkog obrta </w:t>
      </w:r>
      <w:r w:rsidRPr="00840687">
        <w:rPr>
          <w:bCs/>
        </w:rPr>
        <w:t>RIBARSTVO DEŠKOVIĆ " E &amp; T"</w:t>
      </w:r>
      <w:r w:rsidRPr="00840687">
        <w:t>,</w:t>
      </w:r>
      <w:r>
        <w:t xml:space="preserve"> Stari grad 20</w:t>
      </w:r>
      <w:r w:rsidRPr="0036481A">
        <w:t xml:space="preserve">, </w:t>
      </w:r>
      <w:r>
        <w:t xml:space="preserve">Mošćenička Draga </w:t>
      </w:r>
      <w:r w:rsidRPr="00A85D70">
        <w:t xml:space="preserve">utvrđena je u ukupnom iznosu od </w:t>
      </w:r>
      <w:r>
        <w:t xml:space="preserve">312,50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26,06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26,04</w:t>
      </w:r>
      <w:r w:rsidRPr="000311B2">
        <w:t xml:space="preserve"> kn namirit će u mjesecima koji slijede;</w:t>
      </w:r>
    </w:p>
    <w:p w:rsidRDefault="00B23FA9" w:rsidP="00B23FA9" w:rsidR="00B23FA9" w:rsidRPr="00CB309B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RO-TRADE, d.o.o.</w:t>
      </w:r>
      <w:r>
        <w:t xml:space="preserve"> Krk, Skrbčići 53 (OIB 2104208371) </w:t>
      </w:r>
      <w:r w:rsidRPr="00A85D70">
        <w:t xml:space="preserve">utvrđena je u ukupnom iznosu od </w:t>
      </w:r>
      <w:r>
        <w:t xml:space="preserve">3.500,00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291,63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291,67</w:t>
      </w:r>
      <w:r w:rsidRPr="000311B2">
        <w:t xml:space="preserve"> kn namirit će u mjesecima koji slijede;</w:t>
      </w:r>
    </w:p>
    <w:p w:rsidRDefault="00B23FA9" w:rsidP="00B23FA9" w:rsidR="00B23FA9" w:rsidRPr="00CB309B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TRGO-LEPTIR d.o.o.</w:t>
      </w:r>
      <w:r>
        <w:t xml:space="preserve"> Rijeka, Radnička 41 (OIB 52639870872) </w:t>
      </w:r>
      <w:r w:rsidRPr="00A85D70">
        <w:t xml:space="preserve">utvrđena je u ukupnom iznosu od </w:t>
      </w:r>
      <w:r>
        <w:t xml:space="preserve">1.268,75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105,72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105,73</w:t>
      </w:r>
      <w:r w:rsidRPr="000311B2">
        <w:t xml:space="preserve"> kn namirit će u mjesecima koji slijede;</w:t>
      </w:r>
    </w:p>
    <w:p w:rsidRDefault="00B23FA9" w:rsidP="00B23FA9" w:rsidR="00B23FA9" w:rsidRPr="00CB309B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VIPnet d.o.o.</w:t>
      </w:r>
      <w:r>
        <w:t xml:space="preserve"> Zagreb, Vrtni put 1 (OIB 29524210204) </w:t>
      </w:r>
      <w:r w:rsidRPr="00A85D70">
        <w:t xml:space="preserve">utvrđena je u ukupnom iznosu od </w:t>
      </w:r>
      <w:r>
        <w:t xml:space="preserve">1.778,10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148,23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148,17</w:t>
      </w:r>
      <w:r w:rsidRPr="000311B2">
        <w:t xml:space="preserve"> kn namirit će u mjesecima koji slijede;</w:t>
      </w:r>
    </w:p>
    <w:p w:rsidRDefault="00B23FA9" w:rsidP="00B23FA9" w:rsidR="00B23FA9" w:rsidRPr="00CB309B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BELCON d.o.o.</w:t>
      </w:r>
      <w:r>
        <w:t xml:space="preserve"> Rijeka, Crnčićeva 5 (OIB 01022885442) </w:t>
      </w:r>
      <w:r w:rsidRPr="00A85D70">
        <w:t xml:space="preserve">utvrđena je u ukupnom iznosu od </w:t>
      </w:r>
      <w:r>
        <w:t xml:space="preserve">375,00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31,25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31,25</w:t>
      </w:r>
      <w:r w:rsidRPr="000311B2">
        <w:t xml:space="preserve"> kn namirit će u mjesecima koji slijede;</w:t>
      </w:r>
    </w:p>
    <w:p w:rsidRDefault="00B23FA9" w:rsidP="00B23FA9" w:rsidR="00B23FA9" w:rsidRPr="00CB309B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 xml:space="preserve">DANIELA ŠEPČIĆ, vl. </w:t>
      </w:r>
      <w:r w:rsidRPr="001126EE">
        <w:rPr>
          <w:bCs/>
        </w:rPr>
        <w:t>obrt za vulkanizerske usluge</w:t>
      </w:r>
      <w:r>
        <w:rPr>
          <w:bCs/>
        </w:rPr>
        <w:t xml:space="preserve"> </w:t>
      </w:r>
      <w:r w:rsidRPr="001126EE">
        <w:rPr>
          <w:bCs/>
        </w:rPr>
        <w:t>DŠ</w:t>
      </w:r>
      <w:r>
        <w:rPr>
          <w:bCs/>
        </w:rPr>
        <w:t>,</w:t>
      </w:r>
      <w:r>
        <w:t xml:space="preserve"> Krenovac 5 Podrvanj, Čavle (OIB </w:t>
      </w:r>
      <w:r w:rsidRPr="001126EE">
        <w:t>91346500833</w:t>
      </w:r>
      <w:r>
        <w:t xml:space="preserve">) </w:t>
      </w:r>
      <w:r w:rsidRPr="00A85D70">
        <w:t xml:space="preserve">utvrđena je u ukupnom iznosu od </w:t>
      </w:r>
      <w:r>
        <w:t xml:space="preserve">1.583,00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131,99 </w:t>
      </w:r>
      <w:r w:rsidRPr="008A2E89">
        <w:t>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131,91</w:t>
      </w:r>
      <w:r w:rsidRPr="000311B2">
        <w:t xml:space="preserve"> kn namirit će u mjesecima koji slijede;</w:t>
      </w:r>
    </w:p>
    <w:p w:rsidRDefault="00B23FA9" w:rsidP="00B23FA9" w:rsidR="00B23FA9" w:rsidRPr="001126EE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HEP-Opskrba d.o.o.</w:t>
      </w:r>
      <w:r>
        <w:t xml:space="preserve"> Zagreb, Ulica grada Vukovara 37 (OIB 63073332379) </w:t>
      </w:r>
      <w:r w:rsidRPr="00A85D70">
        <w:t xml:space="preserve">utvrđena je u ukupnom iznosu od </w:t>
      </w:r>
      <w:r>
        <w:t xml:space="preserve">2.707,25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>225,65</w:t>
      </w:r>
      <w:r w:rsidRPr="008A2E89">
        <w:t xml:space="preserve"> 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225,60</w:t>
      </w:r>
      <w:r w:rsidRPr="000311B2">
        <w:t xml:space="preserve"> kn namirit će u mjesecima koji slijede;</w:t>
      </w:r>
    </w:p>
    <w:p w:rsidRDefault="00B23FA9" w:rsidP="00B23FA9" w:rsidR="00B23FA9" w:rsidRPr="001126EE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HEP-Operator</w:t>
      </w:r>
      <w:r w:rsidRPr="001126EE">
        <w:rPr>
          <w:bCs/>
        </w:rPr>
        <w:t xml:space="preserve"> distribucijskog sustava d.o.o. </w:t>
      </w:r>
      <w:r>
        <w:t xml:space="preserve">Zagreb, Ulica grada Vukovara 37 (OIB 46830600751) </w:t>
      </w:r>
      <w:r w:rsidRPr="00A85D70">
        <w:t xml:space="preserve">utvrđena je u ukupnom iznosu od </w:t>
      </w:r>
      <w:r>
        <w:t xml:space="preserve">1.349,34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112,50 </w:t>
      </w:r>
      <w:r w:rsidRPr="008A2E89">
        <w:t>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112,44</w:t>
      </w:r>
      <w:r w:rsidRPr="000311B2">
        <w:t xml:space="preserve"> kn namirit će u mjesecima koji slijede;</w:t>
      </w:r>
    </w:p>
    <w:p w:rsidRDefault="00B23FA9" w:rsidP="00B23FA9" w:rsidR="00B23FA9" w:rsidRPr="001126EE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Hrvatski Telekom</w:t>
      </w:r>
      <w:r w:rsidRPr="001126EE">
        <w:rPr>
          <w:bCs/>
        </w:rPr>
        <w:t xml:space="preserve"> d.</w:t>
      </w:r>
      <w:r>
        <w:rPr>
          <w:bCs/>
        </w:rPr>
        <w:t>d.</w:t>
      </w:r>
      <w:r w:rsidRPr="001126EE">
        <w:rPr>
          <w:bCs/>
        </w:rPr>
        <w:t xml:space="preserve"> </w:t>
      </w:r>
      <w:r>
        <w:t xml:space="preserve">Zagreb, Roberta Frangeša Mihanovića 9 (OIB 81793146560) </w:t>
      </w:r>
      <w:r w:rsidRPr="00A85D70">
        <w:t xml:space="preserve">utvrđena je u ukupnom iznosu od </w:t>
      </w:r>
      <w:r>
        <w:t xml:space="preserve">297,01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24,76 </w:t>
      </w:r>
      <w:r w:rsidRPr="008A2E89">
        <w:t>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24,75</w:t>
      </w:r>
      <w:r w:rsidRPr="000311B2">
        <w:t xml:space="preserve"> kn namirit će u mjesecima koji slijede;</w:t>
      </w:r>
    </w:p>
    <w:p w:rsidRDefault="00B23FA9" w:rsidP="00B23FA9" w:rsidR="00B23FA9" w:rsidRPr="00632497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 w:rsidRPr="00632497">
        <w:rPr>
          <w:bCs/>
        </w:rPr>
        <w:t>MARIJAN JAKOPOVIĆ</w:t>
      </w:r>
      <w:r>
        <w:rPr>
          <w:bCs/>
        </w:rPr>
        <w:t xml:space="preserve">, vl. </w:t>
      </w:r>
      <w:r w:rsidRPr="001126EE">
        <w:rPr>
          <w:bCs/>
        </w:rPr>
        <w:t>obrt</w:t>
      </w:r>
      <w:r>
        <w:rPr>
          <w:bCs/>
        </w:rPr>
        <w:t>a</w:t>
      </w:r>
      <w:r w:rsidRPr="001126EE">
        <w:rPr>
          <w:bCs/>
        </w:rPr>
        <w:t xml:space="preserve"> </w:t>
      </w:r>
      <w:r w:rsidRPr="00632497">
        <w:rPr>
          <w:bCs/>
        </w:rPr>
        <w:t>za ribarstvo</w:t>
      </w:r>
      <w:r>
        <w:rPr>
          <w:bCs/>
        </w:rPr>
        <w:t xml:space="preserve"> BIJELAC,</w:t>
      </w:r>
      <w:r>
        <w:t xml:space="preserve"> Brseč 43, Brseč (OIB 60319616091) </w:t>
      </w:r>
      <w:r w:rsidRPr="00A85D70">
        <w:t xml:space="preserve">utvrđena je u ukupnom iznosu od </w:t>
      </w:r>
      <w:r>
        <w:t xml:space="preserve">1.875,00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156,25 </w:t>
      </w:r>
      <w:r w:rsidRPr="008A2E89">
        <w:t>k</w:t>
      </w:r>
      <w:r w:rsidRPr="007F1CDD">
        <w:t xml:space="preserve">n namirit će u mjesecu koji </w:t>
      </w:r>
      <w:r w:rsidRPr="007F1CDD">
        <w:lastRenderedPageBreak/>
        <w:t xml:space="preserve">slijedi nakon mjeseca u kojem je sklopljena predstečajna nagodba pred Trgovačkim sudom, a preostale rate u iznosu od </w:t>
      </w:r>
      <w:r>
        <w:t>156,25</w:t>
      </w:r>
      <w:r w:rsidRPr="000311B2">
        <w:t xml:space="preserve"> kn namirit će u mjesecima koji slijede;</w:t>
      </w:r>
    </w:p>
    <w:p w:rsidRDefault="00B23FA9" w:rsidP="00B23FA9" w:rsidR="00B23FA9" w:rsidRPr="00632497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 w:rsidRPr="00632497">
        <w:rPr>
          <w:bCs/>
        </w:rPr>
        <w:t>MILJENKO TOROMAN</w:t>
      </w:r>
      <w:r>
        <w:rPr>
          <w:bCs/>
        </w:rPr>
        <w:t xml:space="preserve">, vl. </w:t>
      </w:r>
      <w:r w:rsidRPr="001126EE">
        <w:rPr>
          <w:bCs/>
        </w:rPr>
        <w:t>obrt</w:t>
      </w:r>
      <w:r>
        <w:rPr>
          <w:bCs/>
        </w:rPr>
        <w:t>a</w:t>
      </w:r>
      <w:r w:rsidRPr="001126EE">
        <w:rPr>
          <w:bCs/>
        </w:rPr>
        <w:t xml:space="preserve"> </w:t>
      </w:r>
      <w:r w:rsidRPr="00632497">
        <w:rPr>
          <w:bCs/>
        </w:rPr>
        <w:t>za izradu flex. cijevi</w:t>
      </w:r>
      <w:r>
        <w:rPr>
          <w:bCs/>
        </w:rPr>
        <w:t xml:space="preserve"> </w:t>
      </w:r>
      <w:r w:rsidRPr="00632497">
        <w:rPr>
          <w:bCs/>
        </w:rPr>
        <w:t>"MILFLEX"</w:t>
      </w:r>
      <w:r>
        <w:rPr>
          <w:bCs/>
        </w:rPr>
        <w:t xml:space="preserve">, </w:t>
      </w:r>
      <w:r>
        <w:t xml:space="preserve">Šodići 22, Kostrena (OIB 45942052007) </w:t>
      </w:r>
      <w:r w:rsidRPr="00A85D70">
        <w:t xml:space="preserve">utvrđena je u ukupnom iznosu od </w:t>
      </w:r>
      <w:r>
        <w:t xml:space="preserve">1.060,00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88,37 </w:t>
      </w:r>
      <w:r w:rsidRPr="008A2E89">
        <w:t>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88,33</w:t>
      </w:r>
      <w:r w:rsidRPr="000311B2">
        <w:t xml:space="preserve"> kn namirit će u mjesecima koji slijede;</w:t>
      </w:r>
    </w:p>
    <w:p w:rsidRDefault="00B23FA9" w:rsidP="00B23FA9" w:rsidR="00B23FA9" w:rsidRPr="00632497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 w:rsidRPr="00632497">
        <w:rPr>
          <w:bCs/>
        </w:rPr>
        <w:t>RENATO DUJMOVIĆ</w:t>
      </w:r>
      <w:r>
        <w:rPr>
          <w:bCs/>
        </w:rPr>
        <w:t xml:space="preserve">, vl. ribarskog </w:t>
      </w:r>
      <w:r w:rsidRPr="001126EE">
        <w:rPr>
          <w:bCs/>
        </w:rPr>
        <w:t>obrt</w:t>
      </w:r>
      <w:r>
        <w:rPr>
          <w:bCs/>
        </w:rPr>
        <w:t>a</w:t>
      </w:r>
      <w:r w:rsidRPr="001126EE">
        <w:rPr>
          <w:bCs/>
        </w:rPr>
        <w:t xml:space="preserve"> </w:t>
      </w:r>
      <w:r w:rsidRPr="00632497">
        <w:rPr>
          <w:bCs/>
        </w:rPr>
        <w:t>"</w:t>
      </w:r>
      <w:r>
        <w:rPr>
          <w:bCs/>
        </w:rPr>
        <w:t>SABLJAŠ</w:t>
      </w:r>
      <w:r w:rsidRPr="00632497">
        <w:rPr>
          <w:bCs/>
        </w:rPr>
        <w:t>"</w:t>
      </w:r>
      <w:r>
        <w:rPr>
          <w:bCs/>
        </w:rPr>
        <w:t xml:space="preserve">, </w:t>
      </w:r>
      <w:r>
        <w:t xml:space="preserve">Dubrova 102, Štrmac, Sveta Nedelja (OIB 50155341172) </w:t>
      </w:r>
      <w:r w:rsidRPr="00A85D70">
        <w:t xml:space="preserve">utvrđena je u ukupnom iznosu od </w:t>
      </w:r>
      <w:r>
        <w:t xml:space="preserve">625,00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52,12 </w:t>
      </w:r>
      <w:r w:rsidRPr="008A2E89">
        <w:t>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52,08</w:t>
      </w:r>
      <w:r w:rsidRPr="000311B2">
        <w:t xml:space="preserve"> kn namirit će u mjesecima koji slijede;</w:t>
      </w:r>
    </w:p>
    <w:p w:rsidRDefault="00B23FA9" w:rsidP="00B23FA9" w:rsidR="00B23FA9" w:rsidRPr="002960CC">
      <w:pPr>
        <w:numPr>
          <w:ilvl w:val="0"/>
          <w:numId w:val="3"/>
        </w:numPr>
        <w:ind w:left="360"/>
        <w:jc w:val="both"/>
        <w:rPr>
          <w:bCs/>
        </w:rPr>
      </w:pPr>
      <w:r w:rsidRPr="00A85D70">
        <w:rPr>
          <w:bCs/>
        </w:rPr>
        <w:t xml:space="preserve">tražbina vjerovnika </w:t>
      </w:r>
      <w:r>
        <w:rPr>
          <w:bCs/>
        </w:rPr>
        <w:t>ŽDRILO d.o.o.</w:t>
      </w:r>
      <w:r w:rsidRPr="001126EE">
        <w:rPr>
          <w:bCs/>
        </w:rPr>
        <w:t xml:space="preserve"> </w:t>
      </w:r>
      <w:r>
        <w:t xml:space="preserve">Krk, Crikvenička 20 (OIB 28427666501) </w:t>
      </w:r>
      <w:r w:rsidRPr="00A85D70">
        <w:t xml:space="preserve">utvrđena je u ukupnom iznosu od </w:t>
      </w:r>
      <w:r>
        <w:t xml:space="preserve">725,00 </w:t>
      </w:r>
      <w:r w:rsidRPr="00A85D70">
        <w:t>kn.</w:t>
      </w:r>
      <w:r w:rsidRPr="00A85D70">
        <w:rPr>
          <w:bCs/>
        </w:rPr>
        <w:t xml:space="preserve"> </w:t>
      </w:r>
      <w:r>
        <w:t>Dužnik će tražbinu namiriti u 12 rata,</w:t>
      </w:r>
      <w:r w:rsidRPr="008A2E89">
        <w:t xml:space="preserve"> </w:t>
      </w:r>
      <w:r>
        <w:t>p</w:t>
      </w:r>
      <w:r w:rsidRPr="008A2E89">
        <w:t>rv</w:t>
      </w:r>
      <w:r>
        <w:t>u</w:t>
      </w:r>
      <w:r w:rsidRPr="008A2E89">
        <w:t xml:space="preserve"> rat</w:t>
      </w:r>
      <w:r>
        <w:t>u</w:t>
      </w:r>
      <w:r w:rsidRPr="008A2E89">
        <w:t xml:space="preserve"> u iznosu od </w:t>
      </w:r>
      <w:r>
        <w:t xml:space="preserve">60,49 </w:t>
      </w:r>
      <w:r w:rsidRPr="008A2E89">
        <w:t>k</w:t>
      </w:r>
      <w:r w:rsidRPr="007F1CDD">
        <w:t xml:space="preserve">n namirit će u mjesecu koji slijedi nakon mjeseca u kojem je sklopljena predstečajna nagodba pred Trgovačkim sudom, a preostale rate u iznosu od </w:t>
      </w:r>
      <w:r>
        <w:t>60,41</w:t>
      </w:r>
      <w:r w:rsidRPr="000311B2">
        <w:t xml:space="preserve"> kn namirit će u mjesecima koji slijede;</w:t>
      </w:r>
    </w:p>
    <w:p w:rsidRDefault="009C26FD" w:rsidP="009C26FD" w:rsidR="009C26FD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r w:rsidRPr="0065620B">
        <w:t xml:space="preserve">Predstečajna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r w:rsidRPr="0065620B">
        <w:t>Predstečajna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predstečajne nagodbe nad dužnikom</w:t>
      </w:r>
      <w:r w:rsidR="00397A71" w:rsidRPr="0065620B">
        <w:t>.</w:t>
      </w:r>
      <w:r w:rsidR="0094135F" w:rsidRPr="0065620B">
        <w:t xml:space="preserve"> </w:t>
      </w:r>
    </w:p>
    <w:p w:rsidRDefault="007F26C3" w:rsidP="002B35A0" w:rsidR="007F26C3">
      <w:pPr>
        <w:jc w:val="both"/>
      </w:pPr>
    </w:p>
    <w:p w:rsidRDefault="007F26C3" w:rsidP="002B35A0" w:rsidR="007F26C3" w:rsidRPr="0065620B">
      <w:pPr>
        <w:jc w:val="both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7F26C3" w:rsidP="003957BD" w:rsidR="007F26C3">
      <w:pPr>
        <w:jc w:val="both"/>
      </w:pPr>
    </w:p>
    <w:p w:rsidRDefault="00F72526" w:rsidP="003957BD" w:rsidR="00AF02C3" w:rsidRPr="0065620B">
      <w:pPr>
        <w:jc w:val="both"/>
      </w:pPr>
      <w:r w:rsidRPr="0065620B">
        <w:tab/>
      </w:r>
    </w:p>
    <w:p w:rsidRDefault="00F72526" w:rsidP="009C26FD" w:rsidR="00F72526" w:rsidRPr="003957BD">
      <w:pPr>
        <w:jc w:val="both"/>
      </w:pPr>
      <w:r w:rsidRPr="0065620B">
        <w:tab/>
        <w:t xml:space="preserve">Dužnik </w:t>
      </w:r>
      <w:r w:rsidR="00B23FA9">
        <w:rPr>
          <w:bCs/>
        </w:rPr>
        <w:t>POLANDA društvo s ograničenom odgovornošću za ribarstvo Kraljevica, Kalina 22 (</w:t>
      </w:r>
      <w:r w:rsidR="00B23FA9" w:rsidRPr="000C5725">
        <w:rPr>
          <w:bCs/>
        </w:rPr>
        <w:t xml:space="preserve">MBS </w:t>
      </w:r>
      <w:r w:rsidR="00B23FA9" w:rsidRPr="000C5725">
        <w:t xml:space="preserve">040264051 - </w:t>
      </w:r>
      <w:r w:rsidR="00B23FA9" w:rsidRPr="000C5725">
        <w:rPr>
          <w:bCs/>
        </w:rPr>
        <w:t xml:space="preserve">OIB </w:t>
      </w:r>
      <w:r w:rsidR="00B23FA9" w:rsidRPr="000C5725">
        <w:t>75009573438)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>1. Zakona o financijskom poslovanju i predstečajnoj nagodbi (</w:t>
      </w:r>
      <w:r w:rsidR="009124E0">
        <w:t xml:space="preserve"> „</w:t>
      </w:r>
      <w:r w:rsidR="0094135F" w:rsidRPr="0065620B">
        <w:t>Narodne novine</w:t>
      </w:r>
      <w:r w:rsidR="009124E0">
        <w:t>“</w:t>
      </w:r>
      <w:r w:rsidR="0094135F" w:rsidRPr="0065620B">
        <w:t xml:space="preserve"> br</w:t>
      </w:r>
      <w:r w:rsidR="009124E0">
        <w:t>.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predstečajne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>ispunjene zakonske pretpostavke za sklapanje pr</w:t>
      </w:r>
      <w:r w:rsidR="003F2BAF" w:rsidRPr="0065620B">
        <w:t xml:space="preserve">edstečajne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predstečajne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predstečajne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7F26C3">
        <w:rPr>
          <w:bCs/>
        </w:rPr>
        <w:t>3</w:t>
      </w:r>
      <w:r w:rsidR="009124E0" w:rsidRPr="009124E0">
        <w:rPr>
          <w:bCs/>
        </w:rPr>
        <w:t>. ožujka 2016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</w:t>
      </w:r>
      <w:r w:rsidR="007F26C3">
        <w:rPr>
          <w:bCs/>
        </w:rPr>
        <w:t xml:space="preserve">4. </w:t>
      </w:r>
      <w:r w:rsidR="007F26C3">
        <w:rPr>
          <w:bCs/>
        </w:rPr>
        <w:lastRenderedPageBreak/>
        <w:t>ožujka</w:t>
      </w:r>
      <w:r w:rsidR="00155F5B" w:rsidRPr="0065620B">
        <w:rPr>
          <w:bCs/>
        </w:rPr>
        <w:t xml:space="preserve">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predstečajne nagodbe uredno pozvani dužnik i vjerovni</w:t>
      </w:r>
      <w:r w:rsidR="00A756B4">
        <w:t>ci</w:t>
      </w:r>
      <w:r w:rsidR="000E7D7B" w:rsidRPr="0065620B">
        <w:t xml:space="preserve"> predstečajne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9C26FD">
      <w:pPr>
        <w:jc w:val="both"/>
      </w:pPr>
      <w:r w:rsidRPr="0065620B">
        <w:tab/>
      </w:r>
      <w:r w:rsidRPr="009C26FD">
        <w:t>Na ročištu</w:t>
      </w:r>
      <w:r w:rsidR="003F2BAF" w:rsidRPr="009C26FD">
        <w:t xml:space="preserve"> za sklapanje predstečajne nagodb</w:t>
      </w:r>
      <w:r w:rsidR="00887098" w:rsidRPr="009C26FD">
        <w:t>e</w:t>
      </w:r>
      <w:r w:rsidR="003F2BAF" w:rsidRPr="009C26FD">
        <w:t xml:space="preserve"> održanom dana </w:t>
      </w:r>
      <w:r w:rsidR="009124E0">
        <w:t xml:space="preserve">11. svibnja </w:t>
      </w:r>
      <w:r w:rsidR="00887023" w:rsidRPr="009C26FD">
        <w:t>201</w:t>
      </w:r>
      <w:r w:rsidR="0071469E" w:rsidRPr="009C26FD">
        <w:t>6</w:t>
      </w:r>
      <w:r w:rsidR="00887023" w:rsidRPr="009C26FD">
        <w:t>.</w:t>
      </w:r>
      <w:r w:rsidRPr="009C26FD">
        <w:t xml:space="preserve">  pristanak na </w:t>
      </w:r>
      <w:r w:rsidR="003F2BAF" w:rsidRPr="009C26FD">
        <w:t xml:space="preserve">sklapanje predložene predstečajne nagodbe na osnovu </w:t>
      </w:r>
      <w:r w:rsidRPr="009C26FD">
        <w:t>plan</w:t>
      </w:r>
      <w:r w:rsidR="003F2BAF" w:rsidRPr="009C26FD">
        <w:t>a</w:t>
      </w:r>
      <w:r w:rsidRPr="009C26FD">
        <w:t xml:space="preserve"> financijskog restrukturiranja dali su dužnik</w:t>
      </w:r>
      <w:r w:rsidR="001141D0" w:rsidRPr="009C26FD">
        <w:t xml:space="preserve"> i</w:t>
      </w:r>
      <w:r w:rsidRPr="009C26FD">
        <w:t xml:space="preserve"> vjerovni</w:t>
      </w:r>
      <w:r w:rsidR="00D6167B" w:rsidRPr="009C26FD">
        <w:t>ci</w:t>
      </w:r>
      <w:r w:rsidR="001141D0" w:rsidRPr="009C26FD">
        <w:t xml:space="preserve"> </w:t>
      </w:r>
      <w:r w:rsidRPr="009C26FD">
        <w:t xml:space="preserve">koji </w:t>
      </w:r>
      <w:r w:rsidR="00D6167B" w:rsidRPr="009C26FD">
        <w:t>su</w:t>
      </w:r>
      <w:r w:rsidR="00911EE1" w:rsidRPr="009C26FD">
        <w:t xml:space="preserve"> </w:t>
      </w:r>
      <w:r w:rsidR="00887098" w:rsidRPr="009C26FD">
        <w:t>sudjelova</w:t>
      </w:r>
      <w:r w:rsidR="00D6167B" w:rsidRPr="009C26FD">
        <w:t>li</w:t>
      </w:r>
      <w:r w:rsidR="00887098" w:rsidRPr="009C26FD">
        <w:t xml:space="preserve"> </w:t>
      </w:r>
      <w:r w:rsidRPr="009C26FD">
        <w:t>u glasovanju s utvrđen</w:t>
      </w:r>
      <w:r w:rsidR="00D6167B" w:rsidRPr="009C26FD">
        <w:t>im</w:t>
      </w:r>
      <w:r w:rsidRPr="009C26FD">
        <w:t xml:space="preserve"> tražbin</w:t>
      </w:r>
      <w:r w:rsidR="00D6167B" w:rsidRPr="009C26FD">
        <w:t>ama</w:t>
      </w:r>
      <w:r w:rsidRPr="009C26FD">
        <w:t xml:space="preserve"> u </w:t>
      </w:r>
      <w:r w:rsidR="0064224F" w:rsidRPr="009C26FD">
        <w:t xml:space="preserve">iznosu od </w:t>
      </w:r>
      <w:r w:rsidR="009124E0" w:rsidRPr="009124E0">
        <w:rPr>
          <w:color w:val="000000"/>
        </w:rPr>
        <w:t>490.511,60</w:t>
      </w:r>
      <w:r w:rsidR="009C26FD" w:rsidRPr="009C26FD">
        <w:rPr>
          <w:color w:val="000000"/>
        </w:rPr>
        <w:t xml:space="preserve"> kn</w:t>
      </w:r>
      <w:r w:rsidR="00517483" w:rsidRPr="009C26FD">
        <w:rPr>
          <w:bCs/>
        </w:rPr>
        <w:t>,</w:t>
      </w:r>
      <w:r w:rsidRPr="009C26FD">
        <w:t xml:space="preserve"> </w:t>
      </w:r>
      <w:r w:rsidR="0064224F" w:rsidRPr="009C26FD">
        <w:t>a</w:t>
      </w:r>
      <w:r w:rsidRPr="009C26FD">
        <w:t xml:space="preserve"> čij</w:t>
      </w:r>
      <w:r w:rsidR="00C526B6" w:rsidRPr="009C26FD">
        <w:t>e</w:t>
      </w:r>
      <w:r w:rsidRPr="009C26FD">
        <w:t xml:space="preserve"> tražbin</w:t>
      </w:r>
      <w:r w:rsidR="00C526B6" w:rsidRPr="009C26FD">
        <w:t>e</w:t>
      </w:r>
      <w:r w:rsidRPr="009C26FD">
        <w:t xml:space="preserve"> čin</w:t>
      </w:r>
      <w:r w:rsidR="00C526B6" w:rsidRPr="009C26FD">
        <w:t>e</w:t>
      </w:r>
      <w:r w:rsidRPr="009C26FD">
        <w:t xml:space="preserve"> potrebnu većinu iz </w:t>
      </w:r>
      <w:r w:rsidR="00887098" w:rsidRPr="009C26FD">
        <w:t xml:space="preserve">odredbe </w:t>
      </w:r>
      <w:r w:rsidRPr="009C26FD">
        <w:t>čl</w:t>
      </w:r>
      <w:r w:rsidR="006F4914" w:rsidRPr="009C26FD">
        <w:t>anka</w:t>
      </w:r>
      <w:r w:rsidRPr="009C26FD">
        <w:t xml:space="preserve"> 63. st</w:t>
      </w:r>
      <w:r w:rsidR="003F2BAF" w:rsidRPr="009C26FD">
        <w:t>avak</w:t>
      </w:r>
      <w:r w:rsidRPr="009C26FD">
        <w:t xml:space="preserve"> 2. ZFPPN.</w:t>
      </w:r>
    </w:p>
    <w:p w:rsidRDefault="003F2BAF" w:rsidP="00F72526" w:rsidR="003F2BAF" w:rsidRPr="009C26FD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>Kako su na ročištu za sklapanje predstečajne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>Budući je odredbom članka 66. stavak 13. ZFPPN propisano da predstečajna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9124E0">
        <w:t>11</w:t>
      </w:r>
      <w:r w:rsidR="009124E0" w:rsidRPr="0065620B">
        <w:t xml:space="preserve">. </w:t>
      </w:r>
      <w:r w:rsidR="009124E0">
        <w:t xml:space="preserve">svibnja </w:t>
      </w:r>
      <w:r w:rsidR="009124E0" w:rsidRPr="0065620B">
        <w:t>2016.</w:t>
      </w:r>
      <w:r w:rsidRPr="0065620B">
        <w:t xml:space="preserve">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7F26C3" w:rsidP="003F2BAF" w:rsidR="008D0135" w:rsidRPr="0065620B">
      <w:pPr>
        <w:ind w:left="7080"/>
      </w:pPr>
      <w:r>
        <w:t xml:space="preserve">    </w:t>
      </w:r>
      <w:r w:rsidR="008D0135" w:rsidRPr="0065620B">
        <w:t>Sudac</w:t>
      </w:r>
    </w:p>
    <w:p w:rsidRDefault="007F26C3" w:rsidP="00CC1487" w:rsidR="00E53F3F" w:rsidRPr="0065620B">
      <w:pPr>
        <w:ind w:left="7080"/>
      </w:pPr>
      <w:r>
        <w:t xml:space="preserve">    </w:t>
      </w:r>
      <w:r w:rsidR="003F2BAF"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15393C" w:rsidP="007F26C3" w:rsidR="0015393C"/>
    <w:p w:rsidRDefault="007F26C3" w:rsidP="007F26C3" w:rsidR="007F26C3" w:rsidRPr="0065620B"/>
    <w:p w:rsidRDefault="008D0135" w:rsidP="002B35A0" w:rsidR="008D0135" w:rsidRPr="0065620B">
      <w:pPr>
        <w:jc w:val="center"/>
      </w:pPr>
    </w:p>
    <w:p w:rsidRDefault="007F26C3" w:rsidP="008D0135" w:rsidR="0015393C">
      <w:pPr>
        <w:jc w:val="both"/>
      </w:pPr>
      <w:r>
        <w:lastRenderedPageBreak/>
        <w:t>Rj.</w:t>
      </w:r>
      <w:r w:rsidR="0015393C">
        <w:t>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57DC1">
        <w:t>spis u kal. 15. 0</w:t>
      </w:r>
      <w:r w:rsidR="009124E0">
        <w:t>6</w:t>
      </w:r>
      <w:r w:rsidR="00357DC1">
        <w:t xml:space="preserve">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9124E0">
        <w:t>11</w:t>
      </w:r>
      <w:r w:rsidR="009124E0" w:rsidRPr="0065620B">
        <w:t xml:space="preserve">. </w:t>
      </w:r>
      <w:r w:rsidR="009124E0">
        <w:t xml:space="preserve">svibnja </w:t>
      </w:r>
      <w:r w:rsidR="009124E0" w:rsidRPr="0065620B">
        <w:t>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7FC" w:rsidR="003A37FC">
      <w:r>
        <w:separator/>
      </w:r>
    </w:p>
  </w:endnote>
  <w:endnote w:id="0" w:type="continuationSeparator">
    <w:p w:rsidRDefault="003A37FC" w:rsidR="003A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9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7FC" w:rsidR="003A37FC">
      <w:r>
        <w:separator/>
      </w:r>
    </w:p>
  </w:footnote>
  <w:footnote w:id="0" w:type="continuationSeparator">
    <w:p w:rsidRDefault="003A37FC" w:rsidR="003A3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Posl. br. 7 Stpn-</w:t>
    </w:r>
    <w:r w:rsidR="00010703">
      <w:t>8</w:t>
    </w:r>
    <w:r w:rsidR="009F023E">
      <w:t>/1</w:t>
    </w:r>
    <w:r w:rsidR="009C26FD">
      <w:t>6</w:t>
    </w:r>
    <w:r w:rsidR="009F023E">
      <w:t>-</w:t>
    </w:r>
    <w:r w:rsidR="007F26C3">
      <w:t>9</w:t>
    </w:r>
    <w:r w:rsidR="009C26FD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0703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001A"/>
    <w:rsid w:val="000B1811"/>
    <w:rsid w:val="000B1ECE"/>
    <w:rsid w:val="000C22CB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17354"/>
    <w:rsid w:val="003254CE"/>
    <w:rsid w:val="00332EC7"/>
    <w:rsid w:val="00357DC1"/>
    <w:rsid w:val="00383A87"/>
    <w:rsid w:val="00392D76"/>
    <w:rsid w:val="003957BD"/>
    <w:rsid w:val="00397A71"/>
    <w:rsid w:val="003A1CD0"/>
    <w:rsid w:val="003A37FC"/>
    <w:rsid w:val="003B3C5B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630B6"/>
    <w:rsid w:val="00485403"/>
    <w:rsid w:val="00497068"/>
    <w:rsid w:val="004B2C7F"/>
    <w:rsid w:val="004C2C48"/>
    <w:rsid w:val="004D3D3E"/>
    <w:rsid w:val="004E2088"/>
    <w:rsid w:val="004F094F"/>
    <w:rsid w:val="00507333"/>
    <w:rsid w:val="00517483"/>
    <w:rsid w:val="00531FFE"/>
    <w:rsid w:val="005328DA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92FDE"/>
    <w:rsid w:val="005A2D21"/>
    <w:rsid w:val="005B72D2"/>
    <w:rsid w:val="005F4446"/>
    <w:rsid w:val="005F69EC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1EAC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E6ED8"/>
    <w:rsid w:val="007F26C3"/>
    <w:rsid w:val="007F709F"/>
    <w:rsid w:val="007F78D9"/>
    <w:rsid w:val="0081054E"/>
    <w:rsid w:val="00812CC8"/>
    <w:rsid w:val="00812DCC"/>
    <w:rsid w:val="008138C3"/>
    <w:rsid w:val="00823115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24E0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C0B34"/>
    <w:rsid w:val="009C180D"/>
    <w:rsid w:val="009C26FD"/>
    <w:rsid w:val="009D5ADB"/>
    <w:rsid w:val="009F023E"/>
    <w:rsid w:val="009F256A"/>
    <w:rsid w:val="009F3484"/>
    <w:rsid w:val="00A31319"/>
    <w:rsid w:val="00A42ED0"/>
    <w:rsid w:val="00A5585A"/>
    <w:rsid w:val="00A7567D"/>
    <w:rsid w:val="00A756B4"/>
    <w:rsid w:val="00A84978"/>
    <w:rsid w:val="00A876C9"/>
    <w:rsid w:val="00A934A3"/>
    <w:rsid w:val="00A955DF"/>
    <w:rsid w:val="00AB047F"/>
    <w:rsid w:val="00AF02C3"/>
    <w:rsid w:val="00AF0498"/>
    <w:rsid w:val="00AF0EA6"/>
    <w:rsid w:val="00AF58F1"/>
    <w:rsid w:val="00B0672A"/>
    <w:rsid w:val="00B238B0"/>
    <w:rsid w:val="00B23FA9"/>
    <w:rsid w:val="00B2760F"/>
    <w:rsid w:val="00B32ADD"/>
    <w:rsid w:val="00B32D26"/>
    <w:rsid w:val="00B40DB6"/>
    <w:rsid w:val="00B41623"/>
    <w:rsid w:val="00B43F04"/>
    <w:rsid w:val="00B605A4"/>
    <w:rsid w:val="00B647F6"/>
    <w:rsid w:val="00B74045"/>
    <w:rsid w:val="00B96B24"/>
    <w:rsid w:val="00BC23A8"/>
    <w:rsid w:val="00BC2635"/>
    <w:rsid w:val="00BC4294"/>
    <w:rsid w:val="00BC53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688A"/>
    <w:rsid w:val="00DA6FFB"/>
    <w:rsid w:val="00DB2CB8"/>
    <w:rsid w:val="00DB3DB3"/>
    <w:rsid w:val="00DC1677"/>
    <w:rsid w:val="00DD3265"/>
    <w:rsid w:val="00DF08A3"/>
    <w:rsid w:val="00DF7A80"/>
    <w:rsid w:val="00E00FFF"/>
    <w:rsid w:val="00E04F50"/>
    <w:rsid w:val="00E15C9F"/>
    <w:rsid w:val="00E20C6C"/>
    <w:rsid w:val="00E53F3F"/>
    <w:rsid w:val="00E72B6F"/>
    <w:rsid w:val="00E922A7"/>
    <w:rsid w:val="00EB26C1"/>
    <w:rsid w:val="00EC44F1"/>
    <w:rsid w:val="00ED15C4"/>
    <w:rsid w:val="00EE5EC8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9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9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9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9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9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9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9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9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9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9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06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POLANDA d.o.o.  Kraljevica</izvorni_sadrzaj>
    <derivirana_varijabla naziv="DomainObject.Predmet.StrankaFormated_1">  POLANDA d.o.o.  Kraljevica</derivirana_varijabla>
  </DomainObject.Predmet.StrankaFormated>
  <DomainObject.Predmet.StrankaFormatedOIB>
    <izvorni_sadrzaj>  POLANDA d.o.o.  Kraljevica, OIB 75009573438</izvorni_sadrzaj>
    <derivirana_varijabla naziv="DomainObject.Predmet.StrankaFormatedOIB_1">  POLANDA d.o.o.  Kraljevica, OIB 75009573438</derivirana_varijabla>
  </DomainObject.Predmet.StrankaFormatedOIB>
  <DomainObject.Predmet.StrankaFormatedWithAdress>
    <izvorni_sadrzaj> POLANDA d.o.o.  Kraljevica, Kalina 22, 51262 Kraljevica</izvorni_sadrzaj>
    <derivirana_varijabla naziv="DomainObject.Predmet.StrankaFormatedWithAdress_1"> POLANDA d.o.o.  Kraljevica, Kalina 22, 51262 Kraljevica</derivirana_varijabla>
  </DomainObject.Predmet.StrankaFormatedWithAdress>
  <DomainObject.Predmet.StrankaFormatedWithAdressOIB>
    <izvorni_sadrzaj> POLANDA d.o.o.  Kraljevica, OIB 75009573438, Kalina 22, 51262 Kraljevica</izvorni_sadrzaj>
    <derivirana_varijabla naziv="DomainObject.Predmet.StrankaFormatedWithAdressOIB_1"> POLANDA d.o.o.  Kraljevica, OIB 75009573438, Kalina 22, 51262 Kraljevica</derivirana_varijabla>
  </DomainObject.Predmet.StrankaFormatedWithAdressOIB>
  <DomainObject.Predmet.StrankaWithAdress>
    <izvorni_sadrzaj>POLANDA d.o.o.  Kraljevica Kalina 22,51262 Kraljevica</izvorni_sadrzaj>
    <derivirana_varijabla naziv="DomainObject.Predmet.StrankaWithAdress_1">POLANDA d.o.o.  Kraljevica Kalina 22,51262 Kraljevica</derivirana_varijabla>
  </DomainObject.Predmet.StrankaWithAdress>
  <DomainObject.Predmet.StrankaWithAdressOIB>
    <izvorni_sadrzaj>POLANDA d.o.o.  Kraljevica, OIB 75009573438, Kalina 22,51262 Kraljevica</izvorni_sadrzaj>
    <derivirana_varijabla naziv="DomainObject.Predmet.StrankaWithAdressOIB_1">POLANDA d.o.o.  Kraljevica, OIB 75009573438, Kalina 22,51262 Kraljevica</derivirana_varijabla>
  </DomainObject.Predmet.StrankaWithAdressOIB>
  <DomainObject.Predmet.StrankaNazivFormated>
    <izvorni_sadrzaj>POLANDA d.o.o.  Kraljevica</izvorni_sadrzaj>
    <derivirana_varijabla naziv="DomainObject.Predmet.StrankaNazivFormated_1">POLANDA d.o.o.  Kraljevica</derivirana_varijabla>
  </DomainObject.Predmet.StrankaNazivFormated>
  <DomainObject.Predmet.StrankaNazivFormatedOIB>
    <izvorni_sadrzaj>POLANDA d.o.o.  Kraljevica, OIB 75009573438</izvorni_sadrzaj>
    <derivirana_varijabla naziv="DomainObject.Predmet.StrankaNazivFormatedOIB_1">POLANDA d.o.o.  Kraljevica, OIB 75009573438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POLANDA d.o.o.  Kraljevica</item>
    </izvorni_sadrzaj>
    <derivirana_varijabla naziv="DomainObject.Predmet.StrankaListFormated_1">
      <item>POLANDA d.o.o.  Kraljevica</item>
    </derivirana_varijabla>
  </DomainObject.Predmet.StrankaListFormated>
  <DomainObject.Predmet.StrankaListFormatedOIB>
    <izvorni_sadrzaj>
      <item>POLANDA d.o.o.  Kraljevica, OIB 75009573438</item>
    </izvorni_sadrzaj>
    <derivirana_varijabla naziv="DomainObject.Predmet.StrankaListFormatedOIB_1">
      <item>POLANDA d.o.o.  Kraljevica, OIB 75009573438</item>
    </derivirana_varijabla>
  </DomainObject.Predmet.StrankaListFormatedOIB>
  <DomainObject.Predmet.StrankaListFormatedWithAdress>
    <izvorni_sadrzaj>
      <item>POLANDA d.o.o.  Kraljevica, Kalina 22, 51262 Kraljevica</item>
    </izvorni_sadrzaj>
    <derivirana_varijabla naziv="DomainObject.Predmet.StrankaListFormatedWithAdress_1">
      <item>POLANDA d.o.o.  Kraljevica, Kalina 22, 51262 Kraljevica</item>
    </derivirana_varijabla>
  </DomainObject.Predmet.StrankaListFormatedWithAdress>
  <DomainObject.Predmet.StrankaListFormatedWithAdressOIB>
    <izvorni_sadrzaj>
      <item>POLANDA d.o.o.  Kraljevica, OIB 75009573438, Kalina 22, 51262 Kraljevica</item>
    </izvorni_sadrzaj>
    <derivirana_varijabla naziv="DomainObject.Predmet.StrankaListFormatedWithAdressOIB_1">
      <item>POLANDA d.o.o.  Kraljevica, OIB 75009573438, Kalina 22, 51262 Kraljevica</item>
    </derivirana_varijabla>
  </DomainObject.Predmet.StrankaListFormatedWithAdressOIB>
  <DomainObject.Predmet.StrankaListNazivFormated>
    <izvorni_sadrzaj>
      <item>POLANDA d.o.o.  Kraljevica</item>
    </izvorni_sadrzaj>
    <derivirana_varijabla naziv="DomainObject.Predmet.StrankaListNazivFormated_1">
      <item>POLANDA d.o.o.  Kraljevica</item>
    </derivirana_varijabla>
  </DomainObject.Predmet.StrankaListNazivFormated>
  <DomainObject.Predmet.StrankaListNazivFormatedOIB>
    <izvorni_sadrzaj>
      <item>POLANDA d.o.o.  Kraljevica, OIB 75009573438</item>
    </izvorni_sadrzaj>
    <derivirana_varijabla naziv="DomainObject.Predmet.StrankaListNazivFormatedOIB_1">
      <item>POLANDA d.o.o.  Kraljevica, OIB 75009573438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POLANDA d.o.o.  Kraljevica</izvorni_sadrzaj>
    <derivirana_varijabla naziv="DomainObject.Predmet.StrankaIDrugi_1">POLANDA d.o.o.  Kraljevica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POLANDA d.o.o.  Kraljevica, OIB 75009573438, Kalina 22, 51262 Kraljevica</izvorni_sadrzaj>
    <derivirana_varijabla naziv="DomainObject.Predmet.StrankaIDrugiAdressOIB_1">POLANDA d.o.o.  Kraljevica, OIB 75009573438, Kalina 22, 51262 Kraljevica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POLANDA d.o.o.  Kraljevica</item>
    </izvorni_sadrzaj>
    <derivirana_varijabla naziv="DomainObject.Predmet.SudioniciListNaziv_1">
      <item>POLANDA d.o.o.  Kraljevica</item>
    </derivirana_varijabla>
  </DomainObject.Predmet.SudioniciListNaziv>
  <DomainObject.Predmet.SudioniciListAdressOIB>
    <izvorni_sadrzaj>
      <item>POLANDA d.o.o.  Kraljevica, OIB 75009573438, Kalina 22,51262 Kraljevica</item>
    </izvorni_sadrzaj>
    <derivirana_varijabla naziv="DomainObject.Predmet.SudioniciListAdressOIB_1">
      <item>POLANDA d.o.o.  Kraljevica, OIB 75009573438, Kalina 22,51262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75009573438</item>
    </izvorni_sadrzaj>
    <derivirana_varijabla naziv="DomainObject.Predmet.SudioniciListNazivOIB_1">
      <item>, OIB 75009573438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26C18-401A-4D8B-92FD-BDF3A8F47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4112</properties:Words>
  <properties:Characters>22291</properties:Characters>
  <properties:Lines>580</properties:Lines>
  <properties:Paragraphs>251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26267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2016-05-13T12:13:00Z</dcterms:created>
  <dc:creator>ksarlija</dc:creator>
  <cp:lastModifiedBy>Sonja Krapić</cp:lastModifiedBy>
  <cp:lastPrinted>2016-05-13T12:14:00Z</cp:lastPrinted>
  <dcterms:modified xmlns:xsi="http://www.w3.org/2001/XMLSchema-instance" xsi:type="dcterms:W3CDTF">2016-05-13T12:15:00Z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