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8c83" w14:paraId="db78c83" w:rsidRDefault="00C169C2" w:rsidP="00E76E22" w:rsidR="00E76E22">
      <w:pPr>
        <w:jc w:val="right"/>
        <w15:collapsed w:val="false"/>
      </w:pPr>
      <w:bookmarkStart w:name="_GoBack" w:id="0"/>
      <w:bookmarkEnd w:id="0"/>
      <w:r>
        <w:t xml:space="preserve"> 9</w:t>
      </w:r>
      <w:r w:rsidR="00E76E22">
        <w:t xml:space="preserve"> St-</w:t>
      </w:r>
      <w:r>
        <w:t>710/18-10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C169C2">
        <w:rPr>
          <w:b/>
        </w:rPr>
        <w:t xml:space="preserve"> </w:t>
      </w:r>
      <w:r w:rsidR="00C169C2" w:rsidRPr="007B068A">
        <w:t>AUTOSERVIS KIKO j.d.o.</w:t>
      </w:r>
      <w:r w:rsidR="002428C3">
        <w:t>o.</w:t>
      </w:r>
      <w:r w:rsidR="00C169C2" w:rsidRPr="007B068A">
        <w:t xml:space="preserve"> </w:t>
      </w:r>
      <w:r w:rsidR="002428C3">
        <w:t>Oštarije</w:t>
      </w:r>
      <w:r w:rsidR="00C169C2" w:rsidRPr="007B068A">
        <w:t>,</w:t>
      </w:r>
      <w:r w:rsidR="002428C3">
        <w:t xml:space="preserve"> </w:t>
      </w:r>
      <w:r w:rsidR="00C169C2" w:rsidRPr="007B068A">
        <w:t>Graba 439,</w:t>
      </w:r>
      <w:r w:rsidR="002428C3">
        <w:t xml:space="preserve"> </w:t>
      </w:r>
      <w:r w:rsidR="00C169C2" w:rsidRPr="007B068A">
        <w:t>OIB:</w:t>
      </w:r>
      <w:r w:rsidR="002428C3">
        <w:t xml:space="preserve"> </w:t>
      </w:r>
      <w:r w:rsidR="00C169C2" w:rsidRPr="007B068A">
        <w:t>24740216103,</w:t>
      </w:r>
      <w:r w:rsidR="002428C3">
        <w:t xml:space="preserve"> </w:t>
      </w:r>
      <w:r w:rsidR="00C169C2" w:rsidRPr="007B068A">
        <w:t>MBS: 080950952</w:t>
      </w:r>
      <w:r w:rsidR="002428C3" w:rsidRPr="002428C3">
        <w:t>, 2</w:t>
      </w:r>
      <w:r w:rsidR="002428C3">
        <w:rPr>
          <w:b/>
        </w:rPr>
        <w:t xml:space="preserve">. </w:t>
      </w:r>
      <w:r w:rsidR="002428C3">
        <w:t>studenog</w:t>
      </w:r>
      <w:r w:rsidR="00325E79">
        <w:t xml:space="preserve"> 2018</w:t>
      </w:r>
      <w:r w:rsidR="002428C3">
        <w:t xml:space="preserve">.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428C3" w:rsidR="009B61F0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C169C2" w:rsidRPr="007B068A">
        <w:t>AUTOSERVIS KIKO j.d.o.</w:t>
      </w:r>
      <w:r w:rsidR="00576E08">
        <w:t>o.</w:t>
      </w:r>
      <w:r w:rsidR="00C169C2" w:rsidRPr="007B068A">
        <w:t xml:space="preserve"> </w:t>
      </w:r>
      <w:r w:rsidR="00576E08">
        <w:t>Oštarije</w:t>
      </w:r>
      <w:r w:rsidR="00C169C2" w:rsidRPr="007B068A">
        <w:t>,</w:t>
      </w:r>
      <w:r w:rsidR="00576E08">
        <w:t xml:space="preserve"> </w:t>
      </w:r>
      <w:r w:rsidR="00C169C2" w:rsidRPr="007B068A">
        <w:t>Graba 439,</w:t>
      </w:r>
      <w:r w:rsidR="00576E08">
        <w:t xml:space="preserve"> </w:t>
      </w:r>
      <w:r w:rsidR="00C169C2" w:rsidRPr="007B068A">
        <w:t>OIB:</w:t>
      </w:r>
      <w:r w:rsidR="00576E08">
        <w:t xml:space="preserve"> </w:t>
      </w:r>
      <w:r w:rsidR="00C169C2" w:rsidRPr="007B068A">
        <w:t>24740216103,</w:t>
      </w:r>
      <w:r w:rsidR="00576E08">
        <w:t xml:space="preserve"> </w:t>
      </w:r>
      <w:r w:rsidR="00C169C2" w:rsidRPr="007B068A">
        <w:t>MBS: 080950952</w:t>
      </w:r>
      <w:r w:rsidR="00C169C2">
        <w:t xml:space="preserve"> </w:t>
      </w:r>
      <w:r>
        <w:t xml:space="preserve">da 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428C3" w:rsidRPr="002428C3">
        <w:t>710-18</w:t>
      </w:r>
      <w:r>
        <w:t xml:space="preserve"> kod Hrv</w:t>
      </w:r>
      <w:r w:rsidR="00963406">
        <w:t xml:space="preserve">atske poštanske banke iznos od </w:t>
      </w:r>
      <w:r w:rsidR="00EB019E" w:rsidRPr="002428C3">
        <w:t>20</w:t>
      </w:r>
      <w:r w:rsidR="005C0847" w:rsidRPr="002428C3">
        <w:t>.000,00</w:t>
      </w:r>
      <w:r w:rsidRPr="002428C3"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>
        <w:t>, te da u istom roku potvrdu o uplati dostave u sudski spis.</w:t>
      </w:r>
    </w:p>
    <w:p w:rsidRDefault="002428C3" w:rsidP="002428C3" w:rsidR="002428C3">
      <w:pPr>
        <w:pStyle w:val="Odlomakpopisa"/>
        <w:ind w:left="1410"/>
        <w:jc w:val="both"/>
      </w:pPr>
    </w:p>
    <w:p w:rsidRDefault="009B61F0" w:rsidP="002428C3" w:rsidR="009B61F0">
      <w:pPr>
        <w:pStyle w:val="Odlomakpopisa"/>
        <w:numPr>
          <w:ilvl w:val="0"/>
          <w:numId w:val="7"/>
        </w:numPr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2428C3" w:rsidP="002428C3" w:rsidR="002428C3">
      <w:pPr>
        <w:jc w:val="both"/>
      </w:pPr>
    </w:p>
    <w:p w:rsidRDefault="009B61F0" w:rsidP="002428C3" w:rsidR="009B61F0">
      <w:pPr>
        <w:pStyle w:val="Odlomakpopisa"/>
        <w:numPr>
          <w:ilvl w:val="0"/>
          <w:numId w:val="7"/>
        </w:numPr>
        <w:jc w:val="both"/>
      </w:pPr>
      <w:r>
        <w:t xml:space="preserve">Ako se stečajni postupak zaključi u skladu s odredbom članka </w:t>
      </w:r>
      <w:r w:rsidR="001448A0">
        <w:t>132</w:t>
      </w:r>
      <w:r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2428C3" w:rsidP="009B61F0" w:rsidR="002428C3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2E2AF7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C169C2">
        <w:t>FINA RC Zagreb</w:t>
      </w:r>
      <w:r w:rsidRPr="00DD2365">
        <w:t>,</w:t>
      </w:r>
      <w:r w:rsidR="00015125">
        <w:t xml:space="preserve"> </w:t>
      </w:r>
      <w:r w:rsidR="002E2AF7">
        <w:t>Podružnica Karlovac,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169C2">
        <w:t>5</w:t>
      </w:r>
      <w:r w:rsidR="002E2AF7">
        <w:t>.</w:t>
      </w:r>
      <w:r w:rsidR="00C169C2">
        <w:t xml:space="preserve"> lipnja</w:t>
      </w:r>
      <w:r w:rsidR="00FF6798">
        <w:t xml:space="preserve"> 20</w:t>
      </w:r>
      <w:r w:rsidR="00C169C2">
        <w:t>17</w:t>
      </w:r>
      <w:r w:rsidR="002E2AF7">
        <w:t xml:space="preserve">. 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>ečajnog postupka nad dužnikom</w:t>
      </w:r>
      <w:r w:rsidR="00C169C2" w:rsidRPr="00C169C2">
        <w:rPr>
          <w:b/>
        </w:rPr>
        <w:t xml:space="preserve"> </w:t>
      </w:r>
      <w:r w:rsidR="002E2AF7">
        <w:t xml:space="preserve">AUTOSERVIS KIKO j.d.o.o. </w:t>
      </w:r>
      <w:r w:rsidR="00C169C2" w:rsidRPr="007B068A">
        <w:t>O</w:t>
      </w:r>
      <w:r w:rsidR="002E2AF7">
        <w:t>štarije</w:t>
      </w:r>
      <w:r w:rsidR="00C169C2" w:rsidRPr="007B068A">
        <w:t>,</w:t>
      </w:r>
      <w:r w:rsidR="002E2AF7">
        <w:t xml:space="preserve"> </w:t>
      </w:r>
      <w:r w:rsidR="00C169C2" w:rsidRPr="007B068A">
        <w:t>Graba 439,</w:t>
      </w:r>
      <w:r w:rsidR="002E2AF7">
        <w:t xml:space="preserve"> </w:t>
      </w:r>
      <w:r w:rsidR="00C169C2" w:rsidRPr="007B068A">
        <w:t>OIB:24740216103,</w:t>
      </w:r>
      <w:r w:rsidR="002E2AF7">
        <w:t xml:space="preserve"> </w:t>
      </w:r>
      <w:r w:rsidR="00C169C2" w:rsidRPr="007B068A">
        <w:t>MBS: 080950952</w:t>
      </w:r>
      <w:r w:rsidRPr="00DD2365">
        <w:t xml:space="preserve"> </w:t>
      </w:r>
      <w:r w:rsidR="005C0847">
        <w:t xml:space="preserve">navodeći da dužnik na dan </w:t>
      </w:r>
    </w:p>
    <w:p w:rsidRDefault="002E2AF7" w:rsidP="002E2AF7" w:rsidR="002E2AF7">
      <w:pPr>
        <w:tabs>
          <w:tab w:pos="4050" w:val="left"/>
        </w:tabs>
        <w:jc w:val="center"/>
      </w:pPr>
      <w:r>
        <w:lastRenderedPageBreak/>
        <w:t>2</w:t>
      </w:r>
    </w:p>
    <w:p w:rsidRDefault="002E2AF7" w:rsidP="002E2AF7" w:rsidR="002E2AF7">
      <w:pPr>
        <w:jc w:val="right"/>
      </w:pPr>
      <w:r>
        <w:t>9 St-710/18-8</w:t>
      </w:r>
    </w:p>
    <w:p w:rsidRDefault="002E2AF7" w:rsidP="002E2AF7" w:rsidR="002E2AF7">
      <w:pPr>
        <w:tabs>
          <w:tab w:pos="4050" w:val="left"/>
        </w:tabs>
        <w:jc w:val="right"/>
      </w:pPr>
    </w:p>
    <w:p w:rsidRDefault="002E2AF7" w:rsidP="00160320" w:rsidR="002E2AF7">
      <w:pPr>
        <w:tabs>
          <w:tab w:pos="4050" w:val="left"/>
        </w:tabs>
        <w:jc w:val="both"/>
      </w:pPr>
    </w:p>
    <w:p w:rsidRDefault="0002336F" w:rsidP="00160320" w:rsidR="009650C6">
      <w:pPr>
        <w:tabs>
          <w:tab w:pos="4050" w:val="left"/>
        </w:tabs>
        <w:jc w:val="both"/>
      </w:pPr>
      <w:r>
        <w:t>22.6</w:t>
      </w:r>
      <w:r w:rsidR="002E2AF7">
        <w:t>.2018.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C169C2">
        <w:t>5.400,00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>
        <w:t>jednog</w:t>
      </w:r>
      <w:r w:rsidR="005C0847">
        <w:t xml:space="preserve"> zaposlenika.</w:t>
      </w:r>
      <w:r w:rsidR="002E20BE">
        <w:tab/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>Bud</w:t>
      </w:r>
      <w:r w:rsidR="00C169C2">
        <w:t xml:space="preserve">ući da je iz dokumentacije </w:t>
      </w:r>
      <w:r>
        <w:t xml:space="preserve"> dužnik</w:t>
      </w:r>
      <w:r w:rsidR="00C169C2">
        <w:t xml:space="preserve">a je </w:t>
      </w:r>
      <w:r>
        <w:t xml:space="preserve"> utvrđeno da dužnik nema imovine iz koje bi se mogli podmiriti troškovi kako prethodnog tako i otvorenog stečajnog postupka te budući da je iz prijedloga FINE od </w:t>
      </w:r>
      <w:r w:rsidR="00C169C2">
        <w:t>5. lipnja 2017</w:t>
      </w:r>
      <w:r w:rsidR="002E2AF7">
        <w:t xml:space="preserve">. 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C169C2">
        <w:t xml:space="preserve">5.400,00 </w:t>
      </w:r>
      <w:r>
        <w:t>kn valjalo je sukladno čl. 132 st. 1 Stečajnog zakona (NN 71/15) odlučiti kao u izreci pod točkom 1.</w:t>
      </w: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E2AF7">
        <w:t>2. studenog 2018.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2E2AF7" w:rsidP="004B741D" w:rsidR="007242CD">
      <w:pPr>
        <w:pStyle w:val="Tijeloteksta"/>
        <w:jc w:val="left"/>
      </w:pPr>
      <w:r>
        <w:t xml:space="preserve">      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E2AF7" w:rsidP="004B741D" w:rsidR="002E2AF7">
      <w:pPr>
        <w:pStyle w:val="Tijeloteksta"/>
        <w:jc w:val="left"/>
      </w:pPr>
      <w:r>
        <w:t>Zvjezdana Kovačić</w:t>
      </w:r>
      <w:r>
        <w:tab/>
      </w:r>
      <w:r>
        <w:tab/>
      </w:r>
      <w:r>
        <w:tab/>
      </w:r>
      <w:r>
        <w:tab/>
      </w:r>
      <w:r>
        <w:tab/>
        <w:t xml:space="preserve">          Jadranka Pajur Vranješ</w:t>
      </w:r>
    </w:p>
    <w:p w:rsidRDefault="00857D02" w:rsidP="004B741D" w:rsidR="00857D02">
      <w:pPr>
        <w:pStyle w:val="Tijeloteksta"/>
        <w:jc w:val="left"/>
      </w:pPr>
    </w:p>
    <w:p w:rsidRDefault="002E2AF7" w:rsidP="004B741D" w:rsidR="002E2AF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169C2">
        <w:t>20.11</w:t>
      </w:r>
      <w:r w:rsidR="006B33C7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AA0" w:rsidR="007C2AA0">
      <w:r>
        <w:separator/>
      </w:r>
    </w:p>
  </w:endnote>
  <w:endnote w:id="0" w:type="continuationSeparator">
    <w:p w:rsidRDefault="007C2AA0" w:rsidR="007C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AA0" w:rsidR="007C2AA0">
      <w:r>
        <w:separator/>
      </w:r>
    </w:p>
  </w:footnote>
  <w:footnote w:id="0" w:type="continuationSeparator">
    <w:p w:rsidRDefault="007C2AA0" w:rsidR="007C2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FF6CE6"/>
    <w:multiLevelType w:val="hybridMultilevel"/>
    <w:tmpl w:val="B2C4BB30"/>
    <w:lvl w:tplc="F4724AD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428C3"/>
    <w:rsid w:val="00252C63"/>
    <w:rsid w:val="00255E1A"/>
    <w:rsid w:val="002674D0"/>
    <w:rsid w:val="002675AA"/>
    <w:rsid w:val="00291B9C"/>
    <w:rsid w:val="00295AE7"/>
    <w:rsid w:val="002B2C69"/>
    <w:rsid w:val="002E20BE"/>
    <w:rsid w:val="002E2AF7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5D30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76E08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068A"/>
    <w:rsid w:val="007B7C12"/>
    <w:rsid w:val="007C031B"/>
    <w:rsid w:val="007C03FA"/>
    <w:rsid w:val="007C1241"/>
    <w:rsid w:val="007C2AA0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4C48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060F4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169C2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428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C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428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C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62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AUTOSERVIS KIKO j.d.o.o.</izvorni_sadrzaj>
    <derivirana_varijabla naziv="DomainObject.Predmet.ProtustrankaFormated_1">  AUTOSERVIS KIKO j.d.o.o.</derivirana_varijabla>
  </DomainObject.Predmet.ProtustrankaFormated>
  <DomainObject.Predmet.ProtustrankaFormatedOIB>
    <izvorni_sadrzaj>  AUTOSERVIS KIKO j.d.o.o., OIB 24740216103</izvorni_sadrzaj>
    <derivirana_varijabla naziv="DomainObject.Predmet.ProtustrankaFormatedOIB_1">  AUTOSERVIS KIKO j.d.o.o., OIB 24740216103</derivirana_varijabla>
  </DomainObject.Predmet.ProtustrankaFormatedOIB>
  <DomainObject.Predmet.ProtustrankaFormatedWithAdress>
    <izvorni_sadrzaj> AUTOSERVIS KIKO j.d.o.o., Graba 439, 47300 Oštarije</izvorni_sadrzaj>
    <derivirana_varijabla naziv="DomainObject.Predmet.ProtustrankaFormatedWithAdress_1"> AUTOSERVIS KIKO j.d.o.o., Graba 439, 47300 Oštarije</derivirana_varijabla>
  </DomainObject.Predmet.ProtustrankaFormatedWithAdress>
  <DomainObject.Predmet.ProtustrankaFormatedWithAdressOIB>
    <izvorni_sadrzaj> AUTOSERVIS KIKO j.d.o.o., OIB 24740216103, Graba 439, 47300 Oštarije</izvorni_sadrzaj>
    <derivirana_varijabla naziv="DomainObject.Predmet.ProtustrankaFormatedWithAdressOIB_1"> AUTOSERVIS KIKO j.d.o.o., OIB 24740216103, Graba 439, 47300 Oštarije</derivirana_varijabla>
  </DomainObject.Predmet.ProtustrankaFormatedWithAdressOIB>
  <DomainObject.Predmet.ProtustrankaWithAdress>
    <izvorni_sadrzaj>AUTOSERVIS KIKO j.d.o.o. Graba 439, 47300 Oštarije</izvorni_sadrzaj>
    <derivirana_varijabla naziv="DomainObject.Predmet.ProtustrankaWithAdress_1">AUTOSERVIS KIKO j.d.o.o. Graba 439, 47300 Oštarije</derivirana_varijabla>
  </DomainObject.Predmet.ProtustrankaWithAdress>
  <DomainObject.Predmet.ProtustrankaWithAdressOIB>
    <izvorni_sadrzaj>AUTOSERVIS KIKO j.d.o.o., OIB 24740216103, Graba 439, 47300 Oštarije</izvorni_sadrzaj>
    <derivirana_varijabla naziv="DomainObject.Predmet.ProtustrankaWithAdressOIB_1">AUTOSERVIS KIKO j.d.o.o., OIB 24740216103, Graba 439, 47300 Oštarije</derivirana_varijabla>
  </DomainObject.Predmet.ProtustrankaWithAdressOIB>
  <DomainObject.Predmet.ProtustrankaNazivFormated>
    <izvorni_sadrzaj>AUTOSERVIS KIKO j.d.o.o.</izvorni_sadrzaj>
    <derivirana_varijabla naziv="DomainObject.Predmet.ProtustrankaNazivFormated_1">AUTOSERVIS KIKO j.d.o.o.</derivirana_varijabla>
  </DomainObject.Predmet.ProtustrankaNazivFormated>
  <DomainObject.Predmet.ProtustrankaNazivFormatedOIB>
    <izvorni_sadrzaj>AUTOSERVIS KIKO j.d.o.o., OIB 24740216103</izvorni_sadrzaj>
    <derivirana_varijabla naziv="DomainObject.Predmet.ProtustrankaNazivFormatedOIB_1">AUTOSERVIS KIKO j.d.o.o., OIB 24740216103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AUTOSERVIS KIKO j.d.o.o.</item>
    </izvorni_sadrzaj>
    <derivirana_varijabla naziv="DomainObject.Predmet.ProtuStrankaListFormated_1">
      <item>AUTOSERVIS KIKO j.d.o.o.</item>
    </derivirana_varijabla>
  </DomainObject.Predmet.ProtuStrankaListFormated>
  <DomainObject.Predmet.ProtuStrankaListFormatedOIB>
    <izvorni_sadrzaj>
      <item>AUTOSERVIS KIKO j.d.o.o., OIB 24740216103</item>
    </izvorni_sadrzaj>
    <derivirana_varijabla naziv="DomainObject.Predmet.ProtuStrankaListFormatedOIB_1">
      <item>AUTOSERVIS KIKO j.d.o.o., OIB 24740216103</item>
    </derivirana_varijabla>
  </DomainObject.Predmet.ProtuStrankaListFormatedOIB>
  <DomainObject.Predmet.ProtuStrankaListFormatedWithAdress>
    <izvorni_sadrzaj>
      <item>AUTOSERVIS KIKO j.d.o.o., Graba 439, 47300 Oštarije</item>
    </izvorni_sadrzaj>
    <derivirana_varijabla naziv="DomainObject.Predmet.ProtuStrankaListFormatedWithAdress_1">
      <item>AUTOSERVIS KIKO j.d.o.o., Graba 439, 47300 Oštarije</item>
    </derivirana_varijabla>
  </DomainObject.Predmet.ProtuStrankaListFormatedWithAdress>
  <DomainObject.Predmet.ProtuStrankaListFormatedWithAdressOIB>
    <izvorni_sadrzaj>
      <item>AUTOSERVIS KIKO j.d.o.o., OIB 24740216103, Graba 439, 47300 Oštarije</item>
    </izvorni_sadrzaj>
    <derivirana_varijabla naziv="DomainObject.Predmet.ProtuStrankaListFormatedWithAdressOIB_1">
      <item>AUTOSERVIS KIKO j.d.o.o., OIB 24740216103, Graba 439, 47300 Oštarije</item>
    </derivirana_varijabla>
  </DomainObject.Predmet.ProtuStrankaListFormatedWithAdressOIB>
  <DomainObject.Predmet.ProtuStrankaListNazivFormated>
    <izvorni_sadrzaj>
      <item>AUTOSERVIS KIKO j.d.o.o.</item>
    </izvorni_sadrzaj>
    <derivirana_varijabla naziv="DomainObject.Predmet.ProtuStrankaListNazivFormated_1">
      <item>AUTOSERVIS KIKO j.d.o.o.</item>
    </derivirana_varijabla>
  </DomainObject.Predmet.ProtuStrankaListNazivFormated>
  <DomainObject.Predmet.ProtuStrankaListNazivFormatedOIB>
    <izvorni_sadrzaj>
      <item>AUTOSERVIS KIKO j.d.o.o., OIB 24740216103</item>
    </izvorni_sadrzaj>
    <derivirana_varijabla naziv="DomainObject.Predmet.ProtuStrankaListNazivFormatedOIB_1">
      <item>AUTOSERVIS KIKO j.d.o.o., OIB 24740216103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AUTOSERVIS KIKO j.d.o.o.</izvorni_sadrzaj>
    <derivirana_varijabla naziv="DomainObject.Predmet.ProtustrankaIDrugi_1">AUTOSERVIS KIKO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AUTOSERVIS KIKO j.d.o.o., OIB 24740216103, Graba 439, 47300 Oštarije</izvorni_sadrzaj>
    <derivirana_varijabla naziv="DomainObject.Predmet.ProtustrankaIDrugiAdressOIB_1">AUTOSERVIS KIKO j.d.o.o., OIB 24740216103, Graba 439,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 KIKO j.d.o.o.</item>
      <item>FINA regionalni centar Zagreb, podružnica Karlovac</item>
    </izvorni_sadrzaj>
    <derivirana_varijabla naziv="DomainObject.Predmet.SudioniciListNaziv_1">
      <item>AUTOSERVIS KIKO j.d.o.o.</item>
      <item>FINA regionalni centar Zagreb, podružnica Karlovac</item>
    </derivirana_varijabla>
  </DomainObject.Predmet.SudioniciListNaziv>
  <DomainObject.Predmet.SudioniciListAdressOIB>
    <izvorni_sadrzaj>
      <item>AUTOSERVIS KIKO j.d.o.o., OIB 24740216103, Graba 439,47300 Oštarije</item>
      <item>FINA regionalni centar Zagreb, podružnica Karlovac, OIB 85821130368, Vitezovićeva 1,47000 Karlovac</item>
    </izvorni_sadrzaj>
    <derivirana_varijabla naziv="DomainObject.Predmet.SudioniciListAdressOIB_1">
      <item>AUTOSERVIS KIKO j.d.o.o., OIB 24740216103, Graba 439,47300 Oštarije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24740216103</item>
      <item>, OIB 85821130368</item>
    </izvorni_sadrzaj>
    <derivirana_varijabla naziv="DomainObject.Predmet.SudioniciListNazivOIB_1">
      <item>, OIB 24740216103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AB259-50CF-4048-A8F7-55F0C5F66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2408</properties:Characters>
  <properties:Lines>98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2018-11-02T10:07:00Z</dcterms:created>
  <dc:creator>hermanj</dc:creator>
  <cp:lastModifiedBy>Zvjezdana Kovačić</cp:lastModifiedBy>
  <cp:lastPrinted>2018-10-04T06:56:00Z</cp:lastPrinted>
  <dcterms:modified xmlns:xsi="http://www.w3.org/2001/XMLSchema-instance" xsi:type="dcterms:W3CDTF">2018-11-02T10:10:00Z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(St-710-18 - POZIVNO.docx)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