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246b" w14:paraId="5ad246b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185418">
        <w:rPr>
          <w:b/>
        </w:rPr>
        <w:t>727</w:t>
      </w:r>
      <w:r w:rsidR="00826CC2">
        <w:rPr>
          <w:b/>
        </w:rPr>
        <w:t>/201</w:t>
      </w:r>
      <w:r w:rsidR="00CB6D73">
        <w:rPr>
          <w:b/>
        </w:rPr>
        <w:t>6</w:t>
      </w:r>
      <w:r w:rsidR="00826CC2">
        <w:rPr>
          <w:b/>
        </w:rPr>
        <w:t>-</w:t>
      </w:r>
      <w:r w:rsidR="00403FCD">
        <w:rPr>
          <w:b/>
        </w:rPr>
        <w:t>13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BC1284" w:rsidP="00754327" w:rsidR="00BC1284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185418" w:rsidRPr="00185418">
        <w:t>VITEZ GRADNJA j.d.o.o. za građevinarstvo i usluge, skraćena tvrtka: VITEZ GRADNJA j.d.o.o., Pleternica, Bana Josipa Jelačića 69, OIB 69612141540</w:t>
      </w:r>
      <w:r w:rsidR="00B804C6">
        <w:t>,</w:t>
      </w:r>
      <w:r w:rsidR="00461CB1">
        <w:t xml:space="preserve"> nakon održanog ročišta dana </w:t>
      </w:r>
      <w:r w:rsidR="00185418">
        <w:t>20. rujna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185418">
        <w:t>22. rujna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185418" w:rsidRPr="00185418">
        <w:t>VITEZ GRADNJA j.d.o.o. za građevinarstvo i usluge, skraćena tvrtka: VITEZ GRADNJA j.d.o.o., Pleternica, Bana Josipa Jelačića 69, OIB 69612141540</w:t>
      </w:r>
      <w:r w:rsidR="00185418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185418">
        <w:t>727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185418" w:rsidRPr="00185418">
        <w:t>VITEZ GRADNJA j.d.o.o. za građevinarstvo i usluge, skraćena tvrtka: VITEZ GRADNJA j.d.o.o., Pleternica, Bana Josipa Jelačića 69, OIB 69612141540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AB0EEC" w:rsidR="00AB0EEC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Slavonski Brod,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 xml:space="preserve">zakazano je i održano ročište </w:t>
      </w:r>
      <w:r w:rsidR="009A171D" w:rsidRPr="009A171D">
        <w:t xml:space="preserve">radi rasprave o pretpostavkama za </w:t>
      </w:r>
    </w:p>
    <w:p w:rsidRDefault="00AB0EEC" w:rsidP="00AB0EEC" w:rsidR="00AB0EEC">
      <w:pPr>
        <w:jc w:val="both"/>
      </w:pPr>
    </w:p>
    <w:p w:rsidRDefault="00AB0EEC" w:rsidP="00AB0EEC" w:rsidR="00AB0EEC">
      <w:pPr>
        <w:jc w:val="right"/>
      </w:pPr>
      <w:r w:rsidRPr="00AB0EEC">
        <w:rPr>
          <w:b/>
        </w:rPr>
        <w:lastRenderedPageBreak/>
        <w:t>Broj: 7/St-727/2016-13</w:t>
      </w:r>
    </w:p>
    <w:p w:rsidRDefault="00AB0EEC" w:rsidP="00AB0EEC" w:rsidR="00AB0EEC">
      <w:pPr>
        <w:jc w:val="both"/>
      </w:pPr>
    </w:p>
    <w:p w:rsidRDefault="00AB0EEC" w:rsidP="00AB0EEC" w:rsidR="00AB0EEC">
      <w:pPr>
        <w:jc w:val="both"/>
      </w:pPr>
    </w:p>
    <w:p w:rsidRDefault="009A171D" w:rsidP="00AB0EEC" w:rsidR="00005C84">
      <w:pPr>
        <w:jc w:val="both"/>
      </w:pPr>
      <w:r w:rsidRPr="009A171D">
        <w:t>otvaranje stečajnog postupka i očitovanja o prijedlogu za otvaranje stečajnog postupka</w:t>
      </w:r>
      <w:r>
        <w:t xml:space="preserve">  </w:t>
      </w:r>
      <w:r w:rsidR="00005C84">
        <w:t xml:space="preserve">nad stečajnim dužnikom </w:t>
      </w:r>
      <w:r w:rsidR="00185418" w:rsidRPr="00185418">
        <w:t>VITEZ GRADNJA j.d.o.o. za građevinarstvo i usluge, skraćena tvrtka: VITEZ GRADNJA j.d.o.o., Pleternica, Bana Josipa Jelačića 69, OIB 69612141540</w:t>
      </w:r>
      <w:r w:rsidR="00185418">
        <w:t xml:space="preserve"> </w:t>
      </w:r>
      <w:r>
        <w:t xml:space="preserve">dana </w:t>
      </w:r>
      <w:r w:rsidR="00185418">
        <w:t>20</w:t>
      </w:r>
      <w:r w:rsidR="00396294">
        <w:t>.</w:t>
      </w:r>
      <w:r w:rsidR="00185418">
        <w:t xml:space="preserve"> rujna</w:t>
      </w:r>
      <w:r>
        <w:t xml:space="preserve"> 2016. godine</w:t>
      </w:r>
      <w:r w:rsidR="00396294">
        <w:t>.</w:t>
      </w:r>
      <w:r w:rsidR="00005C84">
        <w:t xml:space="preserve"> </w:t>
      </w:r>
    </w:p>
    <w:p w:rsidRDefault="00396294" w:rsidP="009A171D" w:rsidR="009A171D">
      <w:pPr>
        <w:ind w:firstLine="1440"/>
        <w:jc w:val="both"/>
      </w:pPr>
      <w:r>
        <w:t>Na ročištu je saslušan zakons</w:t>
      </w:r>
      <w:r w:rsidR="00921A8E">
        <w:t>ki</w:t>
      </w:r>
      <w:r>
        <w:t xml:space="preserve"> zastupn</w:t>
      </w:r>
      <w:r w:rsidR="00921A8E">
        <w:t>ik</w:t>
      </w:r>
      <w:r w:rsidR="009A171D">
        <w:t xml:space="preserve"> stečajnog dužnik</w:t>
      </w:r>
      <w:r w:rsidR="001A41EF">
        <w:t>a</w:t>
      </w:r>
      <w:r w:rsidR="00185418">
        <w:t xml:space="preserve"> Zdravko Vitez</w:t>
      </w:r>
      <w:r w:rsidR="00FE7503">
        <w:t xml:space="preserve">, </w:t>
      </w:r>
      <w:r>
        <w:t xml:space="preserve">tijekom postupka </w:t>
      </w:r>
      <w:r w:rsidR="00FE7503">
        <w:t>po služ</w:t>
      </w:r>
      <w:r w:rsidR="00D41E09">
        <w:t>be</w:t>
      </w:r>
      <w:r w:rsidR="00FE7503">
        <w:t xml:space="preserve">noj dužnosti pribavljeno je posljednje javno objavljeno  financijsko izvješće – </w:t>
      </w:r>
      <w:r w:rsidR="00333C1B">
        <w:t>b</w:t>
      </w:r>
      <w:r w:rsidR="00FE7503">
        <w:t>ilanca za 201</w:t>
      </w:r>
      <w:r w:rsidR="00185418">
        <w:t>4</w:t>
      </w:r>
      <w:r w:rsidR="00FE7503">
        <w:t>. godinu</w:t>
      </w:r>
      <w:r w:rsidR="00CB6D73">
        <w:t xml:space="preserve">, </w:t>
      </w:r>
      <w:r w:rsidR="002416CC">
        <w:t xml:space="preserve">te </w:t>
      </w:r>
      <w:r w:rsidR="00CB6D73">
        <w:t>podaci o vlasništvu motornih vozila i nekretnina stečajnog dužnika,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5D3196">
        <w:t>17. ožujka</w:t>
      </w:r>
      <w:r w:rsidR="00CB6D73">
        <w:t xml:space="preserve"> </w:t>
      </w:r>
      <w:r>
        <w:t xml:space="preserve"> 201</w:t>
      </w:r>
      <w:r w:rsidR="005D3196">
        <w:t>6</w:t>
      </w:r>
      <w:r>
        <w:t xml:space="preserve">. u Očevidniku redoslijeda osnova za plaćanje ima evidentirane neizvršene osnove za plaćanje u neprekinutom razdoblju od 120 dana u ukupnom iznosu od </w:t>
      </w:r>
      <w:r w:rsidR="005D3196">
        <w:t>11.120,23</w:t>
      </w:r>
      <w:r>
        <w:t xml:space="preserve"> Kn te jednu zaposlenu osobu.</w:t>
      </w:r>
    </w:p>
    <w:p w:rsidRDefault="006279EA" w:rsidP="00405CF0" w:rsidR="00396294">
      <w:pPr>
        <w:ind w:firstLine="1440"/>
        <w:jc w:val="both"/>
      </w:pPr>
      <w:r>
        <w:t xml:space="preserve"> </w:t>
      </w:r>
      <w:r w:rsidR="00CB6D73">
        <w:t>Saslušanjem član</w:t>
      </w:r>
      <w:r w:rsidR="005D3196">
        <w:t>a</w:t>
      </w:r>
      <w:r w:rsidR="00396294">
        <w:t xml:space="preserve"> </w:t>
      </w:r>
      <w:r w:rsidR="00CB6D73">
        <w:t xml:space="preserve">uprave društva </w:t>
      </w:r>
      <w:r w:rsidR="005D3196">
        <w:t>Zdravka Vitez</w:t>
      </w:r>
      <w:r w:rsidR="00396294">
        <w:t xml:space="preserve"> utvrđeno je da je poslovni račun dužnika u blokadi koja</w:t>
      </w:r>
      <w:r w:rsidR="005D3196">
        <w:t xml:space="preserve"> je nastupila u 2015. godini te</w:t>
      </w:r>
      <w:r w:rsidR="00396294">
        <w:t xml:space="preserve"> traje i danas,</w:t>
      </w:r>
      <w:r w:rsidR="005D3196">
        <w:t xml:space="preserve"> kao i </w:t>
      </w:r>
      <w:r w:rsidR="00396294">
        <w:t xml:space="preserve">da je dužnik i prezadužen jer su njegove obveze veće od imovine. Iz ovog iskaza proizlazi da je </w:t>
      </w:r>
      <w:r w:rsidR="00333C1B">
        <w:t>član</w:t>
      </w:r>
      <w:r w:rsidR="005D3196">
        <w:t xml:space="preserve"> </w:t>
      </w:r>
      <w:r w:rsidR="00333C1B">
        <w:t xml:space="preserve"> društva </w:t>
      </w:r>
      <w:r w:rsidR="00396294">
        <w:t>uposlen u društvu, da dužnik nije vlasnik nekretnina, motornih vozila</w:t>
      </w:r>
      <w:r w:rsidR="005D3196">
        <w:t xml:space="preserve"> i pokretnina</w:t>
      </w:r>
      <w:r w:rsidR="00396294">
        <w:t xml:space="preserve">, da nije nositelj poslovnih </w:t>
      </w:r>
      <w:r w:rsidR="00BC1284">
        <w:t>udjela</w:t>
      </w:r>
      <w:r w:rsidR="00396294">
        <w:t>, dionica u drugim društvima niti imatelj vrijednosnih papira,</w:t>
      </w:r>
      <w:r w:rsidR="005D3196">
        <w:t xml:space="preserve"> da je potraživanja naplatio te da je</w:t>
      </w:r>
      <w:r w:rsidR="00BC1284">
        <w:t xml:space="preserve"> novac u blagajni</w:t>
      </w:r>
      <w:r w:rsidR="005D3196">
        <w:t xml:space="preserve"> potrošen</w:t>
      </w:r>
      <w:r w:rsidR="00396294">
        <w:t>. Nadalje iz ovog iskaza proizlazi</w:t>
      </w:r>
      <w:r w:rsidR="005D3196">
        <w:t xml:space="preserve"> da je dužnik predao financijsko izvješće za 2014. godinu dok nije </w:t>
      </w:r>
      <w:r w:rsidR="00396294">
        <w:t>predao financijsko izvješće za 2015. godinu</w:t>
      </w:r>
      <w:r w:rsidR="005D3196">
        <w:t xml:space="preserve"> iz razloga što nije poslovao,</w:t>
      </w:r>
      <w:r w:rsidR="00396294">
        <w:t xml:space="preserve"> ali da dužnik ima obveze u iznosu od oko </w:t>
      </w:r>
      <w:r w:rsidR="005D3196">
        <w:t>15</w:t>
      </w:r>
      <w:r w:rsidR="00396294">
        <w:t>.000,00 Kn koje se odnose na obveze prema Republici Hrvatskoj po osnovi poreza i doprinosa na neisplaćene plaće i prema član</w:t>
      </w:r>
      <w:r w:rsidR="005D3196">
        <w:t xml:space="preserve">u </w:t>
      </w:r>
      <w:r w:rsidR="00396294">
        <w:t xml:space="preserve">uprave po istoj osnovi. </w:t>
      </w:r>
    </w:p>
    <w:p w:rsidRDefault="00396294" w:rsidP="00405CF0" w:rsidR="00396294">
      <w:pPr>
        <w:ind w:firstLine="1440"/>
        <w:jc w:val="both"/>
      </w:pPr>
      <w:r>
        <w:t>Uvidom u financijski izvještaj za 201</w:t>
      </w:r>
      <w:r w:rsidR="005D3196">
        <w:t>4</w:t>
      </w:r>
      <w:r>
        <w:t xml:space="preserve">. godinu – bilancu utvrđeno je da dužnik nema druge imovine osim novca u blagajni u iznosu od </w:t>
      </w:r>
      <w:r w:rsidR="005D3196">
        <w:t>326,00 Kn za koji se član uprave očitovao da je potrošen.</w:t>
      </w:r>
    </w:p>
    <w:p w:rsidRDefault="002416CC" w:rsidP="00405CF0" w:rsidR="002416CC">
      <w:pPr>
        <w:ind w:firstLine="1440"/>
        <w:jc w:val="both"/>
      </w:pPr>
      <w:r>
        <w:t xml:space="preserve">Uvidom u potvrdu Općinskog suda u </w:t>
      </w:r>
      <w:r w:rsidR="005D3196">
        <w:t>Požegi</w:t>
      </w:r>
      <w:r>
        <w:t xml:space="preserve"> od </w:t>
      </w:r>
      <w:r w:rsidR="005D3196">
        <w:t>01. lipnja</w:t>
      </w:r>
      <w:r>
        <w:t xml:space="preserve"> 2016. vidljivo je da dužnik nije vlasnik nekretnina na području nadležnosti toga suda, a uvidom u uvjerenje Policijske uprave </w:t>
      </w:r>
      <w:r w:rsidR="005D3196">
        <w:t>Požeško-slavonske</w:t>
      </w:r>
      <w:r>
        <w:t xml:space="preserve"> od </w:t>
      </w:r>
      <w:r w:rsidR="005D3196">
        <w:t>15. lipnja</w:t>
      </w:r>
      <w:r>
        <w:t xml:space="preserve"> 2016. godine da </w:t>
      </w:r>
      <w:r w:rsidR="00396294">
        <w:t xml:space="preserve">dužnik nije evidentiran kao vlasnik vozila. </w:t>
      </w:r>
      <w:r>
        <w:t xml:space="preserve">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5D3196" w:rsidP="00396294" w:rsidR="000A1C62" w:rsidRPr="00396294">
      <w:pPr>
        <w:ind w:firstLine="1440"/>
        <w:jc w:val="both"/>
      </w:pPr>
      <w:r>
        <w:t xml:space="preserve">Nadalje, </w:t>
      </w:r>
      <w:r w:rsidR="000A1C62">
        <w:t>na temelju iskaza član</w:t>
      </w:r>
      <w:r>
        <w:t>a</w:t>
      </w:r>
      <w:r w:rsidR="000A1C62">
        <w:t xml:space="preserve">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>
        <w:t>koja bi bila dostatna za namirenje troškova stečajnog postupka.</w:t>
      </w: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5D3196" w:rsidR="00AB0EEC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 xml:space="preserve">) te stvarne troškove </w:t>
      </w:r>
    </w:p>
    <w:p w:rsidRDefault="00AB0EEC" w:rsidP="00AB0EEC" w:rsidR="00AB0EEC">
      <w:pPr>
        <w:jc w:val="both"/>
      </w:pPr>
    </w:p>
    <w:p w:rsidRDefault="00AB0EEC" w:rsidP="00AB0EEC" w:rsidR="00AB0EEC">
      <w:pPr>
        <w:jc w:val="both"/>
      </w:pPr>
    </w:p>
    <w:p w:rsidRDefault="00AB0EEC" w:rsidP="00AB0EEC" w:rsidR="00AB0EEC">
      <w:pPr>
        <w:jc w:val="both"/>
      </w:pPr>
    </w:p>
    <w:p w:rsidRDefault="00AB0EEC" w:rsidP="00AB0EEC" w:rsidR="00AB0EEC">
      <w:pPr>
        <w:jc w:val="right"/>
      </w:pPr>
      <w:r w:rsidRPr="00AB0EEC">
        <w:rPr>
          <w:b/>
        </w:rPr>
        <w:lastRenderedPageBreak/>
        <w:t>Broj: 7/St-727/2016-13</w:t>
      </w:r>
    </w:p>
    <w:p w:rsidRDefault="00AB0EEC" w:rsidP="00AB0EEC" w:rsidR="00AB0EEC">
      <w:pPr>
        <w:jc w:val="both"/>
      </w:pPr>
    </w:p>
    <w:p w:rsidRDefault="00AB0EEC" w:rsidP="00AB0EEC" w:rsidR="00AB0EEC">
      <w:pPr>
        <w:jc w:val="both"/>
      </w:pPr>
    </w:p>
    <w:p w:rsidRDefault="00005C84" w:rsidP="00AB0EEC" w:rsidR="00005C84">
      <w:pPr>
        <w:jc w:val="both"/>
      </w:pP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5D3196">
        <w:t>22. rujna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9E0662">
        <w:t xml:space="preserve"> </w:t>
      </w:r>
      <w:r w:rsidR="007B615B">
        <w:t>Stečajna sutkinja:</w:t>
      </w:r>
    </w:p>
    <w:p w:rsidRDefault="007B615B" w:rsidP="005D3196" w:rsidR="009E0662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</w:t>
      </w:r>
      <w:r w:rsidR="00087EDF">
        <w:t xml:space="preserve"> </w:t>
      </w:r>
      <w:r w:rsidR="001571D0">
        <w:t xml:space="preserve"> </w:t>
      </w:r>
      <w:r w:rsidR="00087EDF">
        <w:t xml:space="preserve"> </w:t>
      </w:r>
      <w:r w:rsidR="002416CC">
        <w:t xml:space="preserve"> </w:t>
      </w:r>
      <w:r>
        <w:t>Mirna Vujčić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B0EEC" w:rsidP="00E537E8" w:rsidR="00AB0EEC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1284">
        <w:t>zz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A91" w:rsidP="00087EDF" w:rsidR="00616A91">
      <w:r>
        <w:separator/>
      </w:r>
    </w:p>
  </w:endnote>
  <w:endnote w:id="0" w:type="continuationSeparator">
    <w:p w:rsidRDefault="00616A91" w:rsidP="00087EDF" w:rsidR="00616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A91" w:rsidP="00087EDF" w:rsidR="00616A91">
      <w:r>
        <w:separator/>
      </w:r>
    </w:p>
  </w:footnote>
  <w:footnote w:id="0" w:type="continuationSeparator">
    <w:p w:rsidRDefault="00616A91" w:rsidP="00087EDF" w:rsidR="00616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C62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87EDF"/>
    <w:rsid w:val="000A1C62"/>
    <w:rsid w:val="000B6B44"/>
    <w:rsid w:val="00114CF3"/>
    <w:rsid w:val="00135E86"/>
    <w:rsid w:val="001417AF"/>
    <w:rsid w:val="0014706C"/>
    <w:rsid w:val="001571D0"/>
    <w:rsid w:val="00185418"/>
    <w:rsid w:val="00194FBC"/>
    <w:rsid w:val="001A41EF"/>
    <w:rsid w:val="001D3D1E"/>
    <w:rsid w:val="0020428C"/>
    <w:rsid w:val="002416CC"/>
    <w:rsid w:val="00246414"/>
    <w:rsid w:val="002C3E8E"/>
    <w:rsid w:val="002C75B6"/>
    <w:rsid w:val="00333C1B"/>
    <w:rsid w:val="003469D2"/>
    <w:rsid w:val="00396294"/>
    <w:rsid w:val="00396C36"/>
    <w:rsid w:val="003B3314"/>
    <w:rsid w:val="004039DF"/>
    <w:rsid w:val="00403FCD"/>
    <w:rsid w:val="00405CF0"/>
    <w:rsid w:val="00407ADF"/>
    <w:rsid w:val="00415A8E"/>
    <w:rsid w:val="00425C64"/>
    <w:rsid w:val="00461CB1"/>
    <w:rsid w:val="00465B1A"/>
    <w:rsid w:val="004A493B"/>
    <w:rsid w:val="004A62AA"/>
    <w:rsid w:val="004E6267"/>
    <w:rsid w:val="0051745D"/>
    <w:rsid w:val="00530390"/>
    <w:rsid w:val="005B1B42"/>
    <w:rsid w:val="005B7BFD"/>
    <w:rsid w:val="005C703E"/>
    <w:rsid w:val="005D3196"/>
    <w:rsid w:val="005D3854"/>
    <w:rsid w:val="005D51E4"/>
    <w:rsid w:val="005E4F92"/>
    <w:rsid w:val="00612F46"/>
    <w:rsid w:val="0061523C"/>
    <w:rsid w:val="00616A91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A54B1"/>
    <w:rsid w:val="007B615B"/>
    <w:rsid w:val="007E22A8"/>
    <w:rsid w:val="007F7A21"/>
    <w:rsid w:val="00804B8C"/>
    <w:rsid w:val="00826CC2"/>
    <w:rsid w:val="00831320"/>
    <w:rsid w:val="008979AF"/>
    <w:rsid w:val="00897BC7"/>
    <w:rsid w:val="008A3E24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92D52"/>
    <w:rsid w:val="009A171D"/>
    <w:rsid w:val="009C19F3"/>
    <w:rsid w:val="009D264C"/>
    <w:rsid w:val="009E0662"/>
    <w:rsid w:val="009F239A"/>
    <w:rsid w:val="009F3967"/>
    <w:rsid w:val="009F57A5"/>
    <w:rsid w:val="00A6421E"/>
    <w:rsid w:val="00A664C3"/>
    <w:rsid w:val="00A73A59"/>
    <w:rsid w:val="00A779B1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521C7"/>
    <w:rsid w:val="00B718E9"/>
    <w:rsid w:val="00B760BF"/>
    <w:rsid w:val="00B7630C"/>
    <w:rsid w:val="00B804C6"/>
    <w:rsid w:val="00BA7B2A"/>
    <w:rsid w:val="00BC1284"/>
    <w:rsid w:val="00C22879"/>
    <w:rsid w:val="00C253F2"/>
    <w:rsid w:val="00C62F46"/>
    <w:rsid w:val="00CB6D73"/>
    <w:rsid w:val="00CD1CC2"/>
    <w:rsid w:val="00CE3744"/>
    <w:rsid w:val="00CF7A18"/>
    <w:rsid w:val="00D275A0"/>
    <w:rsid w:val="00D329AE"/>
    <w:rsid w:val="00D41E09"/>
    <w:rsid w:val="00DA498E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7055"/>
    <w:rsid w:val="00F87F96"/>
    <w:rsid w:val="00FA6B14"/>
    <w:rsid w:val="00FB6C62"/>
    <w:rsid w:val="00FC3AD2"/>
    <w:rsid w:val="00FC446A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j.d.o.o. za građevinarstvo i usluge</izvorni_sadrzaj>
    <derivirana_varijabla naziv="DomainObject.Predmet.ProtustrankaFormated_1">  VITEZ GRADNJA j.d.o.o. za građevinarstvo i usluge</derivirana_varijabla>
  </DomainObject.Predmet.ProtustrankaFormated>
  <DomainObject.Predmet.ProtustrankaFormatedOIB>
    <izvorni_sadrzaj>  VITEZ GRADNJA j.d.o.o. za građevinarstvo i usluge, OIB 69612141540</izvorni_sadrzaj>
    <derivirana_varijabla naziv="DomainObject.Predmet.ProtustrankaFormatedOIB_1">  VITEZ GRADNJA j.d.o.o. za građevinarstvo i usluge, OIB 69612141540</derivirana_varijabla>
  </DomainObject.Predmet.ProtustrankaFormatedOIB>
  <DomainObject.Predmet.ProtustrankaFormatedWithAdress>
    <izvorni_sadrzaj> VITEZ GRADNJA j.d.o.o. za građevinarstvo i usluge, Bana Josipa Jelačića 69, 34310 Pleternica</izvorni_sadrzaj>
    <derivirana_varijabla naziv="DomainObject.Predmet.ProtustrankaFormatedWithAdress_1"> VITEZ GRADNJA j.d.o.o. za građevinarstvo i usluge, Bana Josipa Jelačića 69, 34310 Pleternica</derivirana_varijabla>
  </DomainObject.Predmet.ProtustrankaFormatedWithAdress>
  <DomainObject.Predmet.ProtustrankaFormatedWithAdressOIB>
    <izvorni_sadrzaj> VITEZ GRADNJA j.d.o.o. za građevinarstvo i usluge, OIB 69612141540, Bana Josipa Jelačića 69, 34310 Pleternica</izvorni_sadrzaj>
    <derivirana_varijabla naziv="DomainObject.Predmet.ProtustrankaFormatedWithAdressOIB_1"> VITEZ GRADNJA j.d.o.o. za građevinarstvo i usluge, OIB 69612141540, Bana Josipa Jelačića 69, 34310 Pleternica</derivirana_varijabla>
  </DomainObject.Predmet.ProtustrankaFormatedWithAdressOIB>
  <DomainObject.Predmet.ProtustrankaWithAdress>
    <izvorni_sadrzaj>VITEZ GRADNJA j.d.o.o. za građevinarstvo i usluge Bana Josipa Jelačića 69, 34310 Pleternica</izvorni_sadrzaj>
    <derivirana_varijabla naziv="DomainObject.Predmet.ProtustrankaWithAdress_1">VITEZ GRADNJA j.d.o.o. za građevinarstvo i usluge Bana Josipa Jelačića 69, 34310 Pleternica</derivirana_varijabla>
  </DomainObject.Predmet.ProtustrankaWithAdress>
  <DomainObject.Predmet.ProtustrankaWithAdressOIB>
    <izvorni_sadrzaj>VITEZ GRADNJA j.d.o.o. za građevinarstvo i usluge, OIB 69612141540, Bana Josipa Jelačića 69, 34310 Pleternica</izvorni_sadrzaj>
    <derivirana_varijabla naziv="DomainObject.Predmet.ProtustrankaWithAdressOIB_1">VITEZ GRADNJA j.d.o.o. za građevinarstvo i usluge, OIB 69612141540, Bana Josipa Jelačića 69, 34310 Pleternica</derivirana_varijabla>
  </DomainObject.Predmet.ProtustrankaWithAdressOIB>
  <DomainObject.Predmet.ProtustrankaNazivFormated>
    <izvorni_sadrzaj>VITEZ GRADNJA j.d.o.o. za građevinarstvo i usluge</izvorni_sadrzaj>
    <derivirana_varijabla naziv="DomainObject.Predmet.ProtustrankaNazivFormated_1">VITEZ GRADNJA j.d.o.o. za građevinarstvo i usluge</derivirana_varijabla>
  </DomainObject.Predmet.ProtustrankaNazivFormated>
  <DomainObject.Predmet.ProtustrankaNazivFormatedOIB>
    <izvorni_sadrzaj>VITEZ GRADNJA j.d.o.o. za građevinarstvo i usluge, OIB 69612141540</izvorni_sadrzaj>
    <derivirana_varijabla naziv="DomainObject.Predmet.ProtustrankaNazivFormatedOIB_1">VITEZ GRADNJA j.d.o.o. za građevinarstvo i usluge, OIB 69612141540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11120.23</izvorni_sadrzaj>
    <derivirana_varijabla naziv="DomainObject.Predmet.TrenutnaVrijednost_1">11120.23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j.d.o.o. za građevinarstvo i usluge</item>
    </izvorni_sadrzaj>
    <derivirana_varijabla naziv="DomainObject.Predmet.ProtuStrankaListFormated_1">
      <item>VITEZ GRADNJA j.d.o.o. za građevinarstvo i usluge</item>
    </derivirana_varijabla>
  </DomainObject.Predmet.ProtuStrankaListFormated>
  <DomainObject.Predmet.ProtuStrankaListFormatedOIB>
    <izvorni_sadrzaj>
      <item>VITEZ GRADNJA j.d.o.o. za građevinarstvo i usluge, OIB 69612141540</item>
    </izvorni_sadrzaj>
    <derivirana_varijabla naziv="DomainObject.Predmet.ProtuStrankaListFormatedOIB_1">
      <item>VITEZ GRADNJA j.d.o.o. za građevinarstvo i usluge, OIB 69612141540</item>
    </derivirana_varijabla>
  </DomainObject.Predmet.ProtuStrankaListFormatedOIB>
  <DomainObject.Predmet.ProtuStrankaListFormatedWithAdress>
    <izvorni_sadrzaj>
      <item>VITEZ GRADNJA j.d.o.o. za građevinarstvo i usluge, Bana Josipa Jelačića 69, 34310 Pleternica</item>
    </izvorni_sadrzaj>
    <derivirana_varijabla naziv="DomainObject.Predmet.ProtuStrankaListFormatedWithAdress_1">
      <item>VITEZ GRADNJA j.d.o.o. za građevinarstvo i usluge, Bana Josipa Jelačića 69, 34310 Pleternica</item>
    </derivirana_varijabla>
  </DomainObject.Predmet.ProtuStrankaListFormatedWithAdress>
  <DomainObject.Predmet.ProtuStrankaListFormatedWithAdressOIB>
    <izvorni_sadrzaj>
      <item>VITEZ GRADNJA j.d.o.o. za građevinarstvo i usluge, OIB 69612141540, Bana Josipa Jelačića 69, 34310 Pleternica</item>
    </izvorni_sadrzaj>
    <derivirana_varijabla naziv="DomainObject.Predmet.ProtuStrankaListFormatedWithAdressOIB_1">
      <item>VITEZ GRADNJA j.d.o.o. za građevinarstvo i usluge, OIB 69612141540, Bana Josipa Jelačića 69, 34310 Pleternica</item>
    </derivirana_varijabla>
  </DomainObject.Predmet.ProtuStrankaListFormatedWithAdressOIB>
  <DomainObject.Predmet.ProtuStrankaListNazivFormated>
    <izvorni_sadrzaj>
      <item>VITEZ GRADNJA j.d.o.o. za građevinarstvo i usluge</item>
    </izvorni_sadrzaj>
    <derivirana_varijabla naziv="DomainObject.Predmet.ProtuStrankaListNazivFormated_1">
      <item>VITEZ GRADNJA j.d.o.o. za građevinarstvo i usluge</item>
    </derivirana_varijabla>
  </DomainObject.Predmet.ProtuStrankaListNazivFormated>
  <DomainObject.Predmet.ProtuStrankaListNazivFormatedOIB>
    <izvorni_sadrzaj>
      <item>VITEZ GRADNJA j.d.o.o. za građevinarstvo i usluge, OIB 69612141540</item>
    </izvorni_sadrzaj>
    <derivirana_varijabla naziv="DomainObject.Predmet.ProtuStrankaListNazivFormatedOIB_1">
      <item>VITEZ GRADNJA j.d.o.o. za građevinarstvo i usluge, OIB 69612141540</item>
    </derivirana_varijabla>
  </DomainObject.Predmet.ProtuStrankaListNazivFormatedOIB>
  <DomainObject.Predmet.OstaliListFormated>
    <izvorni_sadrzaj>
      <item>Zdravko Vitez</item>
    </izvorni_sadrzaj>
    <derivirana_varijabla naziv="DomainObject.Predmet.OstaliListFormated_1">
      <item>Zdravko Vitez</item>
    </derivirana_varijabla>
  </DomainObject.Predmet.OstaliListFormated>
  <DomainObject.Predmet.OstaliListFormatedOIB>
    <izvorni_sadrzaj>
      <item>Zdravko Vitez, OIB 80964609481</item>
    </izvorni_sadrzaj>
    <derivirana_varijabla naziv="DomainObject.Predmet.OstaliListFormatedOIB_1">
      <item>Zdravko Vitez, OIB 80964609481</item>
    </derivirana_varijabla>
  </DomainObject.Predmet.OstaliListFormatedOIB>
  <DomainObject.Predmet.OstaliListFormatedWithAdress>
    <izvorni_sadrzaj>
      <item>Zdravko Vitez, Bana Josipa Jelačića 69a, 34310 Pleternica</item>
    </izvorni_sadrzaj>
    <derivirana_varijabla naziv="DomainObject.Predmet.OstaliListFormatedWithAdress_1">
      <item>Zdravko Vitez, Bana Josipa Jelačića 69a, 34310 Pleternica</item>
    </derivirana_varijabla>
  </DomainObject.Predmet.OstaliListFormatedWithAdress>
  <DomainObject.Predmet.OstaliListFormatedWithAdressOIB>
    <izvorni_sadrzaj>
      <item>Zdravko Vitez, OIB 80964609481, Bana Josipa Jelačića 69a, 34310 Pleternica</item>
    </izvorni_sadrzaj>
    <derivirana_varijabla naziv="DomainObject.Predmet.OstaliListFormatedWithAdressOIB_1">
      <item>Zdravko Vitez, OIB 80964609481, Bana Josipa Jelačića 69a, 34310 Pleternica</item>
    </derivirana_varijabla>
  </DomainObject.Predmet.OstaliListFormatedWithAdressOIB>
  <DomainObject.Predmet.OstaliListNazivFormated>
    <izvorni_sadrzaj>
      <item>Zdravko Vitez</item>
    </izvorni_sadrzaj>
    <derivirana_varijabla naziv="DomainObject.Predmet.OstaliListNazivFormated_1">
      <item>Zdravko Vitez</item>
    </derivirana_varijabla>
  </DomainObject.Predmet.OstaliListNazivFormated>
  <DomainObject.Predmet.OstaliListNazivFormatedOIB>
    <izvorni_sadrzaj>
      <item>Zdravko Vitez, OIB 80964609481</item>
    </izvorni_sadrzaj>
    <derivirana_varijabla naziv="DomainObject.Predmet.OstaliListNazivFormatedOIB_1">
      <item>Zdravko Vitez, OIB 80964609481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j.d.o.o. za građevinarstvo i usluge</izvorni_sadrzaj>
    <derivirana_varijabla naziv="DomainObject.Predmet.ProtustrankaIDrugi_1">VITEZ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j.d.o.o. za građevinarstvo i usluge, OIB 69612141540, Bana Josipa Jelačića 69, 34310 Pleternica</izvorni_sadrzaj>
    <derivirana_varijabla naziv="DomainObject.Predmet.ProtustrankaIDrugiAdressOIB_1">VITEZ GRADNJA j.d.o.o. za građevinarstvo i usluge, OIB 69612141540, Bana Josipa Jelačića 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j.d.o.o. za građevinarstvo i usluge</item>
      <item>Zdravko Vitez</item>
    </izvorni_sadrzaj>
    <derivirana_varijabla naziv="DomainObject.Predmet.SudioniciListNaziv_1">
      <item>Financijska agencija</item>
      <item>VITEZ GRADNJA j.d.o.o. za građevinarstvo i usluge</item>
      <item>Zdravko Vitez</item>
    </derivirana_varijabla>
  </DomainObject.Predmet.SudioniciListNaziv>
  <DomainObject.Predmet.SudioniciListAdressOIB>
    <izvorni_sadrzaj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izvorni_sadrzaj>
    <derivirana_varijabla naziv="DomainObject.Predmet.SudioniciListAdressOIB_1"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69612141540</item>
      <item>, OIB 80964609481</item>
    </izvorni_sadrzaj>
    <derivirana_varijabla naziv="DomainObject.Predmet.SudioniciListNazivOIB_1">
      <item>, OIB 85821130368</item>
      <item>, OIB 69612141540</item>
      <item>, OIB 80964609481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DAFDF-8524-4269-9873-D5867AABA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970</properties:Words>
  <properties:Characters>5353</properties:Characters>
  <properties:Lines>133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2016-09-22T09:16:00Z</dcterms:created>
  <dc:creator>alet</dc:creator>
  <cp:lastModifiedBy>wsadmin</cp:lastModifiedBy>
  <cp:lastPrinted>2016-09-22T09:27:00Z</cp:lastPrinted>
  <dcterms:modified xmlns:xsi="http://www.w3.org/2001/XMLSchema-instance" xsi:type="dcterms:W3CDTF">2016-09-22T09:43:00Z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