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5af5" w14:paraId="b975af5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4A2EA1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4A2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A2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A2EA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81.St-6616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4A2EA1">
        <w:rPr>
          <w:rFonts w:cs="Times New Roman" w:eastAsia="Times New Roman" w:hAnsi="Times New Roman" w:ascii="Times New Roman"/>
          <w:sz w:val="24"/>
          <w:szCs w:val="24"/>
          <w:lang w:eastAsia="hr-HR"/>
        </w:rPr>
        <w:t>6616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4A2EA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A2EA1" w:rsidRPr="004A2EA1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"PRESVETO SRCE ISUSOVO", Gornji Dragonožec, Gornjodragonoška cesta 23, registarski broj:21009595, OIB:32988649607</w:t>
      </w:r>
      <w:r w:rsidR="00D23843" w:rsidRPr="00D2384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4A2EA1">
        <w:rPr>
          <w:rFonts w:cs="Times New Roman" w:eastAsia="Times New Roman" w:hAnsi="Times New Roman" w:ascii="Times New Roman"/>
          <w:sz w:val="24"/>
          <w:szCs w:val="24"/>
          <w:lang w:eastAsia="hr-HR"/>
        </w:rPr>
        <w:t>1.175,00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4A2EA1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327025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327025" w:rsidP="002A0312" w:rsidR="00327025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7025" w:rsidP="00327025" w:rsidR="00327025" w:rsidRPr="00327025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327025">
        <w:rPr>
          <w:rFonts w:cs="Times New Roman" w:hAnsi="Times New Roman" w:ascii="Times New Roman"/>
          <w:sz w:val="24"/>
          <w:szCs w:val="20"/>
        </w:rPr>
        <w:t>za točnost otpravka</w:t>
      </w:r>
    </w:p>
    <w:p w:rsidRDefault="00327025" w:rsidP="00327025" w:rsidR="00327025" w:rsidRPr="00327025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327025">
        <w:rPr>
          <w:rFonts w:cs="Times New Roman" w:hAnsi="Times New Roman" w:ascii="Times New Roman"/>
          <w:sz w:val="24"/>
          <w:szCs w:val="20"/>
        </w:rPr>
        <w:t>ovlašteni službenik</w:t>
      </w:r>
    </w:p>
    <w:p w:rsidRDefault="00327025" w:rsidP="00327025" w:rsidR="00327025" w:rsidRPr="00327025">
      <w:pPr>
        <w:spacing w:after="0"/>
        <w:jc w:val="right"/>
        <w:rPr>
          <w:rFonts w:cs="Times New Roman" w:hAnsi="Times New Roman" w:ascii="Times New Roman"/>
          <w:sz w:val="24"/>
          <w:szCs w:val="20"/>
        </w:rPr>
      </w:pPr>
      <w:r w:rsidRPr="00327025">
        <w:rPr>
          <w:rFonts w:cs="Times New Roman" w:hAnsi="Times New Roman" w:ascii="Times New Roman"/>
          <w:sz w:val="24"/>
          <w:szCs w:val="20"/>
        </w:rPr>
        <w:t>Višnja Svečak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/>
    <w:p w:rsidRDefault="008C712F" w:rsidP="008C712F" w:rsidR="008C712F"/>
    <w:sectPr w:rsidR="008C71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1F53E5"/>
    <w:rsid w:val="002A0312"/>
    <w:rsid w:val="002B63E9"/>
    <w:rsid w:val="00327025"/>
    <w:rsid w:val="003A3787"/>
    <w:rsid w:val="003D0369"/>
    <w:rsid w:val="004A2EA1"/>
    <w:rsid w:val="004E57B6"/>
    <w:rsid w:val="00577106"/>
    <w:rsid w:val="008C712F"/>
    <w:rsid w:val="00A04FCB"/>
    <w:rsid w:val="00AE0C19"/>
    <w:rsid w:val="00B519FA"/>
    <w:rsid w:val="00BD20BD"/>
    <w:rsid w:val="00BD2AAE"/>
    <w:rsid w:val="00D23843"/>
    <w:rsid w:val="00D3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02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702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702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702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02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702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702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702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6616</izvorni_sadrzaj>
    <derivirana_varijabla naziv="DomainObject.Predmet.Broj_1">6616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St-6616/2015</izvorni_sadrzaj>
    <derivirana_varijabla naziv="DomainObject.Predmet.OznakaBroj_1">St-6616/2015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PRESVETO SRCE ISUSOVO</izvorni_sadrzaj>
    <derivirana_varijabla naziv="DomainObject.Predmet.ProtustrankaFormated_1">  UDRUGA PRESVETO SRCE ISUSOVO</derivirana_varijabla>
  </DomainObject.Predmet.ProtustrankaFormated>
  <DomainObject.Predmet.ProtustrankaFormatedOIB>
    <izvorni_sadrzaj>  UDRUGA PRESVETO SRCE ISUSOVO, OIB 32988649607</izvorni_sadrzaj>
    <derivirana_varijabla naziv="DomainObject.Predmet.ProtustrankaFormatedOIB_1">  UDRUGA PRESVETO SRCE ISUSOVO, OIB 32988649607</derivirana_varijabla>
  </DomainObject.Predmet.ProtustrankaFormatedOIB>
  <DomainObject.Predmet.ProtustrankaFormatedWithAdress>
    <izvorni_sadrzaj> UDRUGA PRESVETO SRCE ISUSOVO, Gornjodragonoška cesta 23, 10253 Gornji Dragonožec</izvorni_sadrzaj>
    <derivirana_varijabla naziv="DomainObject.Predmet.ProtustrankaFormatedWithAdress_1"> UDRUGA PRESVETO SRCE ISUSOVO, Gornjodragonoška cesta 23, 10253 Gornji Dragonožec</derivirana_varijabla>
  </DomainObject.Predmet.ProtustrankaFormatedWithAdress>
  <DomainObject.Predmet.ProtustrankaFormatedWithAdressOIB>
    <izvorni_sadrzaj> UDRUGA PRESVETO SRCE ISUSOVO, OIB 32988649607, Gornjodragonoška cesta 23, 10253 Gornji Dragonožec</izvorni_sadrzaj>
    <derivirana_varijabla naziv="DomainObject.Predmet.ProtustrankaFormatedWithAdressOIB_1"> UDRUGA PRESVETO SRCE ISUSOVO, OIB 32988649607, Gornjodragonoška cesta 23, 10253 Gornji Dragonožec</derivirana_varijabla>
  </DomainObject.Predmet.ProtustrankaFormatedWithAdressOIB>
  <DomainObject.Predmet.ProtustrankaWithAdress>
    <izvorni_sadrzaj>UDRUGA PRESVETO SRCE ISUSOVO Gornjodragonoška cesta 23, 10253 Gornji Dragonožec</izvorni_sadrzaj>
    <derivirana_varijabla naziv="DomainObject.Predmet.ProtustrankaWithAdress_1">UDRUGA PRESVETO SRCE ISUSOVO Gornjodragonoška cesta 23, 10253 Gornji Dragonožec</derivirana_varijabla>
  </DomainObject.Predmet.ProtustrankaWithAdress>
  <DomainObject.Predmet.ProtustrankaWithAdressOIB>
    <izvorni_sadrzaj>UDRUGA PRESVETO SRCE ISUSOVO, OIB 32988649607, Gornjodragonoška cesta 23, 10253 Gornji Dragonožec</izvorni_sadrzaj>
    <derivirana_varijabla naziv="DomainObject.Predmet.ProtustrankaWithAdressOIB_1">UDRUGA PRESVETO SRCE ISUSOVO, OIB 32988649607, Gornjodragonoška cesta 23, 10253 Gornji Dragonožec</derivirana_varijabla>
  </DomainObject.Predmet.ProtustrankaWithAdressOIB>
  <DomainObject.Predmet.ProtustrankaNazivFormated>
    <izvorni_sadrzaj>UDRUGA PRESVETO SRCE ISUSOVO</izvorni_sadrzaj>
    <derivirana_varijabla naziv="DomainObject.Predmet.ProtustrankaNazivFormated_1">UDRUGA PRESVETO SRCE ISUSOVO</derivirana_varijabla>
  </DomainObject.Predmet.ProtustrankaNazivFormated>
  <DomainObject.Predmet.ProtustrankaNazivFormatedOIB>
    <izvorni_sadrzaj>UDRUGA PRESVETO SRCE ISUSOVO, OIB 32988649607</izvorni_sadrzaj>
    <derivirana_varijabla naziv="DomainObject.Predmet.ProtustrankaNazivFormatedOIB_1">UDRUGA PRESVETO SRCE ISUSOVO, OIB 32988649607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PRESVETO SRCE ISUSOVO</item>
    </izvorni_sadrzaj>
    <derivirana_varijabla naziv="DomainObject.Predmet.ProtuStrankaListFormated_1">
      <item>UDRUGA PRESVETO SRCE ISUSOVO</item>
    </derivirana_varijabla>
  </DomainObject.Predmet.ProtuStrankaListFormated>
  <DomainObject.Predmet.ProtuStrankaListFormatedOIB>
    <izvorni_sadrzaj>
      <item>UDRUGA PRESVETO SRCE ISUSOVO, OIB 32988649607</item>
    </izvorni_sadrzaj>
    <derivirana_varijabla naziv="DomainObject.Predmet.ProtuStrankaListFormatedOIB_1">
      <item>UDRUGA PRESVETO SRCE ISUSOVO, OIB 32988649607</item>
    </derivirana_varijabla>
  </DomainObject.Predmet.ProtuStrankaListFormatedOIB>
  <DomainObject.Predmet.ProtuStrankaListFormatedWithAdress>
    <izvorni_sadrzaj>
      <item>UDRUGA PRESVETO SRCE ISUSOVO, Gornjodragonoška cesta 23, 10253 Gornji Dragonožec</item>
    </izvorni_sadrzaj>
    <derivirana_varijabla naziv="DomainObject.Predmet.ProtuStrankaListFormatedWithAdress_1">
      <item>UDRUGA PRESVETO SRCE ISUSOVO, Gornjodragonoška cesta 23, 10253 Gornji Dragonožec</item>
    </derivirana_varijabla>
  </DomainObject.Predmet.ProtuStrankaListFormatedWithAdress>
  <DomainObject.Predmet.ProtuStrankaListFormatedWithAdressOIB>
    <izvorni_sadrzaj>
      <item>UDRUGA PRESVETO SRCE ISUSOVO, OIB 32988649607, Gornjodragonoška cesta 23, 10253 Gornji Dragonožec</item>
    </izvorni_sadrzaj>
    <derivirana_varijabla naziv="DomainObject.Predmet.ProtuStrankaListFormatedWithAdressOIB_1">
      <item>UDRUGA PRESVETO SRCE ISUSOVO, OIB 32988649607, Gornjodragonoška cesta 23, 10253 Gornji Dragonožec</item>
    </derivirana_varijabla>
  </DomainObject.Predmet.ProtuStrankaListFormatedWithAdressOIB>
  <DomainObject.Predmet.ProtuStrankaListNazivFormated>
    <izvorni_sadrzaj>
      <item>UDRUGA PRESVETO SRCE ISUSOVO</item>
    </izvorni_sadrzaj>
    <derivirana_varijabla naziv="DomainObject.Predmet.ProtuStrankaListNazivFormated_1">
      <item>UDRUGA PRESVETO SRCE ISUSOVO</item>
    </derivirana_varijabla>
  </DomainObject.Predmet.ProtuStrankaListNazivFormated>
  <DomainObject.Predmet.ProtuStrankaListNazivFormatedOIB>
    <izvorni_sadrzaj>
      <item>UDRUGA PRESVETO SRCE ISUSOVO, OIB 32988649607</item>
    </izvorni_sadrzaj>
    <derivirana_varijabla naziv="DomainObject.Predmet.ProtuStrankaListNazivFormatedOIB_1">
      <item>UDRUGA PRESVETO SRCE ISUSOVO, OIB 32988649607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PRESVETO SRCE ISUSOVO</izvorni_sadrzaj>
    <derivirana_varijabla naziv="DomainObject.Predmet.ProtustrankaIDrugi_1">UDRUGA PRESVETO SRCE ISUSOVO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PRESVETO SRCE ISUSOVO, OIB 32988649607, Gornjodragonoška cesta 23, 10253 Gornji Dragonožec</izvorni_sadrzaj>
    <derivirana_varijabla naziv="DomainObject.Predmet.ProtustrankaIDrugiAdressOIB_1">UDRUGA PRESVETO SRCE ISUSOVO, OIB 32988649607, Gornjodragonoška cesta 23, 10253 Gornji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PRESVETO SRCE ISUSOVO</item>
    </izvorni_sadrzaj>
    <derivirana_varijabla naziv="DomainObject.Predmet.SudioniciListNaziv_1">
      <item>FINA Regionalni centar Zagreb</item>
      <item>UDRUGA PRESVETO SRCE ISUSOVO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PRESVETO SRCE ISUSOVO, OIB 32988649607, Gornjodragonoška cesta 23,10253 Gornji Dragonožec</item>
    </izvorni_sadrzaj>
    <derivirana_varijabla naziv="DomainObject.Predmet.SudioniciListAdressOIB_1">
      <item>FINA Regionalni centar Zagreb, OIB 85821130368, Trg svibanjskih žrtava 1995. 1,10000 Zagreb</item>
      <item>UDRUGA PRESVETO SRCE ISUSOVO, OIB 32988649607, Gornjodragonoška cesta 23,10253 Gornji Dragonožec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32988649607</item>
    </izvorni_sadrzaj>
    <derivirana_varijabla naziv="DomainObject.Predmet.SudioniciListNazivOIB_1">
      <item>, OIB 85821130368</item>
      <item>, OIB 32988649607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251</properties:Words>
  <properties:Characters>1432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2016-07-28T06:20:00Z</dcterms:created>
  <dc:creator>Mario Žišković</dc:creator>
  <cp:lastModifiedBy>Višnja Svečak</cp:lastModifiedBy>
  <cp:lastPrinted>2016-07-28T06:20:00Z</cp:lastPrinted>
  <dcterms:modified xmlns:xsi="http://www.w3.org/2001/XMLSchema-instance" xsi:type="dcterms:W3CDTF">2016-07-28T06:22:00Z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