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192f" w14:paraId="d79192f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5E571A">
        <w:t>St-706</w:t>
      </w:r>
      <w:r w:rsidR="004877CF">
        <w:t>2</w:t>
      </w:r>
      <w:r w:rsidR="001559D7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40B7B">
        <w:t xml:space="preserve"> </w:t>
      </w:r>
      <w:r w:rsidR="005E571A" w:rsidRPr="005E571A">
        <w:t>UDRUGA "KEMAL MONTENO", Primorska uli</w:t>
      </w:r>
      <w:r w:rsidR="004D4B4E">
        <w:t>ca 7a, Zagreb, OIB: 41201214599,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5E571A">
        <w:t xml:space="preserve"> </w:t>
      </w:r>
      <w:r w:rsidR="005E571A" w:rsidRPr="005E571A">
        <w:t>UDRUGA "KEMAL MONTENO", Primorska uli</w:t>
      </w:r>
      <w:r w:rsidR="005E571A">
        <w:t>ca 7a, Zagreb, OIB: 41201214599,</w:t>
      </w:r>
      <w:r w:rsidR="00CC1A2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5E571A" w:rsidRPr="005E571A">
        <w:t>UDRUGA "KEMAL MONTENO", Primorska ulica 7a, Zagreb, OIB: 41201214599.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5E571A">
        <w:t>15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063BA7" w:rsidP="00063BA7" w:rsidR="00063BA7" w:rsidRPr="00916EEF">
      <w:pPr>
        <w:jc w:val="right"/>
      </w:pPr>
      <w:r>
        <w:t>Ivan Bešlić</w:t>
      </w:r>
      <w:r w:rsidR="00BD2AE9">
        <w:t>, v.r.</w:t>
      </w: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BD2AE9" w:rsidP="00784575" w:rsidR="00BD2AE9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BD2AE9" w:rsidP="00720C69" w:rsidR="00BD2AE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BD2AE9" w:rsidP="00720C69" w:rsidR="00BD2AE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BD2AE9" w:rsidP="00784575" w:rsidR="00BD2AE9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E10" w:rsidR="00A95E10">
      <w:r>
        <w:separator/>
      </w:r>
    </w:p>
  </w:endnote>
  <w:endnote w:id="0" w:type="continuationSeparator">
    <w:p w:rsidRDefault="00A95E10" w:rsidR="00A95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E10" w:rsidR="00A95E10">
      <w:r>
        <w:separator/>
      </w:r>
    </w:p>
  </w:footnote>
  <w:footnote w:id="0" w:type="continuationSeparator">
    <w:p w:rsidRDefault="00A95E10" w:rsidR="00A95E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5E571A">
      <w:t>706</w:t>
    </w:r>
    <w:r w:rsidR="004877CF">
      <w:t>2</w:t>
    </w:r>
    <w:r w:rsidR="001559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38B3"/>
    <w:rsid w:val="000E7B6F"/>
    <w:rsid w:val="000F0A67"/>
    <w:rsid w:val="00100A38"/>
    <w:rsid w:val="00131E34"/>
    <w:rsid w:val="001327CD"/>
    <w:rsid w:val="00135458"/>
    <w:rsid w:val="001405A7"/>
    <w:rsid w:val="00140795"/>
    <w:rsid w:val="00140B7B"/>
    <w:rsid w:val="00147131"/>
    <w:rsid w:val="00150216"/>
    <w:rsid w:val="001559D7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97E10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0AD9"/>
    <w:rsid w:val="001F1AC0"/>
    <w:rsid w:val="00203C4E"/>
    <w:rsid w:val="002047FA"/>
    <w:rsid w:val="0021194A"/>
    <w:rsid w:val="00211B7A"/>
    <w:rsid w:val="00220CCE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2112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A65FE"/>
    <w:rsid w:val="003C369C"/>
    <w:rsid w:val="003D2137"/>
    <w:rsid w:val="003D34DE"/>
    <w:rsid w:val="003F7331"/>
    <w:rsid w:val="00410926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877CF"/>
    <w:rsid w:val="00492A14"/>
    <w:rsid w:val="004939B3"/>
    <w:rsid w:val="004B0EB9"/>
    <w:rsid w:val="004B3CB1"/>
    <w:rsid w:val="004B547C"/>
    <w:rsid w:val="004B69E0"/>
    <w:rsid w:val="004D0F42"/>
    <w:rsid w:val="004D47E3"/>
    <w:rsid w:val="004D4B4E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5E571A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30CEB"/>
    <w:rsid w:val="0074235B"/>
    <w:rsid w:val="0074350B"/>
    <w:rsid w:val="00746584"/>
    <w:rsid w:val="00746C77"/>
    <w:rsid w:val="00750044"/>
    <w:rsid w:val="00755028"/>
    <w:rsid w:val="00782AAB"/>
    <w:rsid w:val="00784575"/>
    <w:rsid w:val="00785573"/>
    <w:rsid w:val="007914C7"/>
    <w:rsid w:val="007C14AD"/>
    <w:rsid w:val="007C2B48"/>
    <w:rsid w:val="007D55D5"/>
    <w:rsid w:val="007D6164"/>
    <w:rsid w:val="007F4441"/>
    <w:rsid w:val="0080000A"/>
    <w:rsid w:val="008031F2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2190"/>
    <w:rsid w:val="0089385B"/>
    <w:rsid w:val="00897C05"/>
    <w:rsid w:val="008A1B78"/>
    <w:rsid w:val="008A66EA"/>
    <w:rsid w:val="008B2550"/>
    <w:rsid w:val="008B4600"/>
    <w:rsid w:val="008C7B65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B71F1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02D3"/>
    <w:rsid w:val="00A93AA3"/>
    <w:rsid w:val="00A95E10"/>
    <w:rsid w:val="00A96AC9"/>
    <w:rsid w:val="00A9703C"/>
    <w:rsid w:val="00A97D5D"/>
    <w:rsid w:val="00AA12AD"/>
    <w:rsid w:val="00AA372A"/>
    <w:rsid w:val="00AA74C9"/>
    <w:rsid w:val="00AA7F10"/>
    <w:rsid w:val="00AB2679"/>
    <w:rsid w:val="00AC0292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82BDB"/>
    <w:rsid w:val="00B913D4"/>
    <w:rsid w:val="00B91F18"/>
    <w:rsid w:val="00BA0CB9"/>
    <w:rsid w:val="00BA62C2"/>
    <w:rsid w:val="00BD2AE9"/>
    <w:rsid w:val="00BD5D44"/>
    <w:rsid w:val="00BD61E7"/>
    <w:rsid w:val="00BD6BB3"/>
    <w:rsid w:val="00BE051A"/>
    <w:rsid w:val="00BE4F1C"/>
    <w:rsid w:val="00BF06D9"/>
    <w:rsid w:val="00BF777D"/>
    <w:rsid w:val="00C138A5"/>
    <w:rsid w:val="00C14E53"/>
    <w:rsid w:val="00C22D79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C1A2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E78E7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D2AE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D2AE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7062</izvorni_sadrzaj>
    <derivirana_varijabla naziv="DomainObject.Predmet.Broj_1">7062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St-7062/2016</izvorni_sadrzaj>
    <derivirana_varijabla naziv="DomainObject.Predmet.OznakaBroj_1">St-7062/2016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''KEMAL MONTENO''</izvorni_sadrzaj>
    <derivirana_varijabla naziv="DomainObject.Predmet.ProtustrankaFormated_1">  UDRUGA ''KEMAL MONTENO''</derivirana_varijabla>
  </DomainObject.Predmet.ProtustrankaFormated>
  <DomainObject.Predmet.ProtustrankaFormatedOIB>
    <izvorni_sadrzaj>  UDRUGA ''KEMAL MONTENO'', OIB 41201214599</izvorni_sadrzaj>
    <derivirana_varijabla naziv="DomainObject.Predmet.ProtustrankaFormatedOIB_1">  UDRUGA ''KEMAL MONTENO'', OIB 41201214599</derivirana_varijabla>
  </DomainObject.Predmet.ProtustrankaFormatedOIB>
  <DomainObject.Predmet.ProtustrankaFormatedWithAdress>
    <izvorni_sadrzaj> UDRUGA ''KEMAL MONTENO'', Primorska ulica 7a, 10000 Zagreb</izvorni_sadrzaj>
    <derivirana_varijabla naziv="DomainObject.Predmet.ProtustrankaFormatedWithAdress_1"> UDRUGA ''KEMAL MONTENO'', Primorska ulica 7a, 10000 Zagreb</derivirana_varijabla>
  </DomainObject.Predmet.ProtustrankaFormatedWithAdress>
  <DomainObject.Predmet.ProtustrankaFormatedWithAdressOIB>
    <izvorni_sadrzaj> UDRUGA ''KEMAL MONTENO'', OIB 41201214599, Primorska ulica 7a, 10000 Zagreb</izvorni_sadrzaj>
    <derivirana_varijabla naziv="DomainObject.Predmet.ProtustrankaFormatedWithAdressOIB_1"> UDRUGA ''KEMAL MONTENO'', OIB 41201214599, Primorska ulica 7a, 10000 Zagreb</derivirana_varijabla>
  </DomainObject.Predmet.ProtustrankaFormatedWithAdressOIB>
  <DomainObject.Predmet.ProtustrankaWithAdress>
    <izvorni_sadrzaj>UDRUGA ''KEMAL MONTENO'' Primorska ulica 7a, 10000 Zagreb</izvorni_sadrzaj>
    <derivirana_varijabla naziv="DomainObject.Predmet.ProtustrankaWithAdress_1">UDRUGA ''KEMAL MONTENO'' Primorska ulica 7a, 10000 Zagreb</derivirana_varijabla>
  </DomainObject.Predmet.ProtustrankaWithAdress>
  <DomainObject.Predmet.ProtustrankaWithAdressOIB>
    <izvorni_sadrzaj>UDRUGA ''KEMAL MONTENO'', OIB 41201214599, Primorska ulica 7a, 10000 Zagreb</izvorni_sadrzaj>
    <derivirana_varijabla naziv="DomainObject.Predmet.ProtustrankaWithAdressOIB_1">UDRUGA ''KEMAL MONTENO'', OIB 41201214599, Primorska ulica 7a, 10000 Zagreb</derivirana_varijabla>
  </DomainObject.Predmet.ProtustrankaWithAdressOIB>
  <DomainObject.Predmet.ProtustrankaNazivFormated>
    <izvorni_sadrzaj>UDRUGA ''KEMAL MONTENO''</izvorni_sadrzaj>
    <derivirana_varijabla naziv="DomainObject.Predmet.ProtustrankaNazivFormated_1">UDRUGA ''KEMAL MONTENO''</derivirana_varijabla>
  </DomainObject.Predmet.ProtustrankaNazivFormated>
  <DomainObject.Predmet.ProtustrankaNazivFormatedOIB>
    <izvorni_sadrzaj>UDRUGA ''KEMAL MONTENO'', OIB 41201214599</izvorni_sadrzaj>
    <derivirana_varijabla naziv="DomainObject.Predmet.ProtustrankaNazivFormatedOIB_1">UDRUGA ''KEMAL MONTENO'', OIB 41201214599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''KEMAL MONTENO''</item>
    </izvorni_sadrzaj>
    <derivirana_varijabla naziv="DomainObject.Predmet.ProtuStrankaListFormated_1">
      <item>UDRUGA ''KEMAL MONTENO''</item>
    </derivirana_varijabla>
  </DomainObject.Predmet.ProtuStrankaListFormated>
  <DomainObject.Predmet.ProtuStrankaListFormatedOIB>
    <izvorni_sadrzaj>
      <item>UDRUGA ''KEMAL MONTENO'', OIB 41201214599</item>
    </izvorni_sadrzaj>
    <derivirana_varijabla naziv="DomainObject.Predmet.ProtuStrankaListFormatedOIB_1">
      <item>UDRUGA ''KEMAL MONTENO'', OIB 41201214599</item>
    </derivirana_varijabla>
  </DomainObject.Predmet.ProtuStrankaListFormatedOIB>
  <DomainObject.Predmet.ProtuStrankaListFormatedWithAdress>
    <izvorni_sadrzaj>
      <item>UDRUGA ''KEMAL MONTENO'', Primorska ulica 7a, 10000 Zagreb</item>
    </izvorni_sadrzaj>
    <derivirana_varijabla naziv="DomainObject.Predmet.ProtuStrankaListFormatedWithAdress_1">
      <item>UDRUGA ''KEMAL MONTENO'', Primorska ulica 7a, 10000 Zagreb</item>
    </derivirana_varijabla>
  </DomainObject.Predmet.ProtuStrankaListFormatedWithAdress>
  <DomainObject.Predmet.ProtuStrankaListFormatedWithAdressOIB>
    <izvorni_sadrzaj>
      <item>UDRUGA ''KEMAL MONTENO'', OIB 41201214599, Primorska ulica 7a, 10000 Zagreb</item>
    </izvorni_sadrzaj>
    <derivirana_varijabla naziv="DomainObject.Predmet.ProtuStrankaListFormatedWithAdressOIB_1">
      <item>UDRUGA ''KEMAL MONTENO'', OIB 41201214599, Primorska ulica 7a, 10000 Zagreb</item>
    </derivirana_varijabla>
  </DomainObject.Predmet.ProtuStrankaListFormatedWithAdressOIB>
  <DomainObject.Predmet.ProtuStrankaListNazivFormated>
    <izvorni_sadrzaj>
      <item>UDRUGA ''KEMAL MONTENO''</item>
    </izvorni_sadrzaj>
    <derivirana_varijabla naziv="DomainObject.Predmet.ProtuStrankaListNazivFormated_1">
      <item>UDRUGA ''KEMAL MONTENO''</item>
    </derivirana_varijabla>
  </DomainObject.Predmet.ProtuStrankaListNazivFormated>
  <DomainObject.Predmet.ProtuStrankaListNazivFormatedOIB>
    <izvorni_sadrzaj>
      <item>UDRUGA ''KEMAL MONTENO'', OIB 41201214599</item>
    </izvorni_sadrzaj>
    <derivirana_varijabla naziv="DomainObject.Predmet.ProtuStrankaListNazivFormatedOIB_1">
      <item>UDRUGA ''KEMAL MONTENO'', OIB 41201214599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''KEMAL MONTENO''</izvorni_sadrzaj>
    <derivirana_varijabla naziv="DomainObject.Predmet.ProtustrankaIDrugi_1">UDRUGA ''KEMAL MONTENO''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''KEMAL MONTENO'', OIB 41201214599, Primorska ulica 7a, 10000 Zagreb</izvorni_sadrzaj>
    <derivirana_varijabla naziv="DomainObject.Predmet.ProtustrankaIDrugiAdressOIB_1">UDRUGA ''KEMAL MONTENO'', OIB 41201214599, Primorska ulica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''KEMAL MONTENO''</item>
    </izvorni_sadrzaj>
    <derivirana_varijabla naziv="DomainObject.Predmet.SudioniciListNaziv_1">
      <item>FINA Regionalni centar Zagreb</item>
      <item>UDRUGA ''KEMAL MONTENO''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''KEMAL MONTENO'', OIB 41201214599, Primorska ulica 7a,10000 Zagreb</item>
    </izvorni_sadrzaj>
    <derivirana_varijabla naziv="DomainObject.Predmet.SudioniciListAdressOIB_1">
      <item>FINA Regionalni centar Zagreb, OIB 85821130368, Trg svibanjskih žrtava 1995. br. 1,10000 Zagreb</item>
      <item>UDRUGA ''KEMAL MONTENO'', OIB 41201214599, Primorska ulica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41201214599</item>
    </izvorni_sadrzaj>
    <derivirana_varijabla naziv="DomainObject.Predmet.SudioniciListNazivOIB_1">
      <item>, OIB 85821130368</item>
      <item>, OIB 41201214599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22DE9-6646-4CA3-9CAE-D6F9F8607E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1776</properties:Characters>
  <properties:Lines>64</properties:Lines>
  <properties:Paragraphs>21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2017-03-15T10:26:00Z</cp:lastPrinted>
  <dcterms:modified xmlns:xsi="http://www.w3.org/2001/XMLSchema-instance" xsi:type="dcterms:W3CDTF">2017-03-15T10:26:00Z</dcterms:modified>
  <cp:revision>64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