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3256" w14:paraId="1fb3256" w:rsidRDefault="00FB1342" w:rsidP="00A668BA" w:rsidR="00A668BA" w:rsidRPr="000048A3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>REPUBLIKA HRVATSKA</w:t>
      </w: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 xml:space="preserve">  Trgovački sud u Zagrebu</w:t>
      </w: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 xml:space="preserve">   Zagreb, </w:t>
      </w:r>
      <w:proofErr w:type="spellStart"/>
      <w:r w:rsidRPr="000048A3">
        <w:rPr>
          <w:sz w:val="24"/>
          <w:szCs w:val="24"/>
        </w:rPr>
        <w:t>Amruševa</w:t>
      </w:r>
      <w:proofErr w:type="spellEnd"/>
      <w:r w:rsidRPr="000048A3">
        <w:rPr>
          <w:sz w:val="24"/>
          <w:szCs w:val="24"/>
        </w:rPr>
        <w:t xml:space="preserve"> 2/II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0048A3">
          <w:rPr>
            <w:sz w:val="24"/>
            <w:szCs w:val="24"/>
          </w:rPr>
          <w:t>72 St</w:t>
        </w:r>
      </w:smartTag>
      <w:r w:rsidRPr="000048A3">
        <w:rPr>
          <w:sz w:val="24"/>
          <w:szCs w:val="24"/>
        </w:rPr>
        <w:t xml:space="preserve"> -</w:t>
      </w:r>
      <w:r w:rsidR="00BA4958">
        <w:rPr>
          <w:sz w:val="24"/>
          <w:szCs w:val="24"/>
        </w:rPr>
        <w:t>857/2014</w:t>
      </w:r>
    </w:p>
    <w:p w:rsidRDefault="00280572" w:rsidP="00A668BA" w:rsidR="00A668BA" w:rsidRPr="000048A3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>REPUBLIKA HRVATSKA</w:t>
      </w:r>
    </w:p>
    <w:p w:rsidRDefault="00A668BA" w:rsidP="00A668BA" w:rsidR="00A668BA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>R J E Š E N J E</w:t>
      </w:r>
    </w:p>
    <w:p w:rsidRDefault="00280572" w:rsidP="00A668BA" w:rsidR="00280572" w:rsidRPr="000048A3">
      <w:pPr>
        <w:jc w:val="center"/>
        <w:rPr>
          <w:sz w:val="24"/>
          <w:szCs w:val="24"/>
        </w:rPr>
      </w:pPr>
    </w:p>
    <w:p w:rsidRDefault="00BA4958" w:rsidP="00BA4958" w:rsidR="00BA4958" w:rsidRPr="00FD2ACB">
      <w:pPr>
        <w:jc w:val="center"/>
        <w:rPr>
          <w:b/>
          <w:sz w:val="24"/>
          <w:szCs w:val="24"/>
        </w:rPr>
      </w:pPr>
    </w:p>
    <w:p w:rsidRDefault="00BA4958" w:rsidP="00BA4958" w:rsidR="00BA4958">
      <w:pPr>
        <w:ind w:firstLine="708"/>
        <w:jc w:val="both"/>
        <w:rPr>
          <w:sz w:val="24"/>
          <w:szCs w:val="24"/>
        </w:rPr>
      </w:pPr>
      <w:r w:rsidRPr="00B81BF5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</w:t>
      </w:r>
      <w:r w:rsidRPr="008C0B9D">
        <w:rPr>
          <w:sz w:val="24"/>
          <w:szCs w:val="24"/>
        </w:rPr>
        <w:t>GRADITELJ-DUGO SELO d.o.o.</w:t>
      </w:r>
      <w:r>
        <w:rPr>
          <w:sz w:val="24"/>
          <w:szCs w:val="24"/>
        </w:rPr>
        <w:t xml:space="preserve">, </w:t>
      </w:r>
      <w:r w:rsidRPr="008C0B9D">
        <w:rPr>
          <w:sz w:val="24"/>
          <w:szCs w:val="24"/>
        </w:rPr>
        <w:t>Dugo Selo (Grad Dugo Selo)</w:t>
      </w:r>
      <w:r>
        <w:rPr>
          <w:sz w:val="24"/>
          <w:szCs w:val="24"/>
        </w:rPr>
        <w:t xml:space="preserve">, </w:t>
      </w:r>
      <w:proofErr w:type="spellStart"/>
      <w:r w:rsidRPr="008C0B9D">
        <w:rPr>
          <w:sz w:val="24"/>
          <w:szCs w:val="24"/>
        </w:rPr>
        <w:t>Rugvička</w:t>
      </w:r>
      <w:proofErr w:type="spellEnd"/>
      <w:r w:rsidRPr="008C0B9D">
        <w:rPr>
          <w:sz w:val="24"/>
          <w:szCs w:val="24"/>
        </w:rPr>
        <w:t xml:space="preserve"> 176</w:t>
      </w:r>
      <w:r>
        <w:rPr>
          <w:sz w:val="24"/>
          <w:szCs w:val="24"/>
        </w:rPr>
        <w:t xml:space="preserve">, OIB: </w:t>
      </w:r>
      <w:r w:rsidRPr="008C0B9D">
        <w:rPr>
          <w:sz w:val="24"/>
          <w:szCs w:val="24"/>
        </w:rPr>
        <w:t>87183370173</w:t>
      </w:r>
      <w:r>
        <w:rPr>
          <w:sz w:val="24"/>
          <w:szCs w:val="24"/>
        </w:rPr>
        <w:t xml:space="preserve">, dana 29. siječnja 2017. godine, </w:t>
      </w:r>
    </w:p>
    <w:p w:rsidRDefault="00280572" w:rsidP="00280572" w:rsidR="00280572" w:rsidRPr="00280572">
      <w:pPr>
        <w:rPr>
          <w:sz w:val="24"/>
          <w:szCs w:val="24"/>
        </w:rPr>
      </w:pPr>
    </w:p>
    <w:p w:rsidRDefault="001776FD" w:rsidP="00226328" w:rsidR="00117F39" w:rsidRPr="000048A3">
      <w:pPr>
        <w:jc w:val="center"/>
        <w:rPr>
          <w:b/>
          <w:sz w:val="24"/>
          <w:szCs w:val="24"/>
        </w:rPr>
      </w:pPr>
      <w:r w:rsidRPr="000048A3">
        <w:rPr>
          <w:b/>
          <w:sz w:val="24"/>
          <w:szCs w:val="24"/>
        </w:rPr>
        <w:t>r i j e š i o  j e</w:t>
      </w:r>
    </w:p>
    <w:p w:rsidRDefault="00226328" w:rsidP="00226328" w:rsidR="00226328" w:rsidRPr="000048A3">
      <w:pPr>
        <w:rPr>
          <w:sz w:val="24"/>
          <w:szCs w:val="24"/>
        </w:rPr>
      </w:pPr>
    </w:p>
    <w:p w:rsidRDefault="00BA4958" w:rsidP="00BA4958" w:rsidR="00F567F1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>I</w:t>
      </w:r>
      <w:r w:rsidRPr="00942783">
        <w:rPr>
          <w:sz w:val="24"/>
          <w:szCs w:val="24"/>
        </w:rPr>
        <w:tab/>
        <w:t>Ročište vjerovnika na kojem će se ispitati prijavljene tražbine (opće ispitno ročište) zakazano za dan 31. siječnja 2018. godine u 10,45 sati, u prostorijama Trgovačkog suda u Zagrebu, Zagreb, Petrinjska 8, soba 96, II kat ulične zgrade</w:t>
      </w:r>
      <w:r w:rsidR="00F567F1">
        <w:rPr>
          <w:sz w:val="24"/>
          <w:szCs w:val="24"/>
        </w:rPr>
        <w:t>,</w:t>
      </w:r>
    </w:p>
    <w:p w:rsidRDefault="00F567F1" w:rsidP="00BA4958" w:rsidR="00F567F1">
      <w:pPr>
        <w:ind w:firstLine="720"/>
        <w:jc w:val="both"/>
        <w:rPr>
          <w:sz w:val="24"/>
          <w:szCs w:val="24"/>
        </w:rPr>
      </w:pPr>
    </w:p>
    <w:p w:rsidRDefault="00BA4958" w:rsidP="00BA4958" w:rsidR="00BA4958" w:rsidRPr="00942783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 xml:space="preserve"> održati će se </w:t>
      </w:r>
    </w:p>
    <w:p w:rsidRDefault="00BA4958" w:rsidP="00BA4958" w:rsidR="00BA4958" w:rsidRPr="00942783">
      <w:pPr>
        <w:ind w:firstLine="720"/>
        <w:jc w:val="both"/>
        <w:rPr>
          <w:sz w:val="24"/>
          <w:szCs w:val="24"/>
        </w:rPr>
      </w:pPr>
    </w:p>
    <w:p w:rsidRDefault="00BA4958" w:rsidP="00BA4958" w:rsidR="00BA4958" w:rsidRPr="00F567F1">
      <w:pPr>
        <w:ind w:firstLine="720"/>
        <w:jc w:val="both"/>
        <w:rPr>
          <w:b/>
          <w:sz w:val="24"/>
          <w:szCs w:val="24"/>
        </w:rPr>
      </w:pPr>
      <w:r w:rsidRPr="00F567F1">
        <w:rPr>
          <w:b/>
          <w:sz w:val="24"/>
          <w:szCs w:val="24"/>
        </w:rPr>
        <w:t>dana 31. siječnja 2018. godine u 13,00 sati, u prostorijama Trgovačkog suda u Zagrebu, Zagreb, Petrinjska 8, soba 96, II kat</w:t>
      </w:r>
    </w:p>
    <w:p w:rsidRDefault="00BA4958" w:rsidP="00BA4958" w:rsidR="00BA4958" w:rsidRPr="00942783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ab/>
      </w:r>
    </w:p>
    <w:p w:rsidRDefault="00BA4958" w:rsidP="00666B9F" w:rsidR="00666B9F" w:rsidRPr="00942783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>II</w:t>
      </w:r>
      <w:r w:rsidRPr="00942783">
        <w:rPr>
          <w:sz w:val="24"/>
          <w:szCs w:val="24"/>
        </w:rPr>
        <w:tab/>
        <w:t>Ročište vjerovnika na kojem će se na temelju izvješća stečajnog upravitelja odlučivati o daljnjem tijeku postupka (izvještajno ročište) zakazano za da</w:t>
      </w:r>
      <w:r w:rsidR="00666B9F" w:rsidRPr="00942783">
        <w:rPr>
          <w:sz w:val="24"/>
          <w:szCs w:val="24"/>
        </w:rPr>
        <w:t>n 31. siječnja 2018. godine u 11</w:t>
      </w:r>
      <w:r w:rsidRPr="00942783">
        <w:rPr>
          <w:sz w:val="24"/>
          <w:szCs w:val="24"/>
        </w:rPr>
        <w:t>,</w:t>
      </w:r>
      <w:r w:rsidR="00666B9F" w:rsidRPr="00942783">
        <w:rPr>
          <w:sz w:val="24"/>
          <w:szCs w:val="24"/>
        </w:rPr>
        <w:t>10</w:t>
      </w:r>
      <w:r w:rsidRPr="00942783">
        <w:rPr>
          <w:sz w:val="24"/>
          <w:szCs w:val="24"/>
        </w:rPr>
        <w:t xml:space="preserve"> sati, u prostorijama Trgovačkog suda u Zagrebu, Zagreb, Petrinjska 8, soba 96</w:t>
      </w:r>
      <w:r w:rsidR="00666B9F" w:rsidRPr="00942783">
        <w:rPr>
          <w:sz w:val="24"/>
          <w:szCs w:val="24"/>
        </w:rPr>
        <w:t xml:space="preserve">, održati će se </w:t>
      </w:r>
    </w:p>
    <w:p w:rsidRDefault="00666B9F" w:rsidP="00666B9F" w:rsidR="00666B9F" w:rsidRPr="00942783">
      <w:pPr>
        <w:ind w:firstLine="720"/>
        <w:jc w:val="both"/>
        <w:rPr>
          <w:sz w:val="24"/>
          <w:szCs w:val="24"/>
        </w:rPr>
      </w:pPr>
    </w:p>
    <w:p w:rsidRDefault="00666B9F" w:rsidP="00666B9F" w:rsidR="00666B9F" w:rsidRPr="00942783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>dana 31. siječnja 2018. godine u 13,20 sati, u prostorijama Trgovačkog suda u Zagrebu, Zagreb, Petrinjska 8, soba 96, II kat</w:t>
      </w:r>
    </w:p>
    <w:p w:rsidRDefault="000048A3" w:rsidP="00666B9F" w:rsidR="000048A3" w:rsidRPr="00942783">
      <w:pPr>
        <w:ind w:firstLine="720"/>
        <w:jc w:val="both"/>
        <w:rPr>
          <w:sz w:val="24"/>
          <w:szCs w:val="24"/>
        </w:rPr>
      </w:pPr>
    </w:p>
    <w:p w:rsidRDefault="000048A3" w:rsidP="007B6554" w:rsidR="000048A3" w:rsidRPr="000048A3">
      <w:pPr>
        <w:jc w:val="center"/>
        <w:rPr>
          <w:sz w:val="24"/>
          <w:szCs w:val="24"/>
        </w:rPr>
      </w:pPr>
    </w:p>
    <w:p w:rsidRDefault="00014F24" w:rsidP="007B6554" w:rsidR="007B6554" w:rsidRPr="000048A3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 xml:space="preserve">U Zagrebu, </w:t>
      </w:r>
      <w:r w:rsidR="00666B9F">
        <w:rPr>
          <w:sz w:val="24"/>
          <w:szCs w:val="24"/>
        </w:rPr>
        <w:t>29</w:t>
      </w:r>
      <w:r w:rsidRPr="000048A3">
        <w:rPr>
          <w:sz w:val="24"/>
          <w:szCs w:val="24"/>
        </w:rPr>
        <w:t>.</w:t>
      </w:r>
      <w:r w:rsidR="00666B9F">
        <w:rPr>
          <w:sz w:val="24"/>
          <w:szCs w:val="24"/>
        </w:rPr>
        <w:t xml:space="preserve"> siječnja</w:t>
      </w:r>
      <w:r w:rsidR="007B6554" w:rsidRPr="000048A3">
        <w:rPr>
          <w:sz w:val="24"/>
          <w:szCs w:val="24"/>
        </w:rPr>
        <w:t xml:space="preserve"> 201</w:t>
      </w:r>
      <w:r w:rsidR="00666B9F">
        <w:rPr>
          <w:sz w:val="24"/>
          <w:szCs w:val="24"/>
        </w:rPr>
        <w:t>8</w:t>
      </w:r>
      <w:r w:rsidR="007B6554" w:rsidRPr="000048A3">
        <w:rPr>
          <w:sz w:val="24"/>
          <w:szCs w:val="24"/>
        </w:rPr>
        <w:t>.</w:t>
      </w:r>
      <w:r w:rsidR="00454A6A" w:rsidRPr="000048A3">
        <w:rPr>
          <w:sz w:val="24"/>
          <w:szCs w:val="24"/>
        </w:rPr>
        <w:t xml:space="preserve"> </w:t>
      </w:r>
    </w:p>
    <w:p w:rsidRDefault="005D2CDF" w:rsidP="007B6554" w:rsidR="005D2CDF" w:rsidRPr="000048A3">
      <w:pPr>
        <w:jc w:val="center"/>
        <w:rPr>
          <w:sz w:val="24"/>
          <w:szCs w:val="24"/>
        </w:rPr>
      </w:pPr>
    </w:p>
    <w:p w:rsidRDefault="007B6554" w:rsidR="00B72B41" w:rsidRPr="000048A3">
      <w:pPr>
        <w:pStyle w:val="Tijeloteksta"/>
        <w:ind w:left="5760"/>
      </w:pPr>
      <w:r w:rsidRPr="000048A3">
        <w:tab/>
      </w:r>
      <w:r w:rsidR="000048A3">
        <w:tab/>
      </w:r>
      <w:r w:rsidR="000048A3">
        <w:tab/>
      </w:r>
      <w:r w:rsidR="00B72B41" w:rsidRPr="000048A3">
        <w:t>SUDAC</w:t>
      </w:r>
    </w:p>
    <w:p w:rsidRDefault="00C326B8" w:rsidP="00526AA1" w:rsidR="00FB1342">
      <w:pPr>
        <w:rPr>
          <w:sz w:val="24"/>
          <w:szCs w:val="24"/>
        </w:rPr>
      </w:pPr>
      <w:r w:rsidRPr="000048A3"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B72B41" w:rsidRPr="000048A3">
        <w:rPr>
          <w:sz w:val="24"/>
          <w:szCs w:val="24"/>
        </w:rPr>
        <w:t>Nikola Ribarić</w:t>
      </w:r>
      <w:r w:rsidR="00FB1342">
        <w:rPr>
          <w:sz w:val="24"/>
          <w:szCs w:val="24"/>
        </w:rPr>
        <w:t>,</w:t>
      </w:r>
      <w:proofErr w:type="spellStart"/>
      <w:r w:rsidR="00FB1342">
        <w:rPr>
          <w:sz w:val="24"/>
          <w:szCs w:val="24"/>
        </w:rPr>
        <w:t>v.r</w:t>
      </w:r>
      <w:proofErr w:type="spellEnd"/>
    </w:p>
    <w:p w:rsidRDefault="00FB1342" w:rsidP="00FB1342" w:rsidR="00FB134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FB1342" w:rsidP="00FB1342" w:rsidR="00F00D90" w:rsidRPr="000048A3">
      <w:pPr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  <w:r w:rsidR="00F00D90">
        <w:rPr>
          <w:sz w:val="24"/>
          <w:szCs w:val="24"/>
        </w:rPr>
        <w:t xml:space="preserve"> </w:t>
      </w:r>
    </w:p>
    <w:p w:rsidRDefault="00FA7885" w:rsidP="00FA7885" w:rsidR="00FA7885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>POUKA O PRAVNOM LIJEKU:</w:t>
      </w:r>
    </w:p>
    <w:p w:rsidRDefault="00280572" w:rsidP="00FA7885" w:rsidR="00FA7885" w:rsidRPr="000048A3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FA7885" w:rsidRPr="000048A3">
        <w:rPr>
          <w:sz w:val="24"/>
          <w:szCs w:val="24"/>
        </w:rPr>
        <w:t>nije dopuštena žalba ( čl. 278 ZPP-a u svezi s člankom 6. SZ)</w:t>
      </w:r>
    </w:p>
    <w:p w:rsidRDefault="00FA7885" w:rsidP="00454A6A" w:rsidR="00FA7885" w:rsidRPr="000048A3">
      <w:pPr>
        <w:pStyle w:val="Tijeloteksta"/>
        <w:jc w:val="left"/>
      </w:pPr>
    </w:p>
    <w:sectPr w:rsidSect="005D2CDF" w:rsidR="00FA7885" w:rsidRPr="000048A3">
      <w:headerReference w:type="default" r:id="rId10"/>
      <w:pgSz w:h="15840" w:w="12240"/>
      <w:pgMar w:gutter="0" w:footer="709" w:header="709" w:left="1620" w:bottom="1418" w:right="144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C11" w:rsidR="00B86C11">
      <w:r>
        <w:separator/>
      </w:r>
    </w:p>
  </w:endnote>
  <w:endnote w:id="0" w:type="continuationSeparator">
    <w:p w:rsidRDefault="00B86C11" w:rsidR="00B86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C11" w:rsidR="00B86C11">
      <w:r>
        <w:separator/>
      </w:r>
    </w:p>
  </w:footnote>
  <w:footnote w:id="0" w:type="continuationSeparator">
    <w:p w:rsidRDefault="00B86C11" w:rsidR="00B86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2B3" w:rsidR="000322B3" w:rsidRPr="00245C53">
    <w:pPr>
      <w:pStyle w:val="Zaglavlje"/>
      <w:rPr>
        <w:sz w:val="24"/>
        <w:szCs w:val="24"/>
      </w:rPr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B1342">
      <w:rPr>
        <w:noProof/>
      </w:rPr>
      <w:t>2</w:t>
    </w:r>
    <w:r>
      <w:fldChar w:fldCharType="end"/>
    </w:r>
    <w:r>
      <w:t xml:space="preserve"> -</w:t>
    </w:r>
    <w:r>
      <w:tab/>
    </w:r>
    <w:r w:rsidRPr="00245C53">
      <w:rPr>
        <w:sz w:val="24"/>
        <w:szCs w:val="24"/>
      </w:rPr>
      <w:t>72 St-</w:t>
    </w:r>
    <w:r w:rsidR="00280572">
      <w:rPr>
        <w:sz w:val="24"/>
        <w:szCs w:val="24"/>
      </w:rPr>
      <w:t>10/04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17630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1E12C1"/>
    <w:multiLevelType w:val="hybridMultilevel"/>
    <w:tmpl w:val="78C233F4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2D2328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5183881"/>
    <w:multiLevelType w:val="hybridMultilevel"/>
    <w:tmpl w:val="C2C473F0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9F04E4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67712A9B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0BA5EB6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F523520"/>
    <w:multiLevelType w:val="hybridMultilevel"/>
    <w:tmpl w:val="B26C4C5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28"/>
    <w:rsid w:val="000048A3"/>
    <w:rsid w:val="00014F24"/>
    <w:rsid w:val="000322B3"/>
    <w:rsid w:val="00035D7A"/>
    <w:rsid w:val="00064DEC"/>
    <w:rsid w:val="000730E4"/>
    <w:rsid w:val="00081DC4"/>
    <w:rsid w:val="000A4292"/>
    <w:rsid w:val="000B4FE4"/>
    <w:rsid w:val="000E4EBC"/>
    <w:rsid w:val="00117F39"/>
    <w:rsid w:val="0013104A"/>
    <w:rsid w:val="00160CB9"/>
    <w:rsid w:val="00167DB8"/>
    <w:rsid w:val="00170501"/>
    <w:rsid w:val="00171031"/>
    <w:rsid w:val="001776FD"/>
    <w:rsid w:val="001A6FF3"/>
    <w:rsid w:val="001D1709"/>
    <w:rsid w:val="00226328"/>
    <w:rsid w:val="00245C53"/>
    <w:rsid w:val="00280572"/>
    <w:rsid w:val="00287A7C"/>
    <w:rsid w:val="002A2A70"/>
    <w:rsid w:val="002B2CD6"/>
    <w:rsid w:val="002E30C6"/>
    <w:rsid w:val="00301D0A"/>
    <w:rsid w:val="003117A2"/>
    <w:rsid w:val="003206F8"/>
    <w:rsid w:val="00353C43"/>
    <w:rsid w:val="00360C7C"/>
    <w:rsid w:val="003A1592"/>
    <w:rsid w:val="003A2582"/>
    <w:rsid w:val="003E4A5D"/>
    <w:rsid w:val="004100B6"/>
    <w:rsid w:val="00413199"/>
    <w:rsid w:val="00454A6A"/>
    <w:rsid w:val="00485D4B"/>
    <w:rsid w:val="00493577"/>
    <w:rsid w:val="004A1750"/>
    <w:rsid w:val="004D02B0"/>
    <w:rsid w:val="004D54DE"/>
    <w:rsid w:val="004E7C67"/>
    <w:rsid w:val="00526AA1"/>
    <w:rsid w:val="00542EE4"/>
    <w:rsid w:val="005527D5"/>
    <w:rsid w:val="00556D83"/>
    <w:rsid w:val="005A7F8D"/>
    <w:rsid w:val="005C7834"/>
    <w:rsid w:val="005D2CDF"/>
    <w:rsid w:val="005F505B"/>
    <w:rsid w:val="00606F44"/>
    <w:rsid w:val="00643CFF"/>
    <w:rsid w:val="00657CD8"/>
    <w:rsid w:val="00666B9F"/>
    <w:rsid w:val="0068667B"/>
    <w:rsid w:val="0069121B"/>
    <w:rsid w:val="006934FA"/>
    <w:rsid w:val="006A55B5"/>
    <w:rsid w:val="006D46F1"/>
    <w:rsid w:val="007534FF"/>
    <w:rsid w:val="007872DF"/>
    <w:rsid w:val="007B4EED"/>
    <w:rsid w:val="007B6554"/>
    <w:rsid w:val="00824AE3"/>
    <w:rsid w:val="00843011"/>
    <w:rsid w:val="00884621"/>
    <w:rsid w:val="008D6E21"/>
    <w:rsid w:val="008E6D84"/>
    <w:rsid w:val="00942783"/>
    <w:rsid w:val="0095744E"/>
    <w:rsid w:val="009E3163"/>
    <w:rsid w:val="009F3A28"/>
    <w:rsid w:val="00A317D6"/>
    <w:rsid w:val="00A668BA"/>
    <w:rsid w:val="00A722FE"/>
    <w:rsid w:val="00A7362A"/>
    <w:rsid w:val="00AB1598"/>
    <w:rsid w:val="00AD4690"/>
    <w:rsid w:val="00B54B50"/>
    <w:rsid w:val="00B622B5"/>
    <w:rsid w:val="00B72B41"/>
    <w:rsid w:val="00B86C11"/>
    <w:rsid w:val="00BA4958"/>
    <w:rsid w:val="00BB55B8"/>
    <w:rsid w:val="00BD028D"/>
    <w:rsid w:val="00BF65C7"/>
    <w:rsid w:val="00C326B8"/>
    <w:rsid w:val="00C422D3"/>
    <w:rsid w:val="00C42AB5"/>
    <w:rsid w:val="00C558FD"/>
    <w:rsid w:val="00C60B30"/>
    <w:rsid w:val="00C75AF4"/>
    <w:rsid w:val="00CA5835"/>
    <w:rsid w:val="00CD5FC8"/>
    <w:rsid w:val="00D0461C"/>
    <w:rsid w:val="00D264EE"/>
    <w:rsid w:val="00D325C4"/>
    <w:rsid w:val="00DC3392"/>
    <w:rsid w:val="00DE371D"/>
    <w:rsid w:val="00E46A41"/>
    <w:rsid w:val="00E75B59"/>
    <w:rsid w:val="00E81115"/>
    <w:rsid w:val="00E972C7"/>
    <w:rsid w:val="00EC331D"/>
    <w:rsid w:val="00ED4E00"/>
    <w:rsid w:val="00F00D90"/>
    <w:rsid w:val="00F13E26"/>
    <w:rsid w:val="00F567F1"/>
    <w:rsid w:val="00FA7885"/>
    <w:rsid w:val="00FB1342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63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632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B13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13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5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5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5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5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63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632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B13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13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5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5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5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5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1161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2018-01-29T13:19:00Z</dcterms:created>
  <dc:creator>nmarkovic</dc:creator>
  <cp:lastModifiedBy>Jadranka Zelić</cp:lastModifiedBy>
  <cp:lastPrinted>2018-01-29T13:06:00Z</cp:lastPrinted>
  <dcterms:modified xmlns:xsi="http://www.w3.org/2001/XMLSchema-instance" xsi:type="dcterms:W3CDTF">2018-01-29T13:28:00Z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