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afc0f" w14:paraId="deafc0f" w:rsidRDefault="00E4433E" w:rsidP="00892A9A" w:rsidR="00E4433E">
      <w:pPr>
        <w15:collapsed w:val="false"/>
        <w:rPr>
          <w:rFonts w:cs="Times New Roman"/>
          <w:lang w:val="en-US"/>
        </w:rPr>
      </w:pPr>
      <w:bookmarkStart w:name="_GoBack" w:id="0"/>
      <w:bookmarkEnd w:id="0"/>
    </w:p>
    <w:p w:rsidRDefault="0028005B" w:rsidP="00892A9A" w:rsidR="0028005B">
      <w:pPr>
        <w:rPr>
          <w:rFonts w:cs="Times New Roman"/>
          <w:lang w:val="en-US"/>
        </w:rPr>
      </w:pPr>
    </w:p>
    <w:p w:rsidRDefault="007665A5" w:rsidP="00892A9A" w:rsidR="00DA7B8B" w:rsidRPr="00015404">
      <w:pPr>
        <w:rPr>
          <w:rFonts w:cs="Times New Roman"/>
          <w:b/>
          <w:lang w:val="en-US"/>
        </w:rPr>
      </w:pPr>
      <w:r>
        <w:rPr>
          <w:rFonts w:cs="Times New Roman"/>
          <w:b/>
          <w:lang w:val="en-US"/>
        </w:rPr>
        <w:t>Julka Bandić, Osijek, Ili</w:t>
      </w:r>
      <w:r w:rsidR="00DA7B8B" w:rsidRPr="00015404">
        <w:rPr>
          <w:rFonts w:cs="Times New Roman"/>
          <w:b/>
          <w:lang w:val="en-US"/>
        </w:rPr>
        <w:t>rska 11</w:t>
      </w:r>
    </w:p>
    <w:p w:rsidRDefault="00DA7B8B" w:rsidP="00892A9A" w:rsidR="00EA5303" w:rsidRPr="00251BBC">
      <w:pPr>
        <w:rPr>
          <w:rFonts w:cs="Times New Roman"/>
          <w:lang w:val="en-US"/>
        </w:rPr>
      </w:pPr>
      <w:r w:rsidRPr="00251BBC">
        <w:rPr>
          <w:rFonts w:cs="Times New Roman"/>
          <w:lang w:val="en-US"/>
        </w:rPr>
        <w:t>Tel./fax: 031/205-204,mob:091-2015067</w:t>
      </w:r>
    </w:p>
    <w:p w:rsidRDefault="001A7EBA" w:rsidP="00892A9A" w:rsidR="00DA7B8B" w:rsidRPr="00251BBC">
      <w:pPr>
        <w:rPr>
          <w:rFonts w:cs="Times New Roman"/>
          <w:lang w:val="en-US"/>
        </w:rPr>
      </w:pPr>
      <w:r w:rsidRPr="00251BBC">
        <w:rPr>
          <w:rFonts w:cs="Times New Roman"/>
          <w:lang w:val="en-US"/>
        </w:rPr>
        <w:t>e-</w:t>
      </w:r>
      <w:r w:rsidR="00EA5303" w:rsidRPr="00251BBC">
        <w:rPr>
          <w:rFonts w:cs="Times New Roman"/>
          <w:lang w:val="en-US"/>
        </w:rPr>
        <w:t>pošta</w:t>
      </w:r>
      <w:r w:rsidRPr="00251BBC">
        <w:rPr>
          <w:rFonts w:cs="Times New Roman"/>
          <w:lang w:val="en-US"/>
        </w:rPr>
        <w:t>:</w:t>
      </w:r>
      <w:r w:rsidR="00EA5303" w:rsidRPr="00251BBC">
        <w:rPr>
          <w:rFonts w:cs="Times New Roman"/>
          <w:lang w:val="en-US"/>
        </w:rPr>
        <w:t xml:space="preserve"> </w:t>
      </w:r>
      <w:hyperlink r:id="rId10" w:history="true">
        <w:r w:rsidR="00EA5303" w:rsidRPr="00251BBC">
          <w:rPr>
            <w:rStyle w:val="Hiperveza"/>
            <w:rFonts w:cs="Times New Roman"/>
            <w:lang w:val="en-US"/>
          </w:rPr>
          <w:t>julka.bandic@gmail.com</w:t>
        </w:r>
      </w:hyperlink>
    </w:p>
    <w:p w:rsidRDefault="005E73E6" w:rsidP="00892A9A" w:rsidR="00EA5303" w:rsidRPr="00251BBC">
      <w:pPr>
        <w:rPr>
          <w:rFonts w:cs="Times New Roman"/>
          <w:lang w:val="en-US"/>
        </w:rPr>
      </w:pPr>
      <w:r w:rsidRPr="00251BBC">
        <w:rPr>
          <w:rFonts w:cs="Times New Roman"/>
          <w:lang w:val="en-US"/>
        </w:rPr>
        <w:t>OIB: 04946287686</w:t>
      </w:r>
    </w:p>
    <w:p w:rsidRDefault="00015404" w:rsidP="00892A9A" w:rsidR="00EC09B5">
      <w:pPr>
        <w:rPr>
          <w:rFonts w:cs="Times New Roman"/>
          <w:lang w:val="en-US"/>
        </w:rPr>
      </w:pPr>
      <w:r w:rsidRPr="00015404">
        <w:rPr>
          <w:rFonts w:cs="Times New Roman"/>
          <w:b/>
          <w:lang w:val="en-US"/>
        </w:rPr>
        <w:t>Privremeni stečajni upravitelj</w:t>
      </w:r>
      <w:r>
        <w:rPr>
          <w:rFonts w:cs="Times New Roman"/>
          <w:lang w:val="en-US"/>
        </w:rPr>
        <w:t xml:space="preserve"> </w:t>
      </w:r>
    </w:p>
    <w:p w:rsidRDefault="00EC09B5" w:rsidP="00892A9A" w:rsidR="00EC09B5">
      <w:pPr>
        <w:rPr>
          <w:rFonts w:cs="Times New Roman"/>
          <w:lang w:val="en-US"/>
        </w:rPr>
      </w:pPr>
    </w:p>
    <w:p w:rsidRDefault="00EC09B5" w:rsidP="00892A9A" w:rsidR="00972895">
      <w:pPr>
        <w:rPr>
          <w:rFonts w:cs="Times New Roman"/>
          <w:b/>
          <w:lang w:val="en-US"/>
        </w:rPr>
      </w:pPr>
      <w:r w:rsidRPr="00E3691F">
        <w:rPr>
          <w:rFonts w:cs="Times New Roman"/>
          <w:b/>
          <w:lang w:val="en-US"/>
        </w:rPr>
        <w:t>Z</w:t>
      </w:r>
      <w:r w:rsidR="00015404" w:rsidRPr="00E3691F">
        <w:rPr>
          <w:rFonts w:cs="Times New Roman"/>
          <w:b/>
          <w:lang w:val="en-US"/>
        </w:rPr>
        <w:t>a</w:t>
      </w:r>
      <w:r w:rsidRPr="00E3691F">
        <w:rPr>
          <w:rFonts w:cs="Times New Roman"/>
          <w:b/>
          <w:lang w:val="en-US"/>
        </w:rPr>
        <w:t xml:space="preserve"> d</w:t>
      </w:r>
      <w:r w:rsidR="00E4433E" w:rsidRPr="00E3691F">
        <w:rPr>
          <w:rFonts w:cs="Times New Roman"/>
          <w:b/>
          <w:lang w:val="en-US"/>
        </w:rPr>
        <w:t>užnik</w:t>
      </w:r>
      <w:r w:rsidR="00015404" w:rsidRPr="00E3691F">
        <w:rPr>
          <w:rFonts w:cs="Times New Roman"/>
          <w:b/>
          <w:lang w:val="en-US"/>
        </w:rPr>
        <w:t>a</w:t>
      </w:r>
      <w:r w:rsidR="00E4433E" w:rsidRPr="00E3691F">
        <w:rPr>
          <w:rFonts w:cs="Times New Roman"/>
          <w:b/>
          <w:lang w:val="en-US"/>
        </w:rPr>
        <w:t>:</w:t>
      </w:r>
      <w:r w:rsidR="004C5B90" w:rsidRPr="00E3691F">
        <w:rPr>
          <w:rFonts w:cs="Times New Roman"/>
          <w:b/>
          <w:lang w:val="en-US"/>
        </w:rPr>
        <w:t xml:space="preserve"> </w:t>
      </w:r>
    </w:p>
    <w:p w:rsidRDefault="0062303F" w:rsidP="00972895" w:rsidR="0062303F">
      <w:pPr>
        <w:rPr>
          <w:rFonts w:cs="Times New Roman"/>
          <w:b/>
          <w:lang w:val="en-US"/>
        </w:rPr>
      </w:pPr>
      <w:r>
        <w:rPr>
          <w:rFonts w:cs="Times New Roman"/>
          <w:b/>
          <w:lang w:val="en-US"/>
        </w:rPr>
        <w:t>ALATEA ORIA</w:t>
      </w:r>
      <w:r w:rsidR="00C47F58">
        <w:rPr>
          <w:rFonts w:cs="Times New Roman"/>
          <w:b/>
          <w:lang w:val="en-US"/>
        </w:rPr>
        <w:t xml:space="preserve"> j.</w:t>
      </w:r>
      <w:r>
        <w:rPr>
          <w:rFonts w:cs="Times New Roman"/>
          <w:b/>
          <w:lang w:val="en-US"/>
        </w:rPr>
        <w:t>d.o.o. za trgovinu i usluge</w:t>
      </w:r>
    </w:p>
    <w:p w:rsidRDefault="009453CC" w:rsidP="00972895" w:rsidR="00972895" w:rsidRPr="00251BBC">
      <w:pPr>
        <w:rPr>
          <w:rFonts w:cs="Times New Roman"/>
          <w:lang w:val="en-US"/>
        </w:rPr>
      </w:pPr>
      <w:r>
        <w:rPr>
          <w:rFonts w:cs="Times New Roman"/>
          <w:lang w:val="en-US"/>
        </w:rPr>
        <w:t xml:space="preserve">Sisak, </w:t>
      </w:r>
      <w:r w:rsidR="0062303F" w:rsidRPr="00251BBC">
        <w:rPr>
          <w:rFonts w:cs="Times New Roman"/>
          <w:lang w:val="en-US"/>
        </w:rPr>
        <w:t>S. i A. Radića 3</w:t>
      </w:r>
    </w:p>
    <w:p w:rsidRDefault="00972895" w:rsidP="00972895" w:rsidR="00972895" w:rsidRPr="00251BBC">
      <w:pPr>
        <w:rPr>
          <w:rFonts w:cs="Times New Roman"/>
          <w:lang w:val="en-US"/>
        </w:rPr>
      </w:pPr>
      <w:r w:rsidRPr="00251BBC">
        <w:rPr>
          <w:rFonts w:cs="Times New Roman"/>
          <w:lang w:val="en-US"/>
        </w:rPr>
        <w:t xml:space="preserve">OIB: </w:t>
      </w:r>
      <w:r w:rsidR="0062303F" w:rsidRPr="00251BBC">
        <w:rPr>
          <w:rFonts w:cs="Times New Roman"/>
          <w:lang w:val="en-US"/>
        </w:rPr>
        <w:t>91195121465</w:t>
      </w:r>
    </w:p>
    <w:p w:rsidRDefault="00972895" w:rsidP="00972895" w:rsidR="00CC7D8A" w:rsidRPr="00251BBC">
      <w:pPr>
        <w:rPr>
          <w:rFonts w:cs="Times New Roman"/>
          <w:lang w:val="en-US"/>
        </w:rPr>
      </w:pPr>
      <w:r w:rsidRPr="00251BBC">
        <w:rPr>
          <w:rFonts w:cs="Times New Roman"/>
          <w:lang w:val="en-US"/>
        </w:rPr>
        <w:t xml:space="preserve">MBS: </w:t>
      </w:r>
      <w:r w:rsidR="0062303F" w:rsidRPr="00251BBC">
        <w:rPr>
          <w:rFonts w:cs="Times New Roman"/>
          <w:lang w:val="en-US"/>
        </w:rPr>
        <w:t>080992827</w:t>
      </w:r>
    </w:p>
    <w:p w:rsidRDefault="004C5B90" w:rsidP="004C5B90" w:rsidR="004C5B90"/>
    <w:p w:rsidRDefault="004C5B90" w:rsidP="004C5B90" w:rsidR="009A2388">
      <w:pPr>
        <w:rPr>
          <w:b/>
        </w:rPr>
      </w:pPr>
      <w:r w:rsidRPr="004C5B90">
        <w:rPr>
          <w:b/>
        </w:rPr>
        <w:t>TRGOVAČKOM SUDU</w:t>
      </w:r>
      <w:r w:rsidR="009A2388">
        <w:rPr>
          <w:b/>
        </w:rPr>
        <w:t xml:space="preserve"> U OSIJEKU</w:t>
      </w:r>
    </w:p>
    <w:p w:rsidRDefault="009A2388" w:rsidP="004C5B90" w:rsidR="009A2388">
      <w:pPr>
        <w:rPr>
          <w:b/>
        </w:rPr>
      </w:pPr>
      <w:r>
        <w:rPr>
          <w:b/>
        </w:rPr>
        <w:t>Zagrebačka ul. br. 2</w:t>
      </w:r>
    </w:p>
    <w:p w:rsidRDefault="004C5B90" w:rsidP="004C5B90" w:rsidR="004C5B90">
      <w:pPr>
        <w:rPr>
          <w:b/>
        </w:rPr>
      </w:pPr>
      <w:r w:rsidRPr="004C5B90">
        <w:rPr>
          <w:b/>
        </w:rPr>
        <w:t>OSIJEK</w:t>
      </w:r>
    </w:p>
    <w:p w:rsidRDefault="009A2388" w:rsidP="004C5B90" w:rsidR="009A2388">
      <w:pPr>
        <w:rPr>
          <w:b/>
        </w:rPr>
      </w:pPr>
    </w:p>
    <w:p w:rsidRDefault="00DA6340" w:rsidP="004C5B90" w:rsidR="004C5B90">
      <w:pPr>
        <w:rPr>
          <w:b/>
          <w:u w:val="single"/>
        </w:rPr>
      </w:pPr>
      <w:r>
        <w:rPr>
          <w:b/>
          <w:u w:val="single"/>
        </w:rPr>
        <w:t xml:space="preserve">Na broj: </w:t>
      </w:r>
      <w:r w:rsidR="00F53908">
        <w:rPr>
          <w:b/>
          <w:u w:val="single"/>
        </w:rPr>
        <w:t>1</w:t>
      </w:r>
      <w:r w:rsidR="0062303F">
        <w:rPr>
          <w:b/>
          <w:u w:val="single"/>
        </w:rPr>
        <w:t>0</w:t>
      </w:r>
      <w:r w:rsidR="004C5B90" w:rsidRPr="004C5B90">
        <w:rPr>
          <w:b/>
          <w:u w:val="single"/>
        </w:rPr>
        <w:t xml:space="preserve"> St-</w:t>
      </w:r>
      <w:r w:rsidR="00972895">
        <w:rPr>
          <w:b/>
          <w:u w:val="single"/>
        </w:rPr>
        <w:t>1</w:t>
      </w:r>
      <w:r w:rsidR="0062303F">
        <w:rPr>
          <w:b/>
          <w:u w:val="single"/>
        </w:rPr>
        <w:t>91</w:t>
      </w:r>
      <w:r w:rsidR="00972895">
        <w:rPr>
          <w:b/>
          <w:u w:val="single"/>
        </w:rPr>
        <w:t>9</w:t>
      </w:r>
      <w:r w:rsidR="004C5B90" w:rsidRPr="004C5B90">
        <w:rPr>
          <w:b/>
          <w:u w:val="single"/>
        </w:rPr>
        <w:t>/</w:t>
      </w:r>
      <w:r w:rsidR="0060530E">
        <w:rPr>
          <w:b/>
          <w:u w:val="single"/>
        </w:rPr>
        <w:t>20</w:t>
      </w:r>
      <w:r w:rsidR="004C5B90" w:rsidRPr="004C5B90">
        <w:rPr>
          <w:b/>
          <w:u w:val="single"/>
        </w:rPr>
        <w:t>1</w:t>
      </w:r>
      <w:r w:rsidR="00F53908">
        <w:rPr>
          <w:b/>
          <w:u w:val="single"/>
        </w:rPr>
        <w:t>8</w:t>
      </w:r>
    </w:p>
    <w:p w:rsidRDefault="004C5B90" w:rsidP="004C5B90" w:rsidR="004C5B90">
      <w:pPr>
        <w:rPr>
          <w:b/>
          <w:u w:val="single"/>
        </w:rPr>
      </w:pPr>
    </w:p>
    <w:p w:rsidRDefault="004C5B90" w:rsidP="004C5B90" w:rsidR="004C5B90">
      <w:pPr>
        <w:rPr>
          <w:b/>
          <w:u w:val="single"/>
        </w:rPr>
      </w:pPr>
    </w:p>
    <w:p w:rsidRDefault="004C5B90" w:rsidP="004C5B90" w:rsidR="004C5B90">
      <w:pPr>
        <w:jc w:val="center"/>
        <w:rPr>
          <w:b/>
          <w:sz w:val="28"/>
          <w:szCs w:val="28"/>
        </w:rPr>
      </w:pPr>
      <w:r w:rsidRPr="004C5B90">
        <w:rPr>
          <w:b/>
          <w:sz w:val="28"/>
          <w:szCs w:val="28"/>
        </w:rPr>
        <w:t>I Z V J E Š Ć E</w:t>
      </w:r>
    </w:p>
    <w:p w:rsidRDefault="004C5B90" w:rsidP="004C5B90" w:rsidR="004C5B90">
      <w:pPr>
        <w:jc w:val="center"/>
        <w:rPr>
          <w:sz w:val="28"/>
          <w:szCs w:val="28"/>
        </w:rPr>
      </w:pPr>
      <w:r w:rsidRPr="004C5B90">
        <w:rPr>
          <w:sz w:val="28"/>
          <w:szCs w:val="28"/>
        </w:rPr>
        <w:t>Privremene stečajne upraviteljice</w:t>
      </w:r>
    </w:p>
    <w:p w:rsidRDefault="004C5B90" w:rsidP="004C5B90" w:rsidR="004C5B90">
      <w:pPr>
        <w:jc w:val="center"/>
      </w:pPr>
    </w:p>
    <w:p w:rsidRDefault="005E7191" w:rsidP="004C5B90" w:rsidR="005E7191">
      <w:pPr>
        <w:jc w:val="center"/>
      </w:pPr>
    </w:p>
    <w:p w:rsidRDefault="00F53908" w:rsidP="00972895" w:rsidR="00972895">
      <w:r w:rsidRPr="00F53908">
        <w:t>Rješenjem Trgovačkog suda u Osijeku, broj: 1</w:t>
      </w:r>
      <w:r w:rsidR="00251BBC">
        <w:t>0</w:t>
      </w:r>
      <w:r w:rsidRPr="00F53908">
        <w:t>/St-</w:t>
      </w:r>
      <w:r w:rsidR="00972895">
        <w:t>1</w:t>
      </w:r>
      <w:r w:rsidR="00251BBC">
        <w:t>91</w:t>
      </w:r>
      <w:r w:rsidR="00972895">
        <w:t>9</w:t>
      </w:r>
      <w:r w:rsidRPr="00F53908">
        <w:t>/2018, od 1</w:t>
      </w:r>
      <w:r w:rsidR="00251BBC">
        <w:t>5</w:t>
      </w:r>
      <w:r w:rsidRPr="00F53908">
        <w:t>.</w:t>
      </w:r>
      <w:r w:rsidR="00251BBC">
        <w:t>0</w:t>
      </w:r>
      <w:r w:rsidR="00972895">
        <w:t>1</w:t>
      </w:r>
      <w:r w:rsidRPr="00F53908">
        <w:t>.201</w:t>
      </w:r>
      <w:r w:rsidR="00251BBC">
        <w:t>9</w:t>
      </w:r>
      <w:r w:rsidRPr="00F53908">
        <w:t>. god., pokrenut je prethodni stečajni postupak, nad dužnikom</w:t>
      </w:r>
      <w:r w:rsidR="00972895">
        <w:t xml:space="preserve">; </w:t>
      </w:r>
    </w:p>
    <w:p w:rsidRDefault="00251BBC" w:rsidP="00251BBC" w:rsidR="00251BBC">
      <w:r>
        <w:t>ALATEA ORIA</w:t>
      </w:r>
      <w:r w:rsidR="00C47F58">
        <w:t xml:space="preserve"> j.</w:t>
      </w:r>
      <w:r>
        <w:t xml:space="preserve"> d.o.o. za trgovinu i usluge, </w:t>
      </w:r>
      <w:r w:rsidR="009453CC">
        <w:t xml:space="preserve"> Sisak, </w:t>
      </w:r>
      <w:r>
        <w:t xml:space="preserve">S. i A. Radića 3, </w:t>
      </w:r>
      <w:bookmarkStart w:name="_Hlk3281287" w:id="1"/>
      <w:r>
        <w:t>OIB: 91195121465,</w:t>
      </w:r>
    </w:p>
    <w:p w:rsidRDefault="00251BBC" w:rsidP="00251BBC" w:rsidR="00972895">
      <w:r>
        <w:t>MBS: 080992827.</w:t>
      </w:r>
      <w:bookmarkEnd w:id="1"/>
    </w:p>
    <w:p w:rsidRDefault="00CC7D8A" w:rsidP="00B639A9" w:rsidR="00251BBC">
      <w:r>
        <w:t>Istim rješenjem imenovana sam za privremenu stečajnu upraviteljicu</w:t>
      </w:r>
      <w:r w:rsidR="007665A5">
        <w:t>,</w:t>
      </w:r>
      <w:r w:rsidR="00972895">
        <w:t xml:space="preserve"> </w:t>
      </w:r>
      <w:r w:rsidR="00972895" w:rsidRPr="00972895">
        <w:t xml:space="preserve"> radi</w:t>
      </w:r>
      <w:r w:rsidR="00251BBC">
        <w:t xml:space="preserve"> dostavljanja izvješća o financijsko gospodarskom stanju dužnika  te mogućnostima provođenja stečajnog postupka nad njegovom imovinom.</w:t>
      </w:r>
    </w:p>
    <w:p w:rsidRDefault="00972895" w:rsidP="00996BBA" w:rsidR="00972895">
      <w:r w:rsidRPr="00972895">
        <w:t xml:space="preserve"> </w:t>
      </w:r>
    </w:p>
    <w:p w:rsidRDefault="00AB045B" w:rsidP="00996BBA" w:rsidR="00996BBA">
      <w:r>
        <w:t>Sukladno navedenom, d</w:t>
      </w:r>
      <w:r w:rsidR="00996BBA" w:rsidRPr="00996BBA">
        <w:t>ostavljam</w:t>
      </w:r>
      <w:r w:rsidR="00996BBA">
        <w:t xml:space="preserve"> Stečajnom sucu </w:t>
      </w:r>
      <w:r w:rsidR="00FB07E3">
        <w:t>i</w:t>
      </w:r>
      <w:r w:rsidR="00996BBA">
        <w:t xml:space="preserve">zvješće </w:t>
      </w:r>
      <w:r>
        <w:t>kako slijedi</w:t>
      </w:r>
      <w:r w:rsidR="00FB07E3">
        <w:t>:</w:t>
      </w:r>
    </w:p>
    <w:p w:rsidRDefault="00251BBC" w:rsidP="009453CC" w:rsidR="0007521C">
      <w:r w:rsidRPr="00251BBC">
        <w:t xml:space="preserve">ALATEA ORIA </w:t>
      </w:r>
      <w:r w:rsidR="00C47F58">
        <w:t>j.</w:t>
      </w:r>
      <w:r w:rsidRPr="00251BBC">
        <w:t>d.o.o. za trgovinu i usluge</w:t>
      </w:r>
      <w:r w:rsidR="00992CE6">
        <w:t xml:space="preserve">, </w:t>
      </w:r>
      <w:r w:rsidR="007A664B">
        <w:t>registriran</w:t>
      </w:r>
      <w:r w:rsidR="001A25F9">
        <w:t>o</w:t>
      </w:r>
      <w:r w:rsidR="007A664B">
        <w:t xml:space="preserve"> je u Sudskom registru Trgovačkog suda u</w:t>
      </w:r>
      <w:r>
        <w:t xml:space="preserve"> Zagrebu,</w:t>
      </w:r>
      <w:r w:rsidR="00A06A39">
        <w:t xml:space="preserve"> </w:t>
      </w:r>
      <w:r w:rsidR="007A664B">
        <w:t xml:space="preserve"> od</w:t>
      </w:r>
      <w:r w:rsidR="001A25F9">
        <w:t xml:space="preserve"> </w:t>
      </w:r>
      <w:r w:rsidR="00816BC3">
        <w:t>listopada</w:t>
      </w:r>
      <w:r w:rsidR="00CD7D59">
        <w:t xml:space="preserve"> </w:t>
      </w:r>
      <w:r w:rsidR="007A664B">
        <w:t>20</w:t>
      </w:r>
      <w:r w:rsidR="0007521C">
        <w:t>1</w:t>
      </w:r>
      <w:r>
        <w:t>5</w:t>
      </w:r>
      <w:r w:rsidR="0007521C">
        <w:t xml:space="preserve">. god., sa sjedištem </w:t>
      </w:r>
      <w:r w:rsidR="00816BC3">
        <w:t>u</w:t>
      </w:r>
      <w:r w:rsidR="009453CC">
        <w:t xml:space="preserve"> Sisku, </w:t>
      </w:r>
      <w:r w:rsidR="009453CC" w:rsidRPr="009453CC">
        <w:t>S. i A. Radića 3</w:t>
      </w:r>
      <w:r>
        <w:t xml:space="preserve"> </w:t>
      </w:r>
      <w:r w:rsidR="00816BC3">
        <w:t xml:space="preserve">, </w:t>
      </w:r>
      <w:r w:rsidR="009453CC">
        <w:t>OIB: 91195121465, MBS: 080992827.</w:t>
      </w:r>
    </w:p>
    <w:p w:rsidRDefault="001A25F9" w:rsidP="00083BDB" w:rsidR="001A25F9"/>
    <w:p w:rsidRDefault="00083BDB" w:rsidP="00083BDB" w:rsidR="00EF226A">
      <w:r>
        <w:t>Temeljni kapital</w:t>
      </w:r>
      <w:r w:rsidR="0007521C">
        <w:t xml:space="preserve"> društva je</w:t>
      </w:r>
      <w:r>
        <w:t xml:space="preserve"> </w:t>
      </w:r>
      <w:r w:rsidR="001A25F9">
        <w:t>10,</w:t>
      </w:r>
      <w:r w:rsidR="0028005B">
        <w:t>00 kn</w:t>
      </w:r>
      <w:r w:rsidR="0007521C">
        <w:t>.</w:t>
      </w:r>
    </w:p>
    <w:p w:rsidRDefault="000074AC" w:rsidP="00083BDB" w:rsidR="000074AC"/>
    <w:p w:rsidRDefault="001A25F9" w:rsidP="00083BDB" w:rsidR="00083BDB">
      <w:r>
        <w:t>Osnivač</w:t>
      </w:r>
      <w:r w:rsidR="004011F5">
        <w:t>i</w:t>
      </w:r>
      <w:r w:rsidR="00083BDB">
        <w:t>/član</w:t>
      </w:r>
      <w:r w:rsidR="004011F5">
        <w:t>ovi</w:t>
      </w:r>
      <w:r w:rsidR="00083BDB">
        <w:t xml:space="preserve"> društva:</w:t>
      </w:r>
    </w:p>
    <w:p w:rsidRDefault="000074AC" w:rsidP="00F57D9E" w:rsidR="000074AC">
      <w:bookmarkStart w:name="_Hlk509317016" w:id="2"/>
    </w:p>
    <w:p w:rsidRDefault="009453CC" w:rsidP="00F57D9E" w:rsidR="009453CC">
      <w:r>
        <w:t>Ljiljana Rajković</w:t>
      </w:r>
      <w:r w:rsidR="00816BC3">
        <w:t>, OIB:</w:t>
      </w:r>
      <w:r>
        <w:t>74362769363</w:t>
      </w:r>
    </w:p>
    <w:p w:rsidRDefault="009453CC" w:rsidP="00F57D9E" w:rsidR="00816BC3">
      <w:r>
        <w:t>Strelečko, M. Celjaka preko  nasipa 10</w:t>
      </w:r>
    </w:p>
    <w:p w:rsidRDefault="008B0A36" w:rsidP="00F57D9E" w:rsidR="000074AC">
      <w:r>
        <w:t>-</w:t>
      </w:r>
      <w:r w:rsidR="009453CC">
        <w:t xml:space="preserve"> jedini</w:t>
      </w:r>
      <w:r>
        <w:t xml:space="preserve"> </w:t>
      </w:r>
      <w:r w:rsidR="000074AC">
        <w:t>član j.d.o.o.</w:t>
      </w:r>
    </w:p>
    <w:p w:rsidRDefault="00FA7C3E" w:rsidP="00713EC6" w:rsidR="00FA7C3E">
      <w:bookmarkStart w:name="_Hlk509402679" w:id="3"/>
      <w:bookmarkEnd w:id="2"/>
    </w:p>
    <w:p w:rsidRDefault="00083BDB" w:rsidP="00713EC6" w:rsidR="00713EC6">
      <w:r>
        <w:t>Osobe ovlaštene za zastupanje :</w:t>
      </w:r>
    </w:p>
    <w:p w:rsidRDefault="006E7A6B" w:rsidP="00713EC6" w:rsidR="006E7A6B"/>
    <w:p w:rsidRDefault="006E7A6B" w:rsidP="006E7A6B" w:rsidR="006E7A6B">
      <w:r>
        <w:t>Ljiljana Rajković, OIB:74362769363</w:t>
      </w:r>
    </w:p>
    <w:p w:rsidRDefault="006E7A6B" w:rsidP="006E7A6B" w:rsidR="00816BC3">
      <w:r>
        <w:t>Strelečko, M. Celjaka preko  nasipa 10</w:t>
      </w:r>
    </w:p>
    <w:bookmarkEnd w:id="3"/>
    <w:p w:rsidRDefault="00FA7C3E" w:rsidP="00083BDB" w:rsidR="00816BC3">
      <w:r>
        <w:t xml:space="preserve">- </w:t>
      </w:r>
      <w:r w:rsidR="00A650B8">
        <w:t>direktor</w:t>
      </w:r>
      <w:r w:rsidR="00AC5647">
        <w:t>,</w:t>
      </w:r>
      <w:r w:rsidR="00713EC6">
        <w:t xml:space="preserve"> zastupa društvo  </w:t>
      </w:r>
      <w:r w:rsidR="00F57D9E">
        <w:t>samostalno</w:t>
      </w:r>
      <w:r w:rsidR="00AC5647">
        <w:t xml:space="preserve"> i neograničeno</w:t>
      </w:r>
      <w:r w:rsidR="006E7A6B">
        <w:t>.</w:t>
      </w:r>
    </w:p>
    <w:p w:rsidRDefault="00713EC6" w:rsidP="00083BDB" w:rsidR="00713EC6"/>
    <w:p w:rsidRDefault="00642EED" w:rsidP="00083BDB" w:rsidR="00F57D9E">
      <w:r>
        <w:t>P</w:t>
      </w:r>
      <w:r w:rsidR="00AC5647">
        <w:t>rijedlog za otvaranje stečajnog postupka nad dužnikom</w:t>
      </w:r>
      <w:r>
        <w:t>, podnijela je</w:t>
      </w:r>
      <w:r w:rsidR="006E7A6B">
        <w:t xml:space="preserve">, dana 16. srpnja 2018. god., </w:t>
      </w:r>
      <w:r>
        <w:t xml:space="preserve">FINA Regionalni centar </w:t>
      </w:r>
      <w:r w:rsidR="006E7A6B">
        <w:t>Zagreb, Podružnica Zagreb</w:t>
      </w:r>
      <w:r w:rsidR="008B0A36">
        <w:t>,</w:t>
      </w:r>
      <w:r w:rsidR="00400726">
        <w:t xml:space="preserve"> u kojem navodi da na dan </w:t>
      </w:r>
      <w:r w:rsidR="005426B6">
        <w:t>1</w:t>
      </w:r>
      <w:r w:rsidR="006E7A6B">
        <w:t>1</w:t>
      </w:r>
      <w:r w:rsidR="00400726">
        <w:t>.</w:t>
      </w:r>
      <w:r w:rsidR="006E7A6B">
        <w:t>07</w:t>
      </w:r>
      <w:r w:rsidR="00400726">
        <w:t>.201</w:t>
      </w:r>
      <w:r w:rsidR="008B0A36">
        <w:t>8</w:t>
      </w:r>
      <w:r w:rsidR="00400726">
        <w:t>. god.  dužnik</w:t>
      </w:r>
      <w:r w:rsidR="006A3C97">
        <w:t xml:space="preserve"> u očevidniku redoslijeda osnova za plaćanje ima evidentirane neizvršene osnove za plaćanje u neprekinutom razdoblju od </w:t>
      </w:r>
      <w:r w:rsidR="006E7A6B">
        <w:t>329</w:t>
      </w:r>
      <w:r w:rsidR="006A3C97">
        <w:t xml:space="preserve"> dana u ukupnom iznosu od </w:t>
      </w:r>
      <w:r w:rsidR="006E7A6B">
        <w:t>10.614,37</w:t>
      </w:r>
      <w:r w:rsidR="006A3C97">
        <w:t xml:space="preserve"> kn., u koji iznos je uračunata kamata i naknada FINE, te da dužnik ima</w:t>
      </w:r>
      <w:r w:rsidR="00400726">
        <w:t xml:space="preserve"> </w:t>
      </w:r>
      <w:r w:rsidR="006E7A6B">
        <w:t>jednog</w:t>
      </w:r>
      <w:r w:rsidR="006A3C97">
        <w:t xml:space="preserve"> zaposlen</w:t>
      </w:r>
      <w:r w:rsidR="006E7A6B">
        <w:t>ik</w:t>
      </w:r>
      <w:r w:rsidR="008B0A36">
        <w:t>a</w:t>
      </w:r>
      <w:r w:rsidR="006E7A6B">
        <w:t>.</w:t>
      </w:r>
    </w:p>
    <w:p w:rsidRDefault="00AC5647" w:rsidP="00083BDB" w:rsidR="00AC5647"/>
    <w:p w:rsidRDefault="00952DA1" w:rsidP="00083BDB" w:rsidR="00952DA1">
      <w:r>
        <w:t>Nakon imenovanja mene kao privremene stečajne upraviteljice,</w:t>
      </w:r>
      <w:r w:rsidR="003106C1">
        <w:t xml:space="preserve"> </w:t>
      </w:r>
      <w:r w:rsidR="004A34E9">
        <w:t>stupila</w:t>
      </w:r>
      <w:r w:rsidR="003106C1">
        <w:t xml:space="preserve"> sam</w:t>
      </w:r>
      <w:r>
        <w:t xml:space="preserve"> </w:t>
      </w:r>
      <w:r w:rsidR="003106C1">
        <w:t xml:space="preserve"> </w:t>
      </w:r>
      <w:r>
        <w:t xml:space="preserve">u kontakt sa </w:t>
      </w:r>
      <w:r w:rsidR="00F60F5A">
        <w:t xml:space="preserve">članom </w:t>
      </w:r>
      <w:r w:rsidR="004A34E9">
        <w:t xml:space="preserve"> i direktorom</w:t>
      </w:r>
      <w:r w:rsidR="00F60F5A">
        <w:t xml:space="preserve"> dužnika,</w:t>
      </w:r>
      <w:r w:rsidR="005426B6">
        <w:t xml:space="preserve"> </w:t>
      </w:r>
      <w:r w:rsidR="00513F0F">
        <w:t>Ljiljanom Rajković</w:t>
      </w:r>
      <w:r w:rsidR="00B95E32">
        <w:t>.</w:t>
      </w:r>
    </w:p>
    <w:p w:rsidRDefault="002A5FC4" w:rsidP="00083BDB" w:rsidR="005C3DB0">
      <w:r>
        <w:t>U razgovoru</w:t>
      </w:r>
      <w:r w:rsidR="004A34E9">
        <w:t xml:space="preserve"> me izvijesti</w:t>
      </w:r>
      <w:r w:rsidR="00E57B27">
        <w:t>la da</w:t>
      </w:r>
      <w:r w:rsidR="00513F0F">
        <w:t xml:space="preserve"> su poteškoće u poslovanju dužnika nepremostive, te da nema mogućnosti nastaviti likvidno poslovanje</w:t>
      </w:r>
      <w:r w:rsidR="005C3DB0">
        <w:t xml:space="preserve">, zbog stanja na tržištu i smanjenja kupovne moći stanovništva u Sisku. Poslala mi je i svoje </w:t>
      </w:r>
    </w:p>
    <w:p w:rsidRDefault="003653D2" w:rsidP="00083BDB" w:rsidR="003653D2">
      <w:pPr>
        <w:rPr>
          <w:b/>
        </w:rPr>
      </w:pPr>
    </w:p>
    <w:p w:rsidRDefault="00CB2657" w:rsidP="00083BDB" w:rsidR="00CB2657">
      <w:pPr>
        <w:rPr>
          <w:b/>
        </w:rPr>
      </w:pPr>
      <w:r w:rsidRPr="00CB2657">
        <w:rPr>
          <w:b/>
        </w:rPr>
        <w:t>Poslovanje dužnika</w:t>
      </w:r>
    </w:p>
    <w:p w:rsidRDefault="00234C36" w:rsidP="00083BDB" w:rsidR="00234C36"/>
    <w:p w:rsidRDefault="00234C36" w:rsidP="00083BDB" w:rsidR="005C1E12">
      <w:r>
        <w:t>Prema Potvrdi Fine broj: Klasa: 120-11/1</w:t>
      </w:r>
      <w:r w:rsidR="005C3DB0">
        <w:t>9</w:t>
      </w:r>
      <w:r>
        <w:t>-01/</w:t>
      </w:r>
      <w:r w:rsidR="005C3DB0">
        <w:t>65</w:t>
      </w:r>
      <w:r>
        <w:t xml:space="preserve">, od </w:t>
      </w:r>
      <w:r w:rsidR="005C3DB0">
        <w:t>28</w:t>
      </w:r>
      <w:r w:rsidR="003653D2">
        <w:t>.</w:t>
      </w:r>
      <w:r w:rsidR="005C3DB0">
        <w:t>0</w:t>
      </w:r>
      <w:r w:rsidR="003653D2">
        <w:t>1</w:t>
      </w:r>
      <w:r>
        <w:t>.201</w:t>
      </w:r>
      <w:r w:rsidR="005C3DB0">
        <w:t>9</w:t>
      </w:r>
      <w:r>
        <w:t>. god.</w:t>
      </w:r>
      <w:r w:rsidR="0046046F">
        <w:t xml:space="preserve">, koju sam pribavila,  </w:t>
      </w:r>
      <w:r w:rsidR="005C1E12">
        <w:t xml:space="preserve">na dan izdavanja potvrde, na računima i novčanim sredstvima dužnika evidentirano je </w:t>
      </w:r>
      <w:r w:rsidR="005C3DB0">
        <w:t>529</w:t>
      </w:r>
      <w:r w:rsidR="005C1E12">
        <w:t xml:space="preserve"> dana neprekidne blokade odnosno ukupno </w:t>
      </w:r>
      <w:r w:rsidR="003653D2">
        <w:t>1</w:t>
      </w:r>
      <w:r w:rsidR="005C3DB0">
        <w:t>80</w:t>
      </w:r>
      <w:r w:rsidR="005C1E12">
        <w:t xml:space="preserve"> dana blokade u prethodnih 6 mjeseci zbog nepodmirenih osnova za plaćanje evidentiranih u Očevidniku redoslijeda osnova za plaćanje.</w:t>
      </w:r>
    </w:p>
    <w:p w:rsidRDefault="005C1E12" w:rsidP="00083BDB" w:rsidR="00234C36">
      <w:r>
        <w:t>Nepodmirene obvezena dan izdavanja potvrde iznose</w:t>
      </w:r>
      <w:r w:rsidR="004D1B7F">
        <w:t xml:space="preserve"> </w:t>
      </w:r>
      <w:r w:rsidR="005C3DB0">
        <w:t>37.472,57</w:t>
      </w:r>
      <w:r w:rsidR="004D1B7F">
        <w:t xml:space="preserve"> kn</w:t>
      </w:r>
      <w:r w:rsidRPr="0019456A">
        <w:rPr>
          <w:b/>
        </w:rPr>
        <w:t>.</w:t>
      </w:r>
      <w:r w:rsidR="00234C36">
        <w:t xml:space="preserve"> </w:t>
      </w:r>
    </w:p>
    <w:p w:rsidRDefault="005C1E12" w:rsidP="00083BDB" w:rsidR="005C1E12"/>
    <w:p w:rsidRDefault="005C1E12" w:rsidP="00083BDB" w:rsidR="005C1E12">
      <w:r>
        <w:t xml:space="preserve">          U privitku: cit. Potvrda Fine</w:t>
      </w:r>
    </w:p>
    <w:p w:rsidRDefault="000E7E3B" w:rsidP="000E7E3B" w:rsidR="000E7E3B"/>
    <w:p w:rsidRDefault="000E7E3B" w:rsidP="000E7E3B" w:rsidR="000E7E3B">
      <w:r>
        <w:t xml:space="preserve">Prema </w:t>
      </w:r>
      <w:r w:rsidR="00F41BB9">
        <w:t>podacima</w:t>
      </w:r>
      <w:r>
        <w:t xml:space="preserve"> Hrvatskog zavoda za mirovinsko osiguranje,</w:t>
      </w:r>
      <w:r w:rsidR="00F41BB9">
        <w:t xml:space="preserve"> o</w:t>
      </w:r>
      <w:r>
        <w:t xml:space="preserve">d </w:t>
      </w:r>
      <w:r w:rsidR="00F41BB9">
        <w:t>14</w:t>
      </w:r>
      <w:r>
        <w:t>.</w:t>
      </w:r>
      <w:r w:rsidR="00F41BB9">
        <w:t xml:space="preserve"> veljače</w:t>
      </w:r>
      <w:r>
        <w:t xml:space="preserve"> 201</w:t>
      </w:r>
      <w:r w:rsidR="00F41BB9">
        <w:t>9</w:t>
      </w:r>
      <w:r>
        <w:t xml:space="preserve">. god. dužnik, na dan izdavanja potvrde, ima jednog aktivnog osiguranika </w:t>
      </w:r>
      <w:r w:rsidR="00F41BB9">
        <w:t>–</w:t>
      </w:r>
      <w:r>
        <w:t xml:space="preserve"> radnika</w:t>
      </w:r>
      <w:r w:rsidR="00F41BB9">
        <w:t>, a to je osnivač i direktor dužnika, Ljiljana Rajković</w:t>
      </w:r>
    </w:p>
    <w:p w:rsidRDefault="000E7E3B" w:rsidP="000E7E3B" w:rsidR="000E7E3B"/>
    <w:p w:rsidRDefault="000E7E3B" w:rsidP="000E7E3B" w:rsidR="000E7E3B">
      <w:r>
        <w:t xml:space="preserve">                                    U privitku: cit. Potvrda HZMO</w:t>
      </w:r>
    </w:p>
    <w:p w:rsidRDefault="006242D6" w:rsidP="000E7E3B" w:rsidR="006242D6"/>
    <w:p w:rsidRDefault="006242D6" w:rsidP="000E7E3B" w:rsidR="006242D6">
      <w:r>
        <w:t>Prema knjigovodstvenoj kartici Porezne uprave  Ispostava Sisak</w:t>
      </w:r>
      <w:r w:rsidR="004A753A">
        <w:t>, dužnik, na dan obračuna 27.02.2019. god., duguje za poreze i doprinose iznos od</w:t>
      </w:r>
      <w:r w:rsidR="00422CDA">
        <w:t xml:space="preserve"> 2</w:t>
      </w:r>
      <w:r w:rsidR="004A753A">
        <w:t>5.074,62 kn.</w:t>
      </w:r>
    </w:p>
    <w:p w:rsidRDefault="004A753A" w:rsidP="000E7E3B" w:rsidR="004A753A"/>
    <w:p w:rsidRDefault="004A753A" w:rsidP="000E7E3B" w:rsidR="004A753A">
      <w:r>
        <w:t xml:space="preserve">                                    U privitku:  cit. kartica Porezne uprave</w:t>
      </w:r>
    </w:p>
    <w:p w:rsidRDefault="007974CF" w:rsidP="00083BDB" w:rsidR="007974CF"/>
    <w:p w:rsidRDefault="00C847B1" w:rsidP="00C847B1" w:rsidR="00C847B1">
      <w:pPr>
        <w:rPr>
          <w:b/>
        </w:rPr>
      </w:pPr>
      <w:r w:rsidRPr="00C847B1">
        <w:rPr>
          <w:b/>
        </w:rPr>
        <w:t>Imovina dužnika</w:t>
      </w:r>
      <w:r>
        <w:rPr>
          <w:b/>
        </w:rPr>
        <w:t xml:space="preserve"> </w:t>
      </w:r>
    </w:p>
    <w:p w:rsidRDefault="00822540" w:rsidP="00C847B1" w:rsidR="00822540">
      <w:pPr>
        <w:rPr>
          <w:b/>
        </w:rPr>
      </w:pPr>
    </w:p>
    <w:p w:rsidRDefault="00822540" w:rsidP="00DF1CE8" w:rsidR="00822540" w:rsidRPr="00822540">
      <w:r w:rsidRPr="00822540">
        <w:t>Prema pribavljenom Uvjerenju Centra za vozila Hrvatske, Stanice za tehnički pregled Autoreparatura Osijek,  broj: H010-U-00</w:t>
      </w:r>
      <w:r w:rsidR="00DF1CE8">
        <w:t>026</w:t>
      </w:r>
      <w:r w:rsidRPr="00822540">
        <w:t>-1</w:t>
      </w:r>
      <w:r w:rsidR="00DF1CE8">
        <w:t>9</w:t>
      </w:r>
      <w:r w:rsidRPr="00822540">
        <w:t xml:space="preserve">, od </w:t>
      </w:r>
      <w:r w:rsidR="00DF1CE8">
        <w:t>15</w:t>
      </w:r>
      <w:r w:rsidRPr="00822540">
        <w:t>.</w:t>
      </w:r>
      <w:r w:rsidR="00DF1CE8">
        <w:t>02</w:t>
      </w:r>
      <w:r w:rsidRPr="00822540">
        <w:t>.201</w:t>
      </w:r>
      <w:r w:rsidR="00DF1CE8">
        <w:t>9</w:t>
      </w:r>
      <w:r w:rsidRPr="00822540">
        <w:t xml:space="preserve">. god.,  utvrđeno je da, </w:t>
      </w:r>
      <w:r w:rsidRPr="00822540">
        <w:lastRenderedPageBreak/>
        <w:t>prema službenoj evidenciji registracije cestovnih vozila, dužnik</w:t>
      </w:r>
      <w:r w:rsidR="00DF1CE8">
        <w:t xml:space="preserve"> ALATEA ORIA </w:t>
      </w:r>
      <w:r w:rsidR="00C47F58">
        <w:t>j.</w:t>
      </w:r>
      <w:r w:rsidR="00DF1CE8">
        <w:t>d.o.o. za trgovinu i usluge,  Sisak, S. i A. Radića 3, OIB: 91195121465, MBS: 080992827.</w:t>
      </w:r>
      <w:r w:rsidRPr="00822540">
        <w:t>, nije evidentiran kao vlasnik vozila.</w:t>
      </w:r>
    </w:p>
    <w:p w:rsidRDefault="00822540" w:rsidP="00822540" w:rsidR="00822540" w:rsidRPr="00822540">
      <w:r w:rsidRPr="00822540">
        <w:t xml:space="preserve">  </w:t>
      </w:r>
    </w:p>
    <w:p w:rsidRDefault="00822540" w:rsidP="004D16CC" w:rsidR="004127B1">
      <w:r w:rsidRPr="00822540">
        <w:t xml:space="preserve">          U privitku: cit. Uvjerenje </w:t>
      </w:r>
      <w:r>
        <w:t xml:space="preserve"> CHV STP</w:t>
      </w:r>
    </w:p>
    <w:p w:rsidRDefault="00822540" w:rsidP="004D16CC" w:rsidR="00822540" w:rsidRPr="00822540"/>
    <w:p w:rsidRDefault="00063DB6" w:rsidP="004D16CC" w:rsidR="004127B1">
      <w:r>
        <w:t xml:space="preserve">Prema Potvrdi Općinskog  suda u </w:t>
      </w:r>
      <w:r w:rsidR="006242D6">
        <w:t>Sisku</w:t>
      </w:r>
      <w:r w:rsidR="00822540">
        <w:t>,</w:t>
      </w:r>
      <w:r>
        <w:t xml:space="preserve"> Zemljišno knjižnog odjela</w:t>
      </w:r>
      <w:r w:rsidR="00822540">
        <w:t xml:space="preserve"> </w:t>
      </w:r>
      <w:r w:rsidR="006242D6">
        <w:t>Sisak</w:t>
      </w:r>
      <w:r w:rsidR="00822540">
        <w:t>,</w:t>
      </w:r>
      <w:r>
        <w:t xml:space="preserve"> broj: </w:t>
      </w:r>
      <w:r w:rsidR="006242D6">
        <w:t>6084</w:t>
      </w:r>
      <w:r>
        <w:t>/201</w:t>
      </w:r>
      <w:r w:rsidR="006242D6">
        <w:t>9</w:t>
      </w:r>
      <w:r>
        <w:t xml:space="preserve">, od </w:t>
      </w:r>
      <w:r w:rsidR="00822540">
        <w:t>20</w:t>
      </w:r>
      <w:r>
        <w:t>.</w:t>
      </w:r>
      <w:r w:rsidR="006242D6">
        <w:t>02</w:t>
      </w:r>
      <w:r>
        <w:t>.201</w:t>
      </w:r>
      <w:r w:rsidR="006242D6">
        <w:t>9</w:t>
      </w:r>
      <w:r>
        <w:t xml:space="preserve">. god., dužnik nije upisan kao vlasnik nekretnina na području nadležnosti ovog </w:t>
      </w:r>
      <w:r w:rsidR="00822540">
        <w:t xml:space="preserve">zemljišnoknjižnog </w:t>
      </w:r>
      <w:r>
        <w:t>odjela.</w:t>
      </w:r>
    </w:p>
    <w:p w:rsidRDefault="00063DB6" w:rsidP="004D16CC" w:rsidR="00063DB6"/>
    <w:p w:rsidRDefault="00063DB6" w:rsidP="004D16CC" w:rsidR="00063DB6">
      <w:r>
        <w:t xml:space="preserve">          U privitku: cit. Potvrda</w:t>
      </w:r>
      <w:r w:rsidR="00142C4B" w:rsidRPr="00142C4B">
        <w:t xml:space="preserve"> zemljišnoknjižnog odjela.</w:t>
      </w:r>
    </w:p>
    <w:p w:rsidRDefault="00063DB6" w:rsidP="004D16CC" w:rsidR="00063DB6"/>
    <w:p w:rsidRDefault="00063DB6" w:rsidP="004D16CC" w:rsidR="00063DB6">
      <w:r>
        <w:t xml:space="preserve">Prema dostavljenom Prokaznom popisu imovine, ovjerenom kod Javnog bilježnika </w:t>
      </w:r>
      <w:r w:rsidR="006242D6">
        <w:t>Ivana Markovića u Sisku,</w:t>
      </w:r>
      <w:r>
        <w:t xml:space="preserve"> broj OV-</w:t>
      </w:r>
      <w:r w:rsidR="006242D6">
        <w:t>643</w:t>
      </w:r>
      <w:r>
        <w:t>/201</w:t>
      </w:r>
      <w:r w:rsidR="006242D6">
        <w:t>9</w:t>
      </w:r>
      <w:r>
        <w:t xml:space="preserve">., </w:t>
      </w:r>
      <w:r w:rsidR="006D24D6">
        <w:t>dužnik nema imovine.</w:t>
      </w:r>
    </w:p>
    <w:p w:rsidRDefault="006D24D6" w:rsidP="004D16CC" w:rsidR="006D24D6"/>
    <w:p w:rsidRDefault="006D24D6" w:rsidP="004D16CC" w:rsidR="006D24D6">
      <w:r>
        <w:t xml:space="preserve">          U privitku: cit. Prokazni popis imovine</w:t>
      </w:r>
    </w:p>
    <w:p w:rsidRDefault="00C55A1D" w:rsidP="004D16CC" w:rsidR="00C55A1D" w:rsidRPr="004D16CC"/>
    <w:p w:rsidRDefault="00847367" w:rsidP="0078694D" w:rsidR="00847367"/>
    <w:p w:rsidRDefault="00A23423" w:rsidP="00A23423" w:rsidR="00A23423" w:rsidRPr="00FB5A8C">
      <w:pPr>
        <w:spacing w:lineRule="auto" w:line="276"/>
        <w:rPr>
          <w:rFonts w:cs="Times New Roman"/>
          <w:b/>
          <w:lang w:eastAsia="hr-HR"/>
        </w:rPr>
      </w:pPr>
      <w:r w:rsidRPr="00FB5A8C">
        <w:rPr>
          <w:rFonts w:cs="Times New Roman"/>
          <w:lang w:eastAsia="hr-HR"/>
        </w:rPr>
        <w:t>Prema javno objavljenim podacima</w:t>
      </w:r>
      <w:r w:rsidR="00D9343C">
        <w:rPr>
          <w:rFonts w:cs="Times New Roman"/>
          <w:lang w:eastAsia="hr-HR"/>
        </w:rPr>
        <w:t xml:space="preserve"> i podacima koji su mi dostavljeni od dužnika, </w:t>
      </w:r>
      <w:r w:rsidRPr="00FB5A8C">
        <w:rPr>
          <w:rFonts w:cs="Times New Roman"/>
          <w:lang w:eastAsia="hr-HR"/>
        </w:rPr>
        <w:t xml:space="preserve"> Računu dobiti i gubitka, za</w:t>
      </w:r>
      <w:r w:rsidR="00D9343C">
        <w:rPr>
          <w:rFonts w:cs="Times New Roman"/>
          <w:lang w:eastAsia="hr-HR"/>
        </w:rPr>
        <w:t xml:space="preserve"> </w:t>
      </w:r>
      <w:r w:rsidRPr="00FB5A8C">
        <w:rPr>
          <w:rFonts w:cs="Times New Roman"/>
          <w:lang w:eastAsia="hr-HR"/>
        </w:rPr>
        <w:t>2016.</w:t>
      </w:r>
      <w:r w:rsidR="00D9343C">
        <w:rPr>
          <w:rFonts w:cs="Times New Roman"/>
          <w:lang w:eastAsia="hr-HR"/>
        </w:rPr>
        <w:t xml:space="preserve"> i 2</w:t>
      </w:r>
      <w:r w:rsidRPr="00FB5A8C">
        <w:rPr>
          <w:rFonts w:cs="Times New Roman"/>
          <w:lang w:eastAsia="hr-HR"/>
        </w:rPr>
        <w:t>01</w:t>
      </w:r>
      <w:r w:rsidR="00D9343C">
        <w:rPr>
          <w:rFonts w:cs="Times New Roman"/>
          <w:lang w:eastAsia="hr-HR"/>
        </w:rPr>
        <w:t>7</w:t>
      </w:r>
      <w:r w:rsidRPr="00FB5A8C">
        <w:rPr>
          <w:rFonts w:cs="Times New Roman"/>
          <w:lang w:eastAsia="hr-HR"/>
        </w:rPr>
        <w:t xml:space="preserve">. god., dužnik je ostvario </w:t>
      </w:r>
      <w:r w:rsidR="00D9343C">
        <w:rPr>
          <w:rFonts w:cs="Times New Roman"/>
          <w:lang w:eastAsia="hr-HR"/>
        </w:rPr>
        <w:t>gubitak:</w:t>
      </w:r>
    </w:p>
    <w:p w:rsidRDefault="00A23423" w:rsidP="00A23423" w:rsidR="00A23423" w:rsidRPr="006E2D05">
      <w:pPr>
        <w:spacing w:lineRule="auto" w:line="276"/>
        <w:rPr>
          <w:rFonts w:cs="Times New Roman"/>
          <w:sz w:val="22"/>
          <w:szCs w:val="22"/>
          <w:lang w:eastAsia="hr-HR"/>
        </w:rPr>
      </w:pPr>
    </w:p>
    <w:tbl>
      <w:tblPr>
        <w:tblW w:type="dxa" w:w="889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87"/>
        <w:gridCol w:w="3678"/>
        <w:gridCol w:w="2258"/>
        <w:gridCol w:w="2169"/>
      </w:tblGrid>
      <w:tr w:rsidTr="00F52C49" w:rsidR="00A23423" w:rsidRPr="006E2D05">
        <w:trPr>
          <w:trHeight w:val="405"/>
        </w:trPr>
        <w:tc>
          <w:tcPr>
            <w:tcW w:type="dxa" w:w="787"/>
            <w:shd w:fill="D9D9D9" w:color="auto" w:val="clear"/>
          </w:tcPr>
          <w:p w:rsidRDefault="00A23423" w:rsidP="00F52C49" w:rsidR="00A23423" w:rsidRPr="006E2D05">
            <w:pPr>
              <w:spacing w:lineRule="auto" w:line="276"/>
              <w:rPr>
                <w:rFonts w:cs="Times New Roman"/>
                <w:sz w:val="22"/>
                <w:szCs w:val="22"/>
                <w:lang w:eastAsia="hr-HR"/>
              </w:rPr>
            </w:pPr>
            <w:r w:rsidRPr="006E2D05">
              <w:rPr>
                <w:rFonts w:cs="Times New Roman"/>
                <w:sz w:val="22"/>
                <w:szCs w:val="22"/>
                <w:lang w:eastAsia="hr-HR"/>
              </w:rPr>
              <w:t>rb</w:t>
            </w:r>
          </w:p>
        </w:tc>
        <w:tc>
          <w:tcPr>
            <w:tcW w:type="dxa" w:w="3678"/>
            <w:shd w:fill="D9D9D9" w:color="auto" w:val="clear"/>
          </w:tcPr>
          <w:p w:rsidRDefault="00A23423" w:rsidP="00F52C49" w:rsidR="00A23423" w:rsidRPr="006E2D05">
            <w:pPr>
              <w:spacing w:lineRule="auto" w:line="276"/>
              <w:rPr>
                <w:rFonts w:cs="Times New Roman"/>
                <w:sz w:val="22"/>
                <w:szCs w:val="22"/>
                <w:lang w:eastAsia="hr-HR"/>
              </w:rPr>
            </w:pPr>
            <w:r w:rsidRPr="006E2D05">
              <w:rPr>
                <w:rFonts w:cs="Times New Roman"/>
                <w:sz w:val="22"/>
                <w:szCs w:val="22"/>
                <w:lang w:eastAsia="hr-HR"/>
              </w:rPr>
              <w:t>pozicija</w:t>
            </w:r>
          </w:p>
        </w:tc>
        <w:tc>
          <w:tcPr>
            <w:tcW w:type="dxa" w:w="2258"/>
            <w:shd w:fill="D9D9D9" w:color="auto" w:val="clear"/>
          </w:tcPr>
          <w:p w:rsidRDefault="00A23423" w:rsidP="00F52C49" w:rsidR="00A23423" w:rsidRPr="006E2D05">
            <w:pPr>
              <w:spacing w:lineRule="auto" w:line="276"/>
              <w:jc w:val="center"/>
              <w:rPr>
                <w:rFonts w:cs="Times New Roman"/>
                <w:sz w:val="22"/>
                <w:szCs w:val="22"/>
                <w:lang w:eastAsia="hr-HR"/>
              </w:rPr>
            </w:pPr>
            <w:r w:rsidRPr="006E2D05">
              <w:rPr>
                <w:rFonts w:cs="Times New Roman"/>
                <w:sz w:val="22"/>
                <w:szCs w:val="22"/>
                <w:lang w:eastAsia="hr-HR"/>
              </w:rPr>
              <w:t>201</w:t>
            </w:r>
            <w:r>
              <w:rPr>
                <w:rFonts w:cs="Times New Roman"/>
                <w:sz w:val="22"/>
                <w:szCs w:val="22"/>
                <w:lang w:eastAsia="hr-HR"/>
              </w:rPr>
              <w:t>6</w:t>
            </w:r>
            <w:r w:rsidRPr="006E2D05">
              <w:rPr>
                <w:rFonts w:cs="Times New Roman"/>
                <w:sz w:val="22"/>
                <w:szCs w:val="22"/>
                <w:lang w:eastAsia="hr-HR"/>
              </w:rPr>
              <w:t>.</w:t>
            </w:r>
          </w:p>
        </w:tc>
        <w:tc>
          <w:tcPr>
            <w:tcW w:type="dxa" w:w="2169"/>
            <w:shd w:fill="D9D9D9" w:color="auto" w:val="clear"/>
          </w:tcPr>
          <w:p w:rsidRDefault="00A23423" w:rsidP="00F52C49" w:rsidR="00A23423" w:rsidRPr="00556CDD">
            <w:pPr>
              <w:spacing w:lineRule="auto" w:line="276"/>
              <w:jc w:val="both"/>
              <w:rPr>
                <w:rFonts w:cs="Times New Roman"/>
                <w:sz w:val="22"/>
                <w:szCs w:val="22"/>
                <w:lang w:eastAsia="hr-HR"/>
              </w:rPr>
            </w:pPr>
            <w:r>
              <w:rPr>
                <w:rFonts w:cs="Times New Roman"/>
                <w:sz w:val="22"/>
                <w:szCs w:val="22"/>
                <w:lang w:eastAsia="hr-HR"/>
              </w:rPr>
              <w:t xml:space="preserve">            </w:t>
            </w:r>
            <w:r w:rsidRPr="00556CDD">
              <w:rPr>
                <w:rFonts w:cs="Times New Roman"/>
                <w:sz w:val="22"/>
                <w:szCs w:val="22"/>
                <w:lang w:eastAsia="hr-HR"/>
              </w:rPr>
              <w:t>2017.</w:t>
            </w:r>
          </w:p>
        </w:tc>
      </w:tr>
      <w:tr w:rsidTr="00F52C49" w:rsidR="00A23423" w:rsidRPr="006E2D05">
        <w:trPr>
          <w:trHeight w:val="290"/>
        </w:trPr>
        <w:tc>
          <w:tcPr>
            <w:tcW w:type="dxa" w:w="787"/>
            <w:shd w:fill="auto" w:color="auto" w:val="clear"/>
          </w:tcPr>
          <w:p w:rsidRDefault="00A23423" w:rsidP="00F52C49" w:rsidR="00A23423" w:rsidRPr="006E2D05">
            <w:pPr>
              <w:spacing w:lineRule="auto" w:line="276"/>
              <w:rPr>
                <w:rFonts w:cs="Times New Roman"/>
                <w:sz w:val="22"/>
                <w:szCs w:val="22"/>
                <w:lang w:eastAsia="hr-HR"/>
              </w:rPr>
            </w:pPr>
            <w:r w:rsidRPr="006E2D05">
              <w:rPr>
                <w:rFonts w:cs="Times New Roman"/>
                <w:sz w:val="22"/>
                <w:szCs w:val="22"/>
                <w:lang w:eastAsia="hr-HR"/>
              </w:rPr>
              <w:t>1.</w:t>
            </w:r>
          </w:p>
        </w:tc>
        <w:tc>
          <w:tcPr>
            <w:tcW w:type="dxa" w:w="3678"/>
            <w:shd w:fill="auto" w:color="auto" w:val="clear"/>
          </w:tcPr>
          <w:p w:rsidRDefault="00A23423" w:rsidP="00F52C49" w:rsidR="00A23423" w:rsidRPr="006E2D05">
            <w:pPr>
              <w:spacing w:lineRule="auto" w:line="276"/>
              <w:rPr>
                <w:rFonts w:cs="Times New Roman"/>
                <w:sz w:val="22"/>
                <w:szCs w:val="22"/>
                <w:lang w:eastAsia="hr-HR"/>
              </w:rPr>
            </w:pPr>
            <w:r w:rsidRPr="006E2D05">
              <w:rPr>
                <w:rFonts w:cs="Times New Roman"/>
                <w:sz w:val="22"/>
                <w:szCs w:val="22"/>
                <w:lang w:eastAsia="hr-HR"/>
              </w:rPr>
              <w:t>UKUPNI PRIHODI</w:t>
            </w:r>
          </w:p>
        </w:tc>
        <w:tc>
          <w:tcPr>
            <w:tcW w:type="dxa" w:w="2258"/>
            <w:shd w:fill="auto" w:color="auto" w:val="clear"/>
          </w:tcPr>
          <w:p w:rsidRDefault="0083481E" w:rsidP="00F52C49" w:rsidR="00A23423" w:rsidRPr="006E2D05">
            <w:pPr>
              <w:spacing w:lineRule="auto" w:line="276"/>
              <w:jc w:val="right"/>
              <w:rPr>
                <w:rFonts w:cs="Times New Roman"/>
                <w:sz w:val="22"/>
                <w:szCs w:val="22"/>
                <w:lang w:eastAsia="hr-HR"/>
              </w:rPr>
            </w:pPr>
            <w:r>
              <w:rPr>
                <w:rFonts w:cs="Times New Roman"/>
                <w:sz w:val="22"/>
                <w:szCs w:val="22"/>
                <w:lang w:eastAsia="hr-HR"/>
              </w:rPr>
              <w:t>75.578</w:t>
            </w:r>
            <w:r w:rsidR="00A23423">
              <w:rPr>
                <w:rFonts w:cs="Times New Roman"/>
                <w:sz w:val="22"/>
                <w:szCs w:val="22"/>
                <w:lang w:eastAsia="hr-HR"/>
              </w:rPr>
              <w:t>,00</w:t>
            </w:r>
          </w:p>
        </w:tc>
        <w:tc>
          <w:tcPr>
            <w:tcW w:type="dxa" w:w="2169"/>
          </w:tcPr>
          <w:p w:rsidRDefault="0083481E" w:rsidP="00F52C49" w:rsidR="00A23423" w:rsidRPr="006E2D05">
            <w:pPr>
              <w:spacing w:lineRule="auto" w:line="276"/>
              <w:jc w:val="right"/>
              <w:rPr>
                <w:rFonts w:cs="Times New Roman"/>
                <w:sz w:val="22"/>
                <w:szCs w:val="22"/>
                <w:highlight w:val="yellow"/>
                <w:lang w:eastAsia="hr-HR"/>
              </w:rPr>
            </w:pPr>
            <w:r>
              <w:rPr>
                <w:rFonts w:cs="Times New Roman"/>
                <w:sz w:val="22"/>
                <w:szCs w:val="22"/>
                <w:lang w:eastAsia="hr-HR"/>
              </w:rPr>
              <w:t>46.397</w:t>
            </w:r>
            <w:r w:rsidR="00A23423" w:rsidRPr="00F74B3D">
              <w:rPr>
                <w:rFonts w:cs="Times New Roman"/>
                <w:sz w:val="22"/>
                <w:szCs w:val="22"/>
                <w:lang w:eastAsia="hr-HR"/>
              </w:rPr>
              <w:t>,00</w:t>
            </w:r>
          </w:p>
        </w:tc>
      </w:tr>
      <w:tr w:rsidTr="00F52C49" w:rsidR="00A23423" w:rsidRPr="006E2D05">
        <w:trPr>
          <w:trHeight w:val="290"/>
        </w:trPr>
        <w:tc>
          <w:tcPr>
            <w:tcW w:type="dxa" w:w="787"/>
            <w:shd w:fill="auto" w:color="auto" w:val="clear"/>
          </w:tcPr>
          <w:p w:rsidRDefault="00A23423" w:rsidP="00F52C49" w:rsidR="00A23423" w:rsidRPr="006E2D05">
            <w:pPr>
              <w:spacing w:lineRule="auto" w:line="276"/>
              <w:rPr>
                <w:rFonts w:cs="Times New Roman"/>
                <w:sz w:val="22"/>
                <w:szCs w:val="22"/>
                <w:lang w:eastAsia="hr-HR"/>
              </w:rPr>
            </w:pPr>
            <w:r w:rsidRPr="006E2D05">
              <w:rPr>
                <w:rFonts w:cs="Times New Roman"/>
                <w:sz w:val="22"/>
                <w:szCs w:val="22"/>
                <w:lang w:eastAsia="hr-HR"/>
              </w:rPr>
              <w:t>2.</w:t>
            </w:r>
          </w:p>
        </w:tc>
        <w:tc>
          <w:tcPr>
            <w:tcW w:type="dxa" w:w="3678"/>
            <w:shd w:fill="auto" w:color="auto" w:val="clear"/>
          </w:tcPr>
          <w:p w:rsidRDefault="00A23423" w:rsidP="00F52C49" w:rsidR="00A23423" w:rsidRPr="006E2D05">
            <w:pPr>
              <w:spacing w:lineRule="auto" w:line="276"/>
              <w:rPr>
                <w:rFonts w:cs="Times New Roman"/>
                <w:sz w:val="22"/>
                <w:szCs w:val="22"/>
                <w:lang w:eastAsia="hr-HR"/>
              </w:rPr>
            </w:pPr>
            <w:r w:rsidRPr="006E2D05">
              <w:rPr>
                <w:rFonts w:cs="Times New Roman"/>
                <w:sz w:val="22"/>
                <w:szCs w:val="22"/>
                <w:lang w:eastAsia="hr-HR"/>
              </w:rPr>
              <w:t>UKUPNI RASHODI</w:t>
            </w:r>
          </w:p>
        </w:tc>
        <w:tc>
          <w:tcPr>
            <w:tcW w:type="dxa" w:w="2258"/>
            <w:shd w:fill="auto" w:color="auto" w:val="clear"/>
          </w:tcPr>
          <w:p w:rsidRDefault="00827A01" w:rsidP="00F52C49" w:rsidR="00A23423" w:rsidRPr="006E2D05">
            <w:pPr>
              <w:spacing w:lineRule="auto" w:line="276"/>
              <w:jc w:val="right"/>
              <w:rPr>
                <w:rFonts w:cs="Times New Roman"/>
                <w:sz w:val="22"/>
                <w:szCs w:val="22"/>
                <w:lang w:eastAsia="hr-HR"/>
              </w:rPr>
            </w:pPr>
            <w:r>
              <w:rPr>
                <w:rFonts w:cs="Times New Roman"/>
                <w:sz w:val="22"/>
                <w:szCs w:val="22"/>
                <w:lang w:eastAsia="hr-HR"/>
              </w:rPr>
              <w:t>-</w:t>
            </w:r>
            <w:r w:rsidR="0083481E">
              <w:rPr>
                <w:rFonts w:cs="Times New Roman"/>
                <w:sz w:val="22"/>
                <w:szCs w:val="22"/>
                <w:lang w:eastAsia="hr-HR"/>
              </w:rPr>
              <w:t>80.</w:t>
            </w:r>
            <w:r w:rsidR="0026138B">
              <w:rPr>
                <w:rFonts w:cs="Times New Roman"/>
                <w:sz w:val="22"/>
                <w:szCs w:val="22"/>
                <w:lang w:eastAsia="hr-HR"/>
              </w:rPr>
              <w:t>906</w:t>
            </w:r>
            <w:r w:rsidR="00A23423">
              <w:rPr>
                <w:rFonts w:cs="Times New Roman"/>
                <w:sz w:val="22"/>
                <w:szCs w:val="22"/>
                <w:lang w:eastAsia="hr-HR"/>
              </w:rPr>
              <w:t>,00</w:t>
            </w:r>
          </w:p>
        </w:tc>
        <w:tc>
          <w:tcPr>
            <w:tcW w:type="dxa" w:w="2169"/>
          </w:tcPr>
          <w:p w:rsidRDefault="00827A01" w:rsidP="00F52C49" w:rsidR="00A23423" w:rsidRPr="006E2D05">
            <w:pPr>
              <w:spacing w:lineRule="auto" w:line="276"/>
              <w:jc w:val="right"/>
              <w:rPr>
                <w:rFonts w:cs="Times New Roman"/>
                <w:sz w:val="22"/>
                <w:szCs w:val="22"/>
                <w:highlight w:val="yellow"/>
                <w:lang w:eastAsia="hr-HR"/>
              </w:rPr>
            </w:pPr>
            <w:r>
              <w:rPr>
                <w:rFonts w:cs="Times New Roman"/>
                <w:sz w:val="22"/>
                <w:szCs w:val="22"/>
                <w:lang w:eastAsia="hr-HR"/>
              </w:rPr>
              <w:t>-</w:t>
            </w:r>
            <w:r w:rsidR="0083481E">
              <w:rPr>
                <w:rFonts w:cs="Times New Roman"/>
                <w:sz w:val="22"/>
                <w:szCs w:val="22"/>
                <w:lang w:eastAsia="hr-HR"/>
              </w:rPr>
              <w:t>80.3</w:t>
            </w:r>
            <w:r w:rsidR="00154410">
              <w:rPr>
                <w:rFonts w:cs="Times New Roman"/>
                <w:sz w:val="22"/>
                <w:szCs w:val="22"/>
                <w:lang w:eastAsia="hr-HR"/>
              </w:rPr>
              <w:t>82</w:t>
            </w:r>
            <w:r w:rsidRPr="00827A01">
              <w:rPr>
                <w:rFonts w:cs="Times New Roman"/>
                <w:sz w:val="22"/>
                <w:szCs w:val="22"/>
                <w:lang w:eastAsia="hr-HR"/>
              </w:rPr>
              <w:t>,00</w:t>
            </w:r>
          </w:p>
        </w:tc>
      </w:tr>
      <w:tr w:rsidTr="00F52C49" w:rsidR="00A23423" w:rsidRPr="006E2D05">
        <w:trPr>
          <w:trHeight w:val="290"/>
        </w:trPr>
        <w:tc>
          <w:tcPr>
            <w:tcW w:type="dxa" w:w="787"/>
            <w:shd w:fill="auto" w:color="auto" w:val="clear"/>
          </w:tcPr>
          <w:p w:rsidRDefault="00A23423" w:rsidP="00F52C49" w:rsidR="00A23423" w:rsidRPr="006E2D05">
            <w:pPr>
              <w:spacing w:lineRule="auto" w:line="276"/>
              <w:rPr>
                <w:rFonts w:cs="Times New Roman"/>
                <w:sz w:val="22"/>
                <w:szCs w:val="22"/>
                <w:lang w:eastAsia="hr-HR"/>
              </w:rPr>
            </w:pPr>
            <w:r w:rsidRPr="006E2D05">
              <w:rPr>
                <w:rFonts w:cs="Times New Roman"/>
                <w:sz w:val="22"/>
                <w:szCs w:val="22"/>
                <w:lang w:eastAsia="hr-HR"/>
              </w:rPr>
              <w:t>3.</w:t>
            </w:r>
          </w:p>
        </w:tc>
        <w:tc>
          <w:tcPr>
            <w:tcW w:type="dxa" w:w="3678"/>
            <w:shd w:fill="auto" w:color="auto" w:val="clear"/>
          </w:tcPr>
          <w:p w:rsidRDefault="00A23423" w:rsidP="00F52C49" w:rsidR="00A23423" w:rsidRPr="006E2D05">
            <w:pPr>
              <w:spacing w:lineRule="auto" w:line="276"/>
              <w:rPr>
                <w:rFonts w:cs="Times New Roman"/>
                <w:sz w:val="22"/>
                <w:szCs w:val="22"/>
                <w:lang w:eastAsia="hr-HR"/>
              </w:rPr>
            </w:pPr>
            <w:r>
              <w:rPr>
                <w:rFonts w:cs="Times New Roman"/>
                <w:sz w:val="22"/>
                <w:szCs w:val="22"/>
                <w:lang w:eastAsia="hr-HR"/>
              </w:rPr>
              <w:t>DOBIT - GUBITAK RAZDOBLJA</w:t>
            </w:r>
          </w:p>
        </w:tc>
        <w:tc>
          <w:tcPr>
            <w:tcW w:type="dxa" w:w="2258"/>
            <w:shd w:fill="auto" w:color="auto" w:val="clear"/>
          </w:tcPr>
          <w:p w:rsidRDefault="0083481E" w:rsidP="00F52C49" w:rsidR="00A23423" w:rsidRPr="006E2D05">
            <w:pPr>
              <w:spacing w:lineRule="auto" w:line="276"/>
              <w:jc w:val="right"/>
              <w:rPr>
                <w:rFonts w:cs="Times New Roman"/>
                <w:sz w:val="22"/>
                <w:szCs w:val="22"/>
                <w:lang w:eastAsia="hr-HR"/>
              </w:rPr>
            </w:pPr>
            <w:r>
              <w:rPr>
                <w:rFonts w:cs="Times New Roman"/>
                <w:sz w:val="22"/>
                <w:szCs w:val="22"/>
                <w:lang w:eastAsia="hr-HR"/>
              </w:rPr>
              <w:t>-5.328</w:t>
            </w:r>
            <w:r w:rsidR="00971EE0" w:rsidRPr="00971EE0">
              <w:rPr>
                <w:rFonts w:cs="Times New Roman"/>
                <w:sz w:val="22"/>
                <w:szCs w:val="22"/>
                <w:lang w:eastAsia="hr-HR"/>
              </w:rPr>
              <w:t>,00</w:t>
            </w:r>
          </w:p>
        </w:tc>
        <w:tc>
          <w:tcPr>
            <w:tcW w:type="dxa" w:w="2169"/>
          </w:tcPr>
          <w:p w:rsidRDefault="00827A01" w:rsidP="00F52C49" w:rsidR="00A23423" w:rsidRPr="006E2D05">
            <w:pPr>
              <w:spacing w:lineRule="auto" w:line="276"/>
              <w:jc w:val="right"/>
              <w:rPr>
                <w:rFonts w:cs="Times New Roman"/>
                <w:sz w:val="22"/>
                <w:szCs w:val="22"/>
                <w:highlight w:val="yellow"/>
                <w:lang w:eastAsia="hr-HR"/>
              </w:rPr>
            </w:pPr>
            <w:r w:rsidRPr="00827A01">
              <w:rPr>
                <w:rFonts w:cs="Times New Roman"/>
                <w:sz w:val="22"/>
                <w:szCs w:val="22"/>
                <w:lang w:eastAsia="hr-HR"/>
              </w:rPr>
              <w:t>-</w:t>
            </w:r>
            <w:r w:rsidR="0083481E">
              <w:rPr>
                <w:rFonts w:cs="Times New Roman"/>
                <w:sz w:val="22"/>
                <w:szCs w:val="22"/>
                <w:lang w:eastAsia="hr-HR"/>
              </w:rPr>
              <w:t>33.985</w:t>
            </w:r>
            <w:r w:rsidR="00A23423" w:rsidRPr="00F74B3D">
              <w:rPr>
                <w:rFonts w:cs="Times New Roman"/>
                <w:sz w:val="22"/>
                <w:szCs w:val="22"/>
                <w:lang w:eastAsia="hr-HR"/>
              </w:rPr>
              <w:t>,00</w:t>
            </w:r>
          </w:p>
        </w:tc>
      </w:tr>
    </w:tbl>
    <w:p w:rsidRDefault="00A23423" w:rsidP="00A23423" w:rsidR="00A23423">
      <w:pPr>
        <w:spacing w:lineRule="auto" w:line="276"/>
        <w:rPr>
          <w:rFonts w:cs="Times New Roman"/>
          <w:i/>
          <w:sz w:val="22"/>
          <w:szCs w:val="22"/>
          <w:lang w:eastAsia="hr-HR"/>
        </w:rPr>
      </w:pPr>
    </w:p>
    <w:p w:rsidRDefault="00162199" w:rsidP="00A23423" w:rsidR="00162199">
      <w:pPr>
        <w:rPr>
          <w:b/>
          <w:lang w:eastAsia="hr-HR"/>
        </w:rPr>
      </w:pPr>
      <w:r>
        <w:rPr>
          <w:b/>
          <w:lang w:eastAsia="hr-HR"/>
        </w:rPr>
        <w:t xml:space="preserve">Ukupno evidentirana knjigovodstvena imovina na dan 31. 12.2017, god. iznosi </w:t>
      </w:r>
      <w:r w:rsidR="00874338">
        <w:rPr>
          <w:b/>
          <w:lang w:eastAsia="hr-HR"/>
        </w:rPr>
        <w:t xml:space="preserve">37.293,00 </w:t>
      </w:r>
      <w:r>
        <w:rPr>
          <w:b/>
          <w:lang w:eastAsia="hr-HR"/>
        </w:rPr>
        <w:t>kn.</w:t>
      </w:r>
    </w:p>
    <w:p w:rsidRDefault="00874338" w:rsidP="00A23423" w:rsidR="00874338">
      <w:pPr>
        <w:rPr>
          <w:b/>
          <w:lang w:eastAsia="hr-HR"/>
        </w:rPr>
      </w:pPr>
    </w:p>
    <w:p w:rsidRDefault="00874338" w:rsidP="00A23423" w:rsidR="00874338">
      <w:pPr>
        <w:rPr>
          <w:b/>
          <w:lang w:eastAsia="hr-HR"/>
        </w:rPr>
      </w:pPr>
      <w:bookmarkStart w:name="_Hlk3287566" w:id="4"/>
      <w:r>
        <w:rPr>
          <w:b/>
          <w:lang w:eastAsia="hr-HR"/>
        </w:rPr>
        <w:t>Dugotrajne imovine nema.</w:t>
      </w:r>
    </w:p>
    <w:p w:rsidRDefault="00874338" w:rsidP="00A23423" w:rsidR="00874338">
      <w:pPr>
        <w:rPr>
          <w:b/>
          <w:lang w:eastAsia="hr-HR"/>
        </w:rPr>
      </w:pPr>
      <w:bookmarkStart w:name="_Hlk3287633" w:id="5"/>
      <w:bookmarkEnd w:id="4"/>
    </w:p>
    <w:p w:rsidRDefault="00A23423" w:rsidP="00A23423" w:rsidR="00A23423">
      <w:pPr>
        <w:rPr>
          <w:lang w:eastAsia="hr-HR"/>
        </w:rPr>
      </w:pPr>
      <w:r>
        <w:rPr>
          <w:lang w:eastAsia="hr-HR"/>
        </w:rPr>
        <w:t>Knjigovodstveno evidentirana</w:t>
      </w:r>
      <w:r w:rsidR="00286878">
        <w:rPr>
          <w:lang w:eastAsia="hr-HR"/>
        </w:rPr>
        <w:t xml:space="preserve"> </w:t>
      </w:r>
      <w:r w:rsidR="00286878" w:rsidRPr="00874338">
        <w:rPr>
          <w:b/>
          <w:lang w:eastAsia="hr-HR"/>
        </w:rPr>
        <w:t xml:space="preserve">kratkotrajna </w:t>
      </w:r>
      <w:r w:rsidRPr="00874338">
        <w:rPr>
          <w:b/>
          <w:lang w:eastAsia="hr-HR"/>
        </w:rPr>
        <w:t xml:space="preserve"> imovina</w:t>
      </w:r>
      <w:r>
        <w:rPr>
          <w:lang w:eastAsia="hr-HR"/>
        </w:rPr>
        <w:t xml:space="preserve"> društva na dan 31.12.20</w:t>
      </w:r>
      <w:r w:rsidR="00883C37">
        <w:rPr>
          <w:lang w:eastAsia="hr-HR"/>
        </w:rPr>
        <w:t>17</w:t>
      </w:r>
      <w:r>
        <w:rPr>
          <w:lang w:eastAsia="hr-HR"/>
        </w:rPr>
        <w:t xml:space="preserve">. god., </w:t>
      </w:r>
      <w:r w:rsidR="00286878">
        <w:rPr>
          <w:lang w:eastAsia="hr-HR"/>
        </w:rPr>
        <w:t xml:space="preserve"> iznosila je</w:t>
      </w:r>
      <w:r w:rsidR="00874338">
        <w:rPr>
          <w:lang w:eastAsia="hr-HR"/>
        </w:rPr>
        <w:t xml:space="preserve"> </w:t>
      </w:r>
      <w:r w:rsidR="00874338">
        <w:rPr>
          <w:b/>
          <w:lang w:eastAsia="hr-HR"/>
        </w:rPr>
        <w:t xml:space="preserve">37.293,00 </w:t>
      </w:r>
      <w:r w:rsidR="00286878">
        <w:rPr>
          <w:lang w:eastAsia="hr-HR"/>
        </w:rPr>
        <w:t xml:space="preserve"> </w:t>
      </w:r>
      <w:r w:rsidR="00162199" w:rsidRPr="00162199">
        <w:rPr>
          <w:b/>
          <w:lang w:eastAsia="hr-HR"/>
        </w:rPr>
        <w:t>kn</w:t>
      </w:r>
      <w:r w:rsidR="00286878" w:rsidRPr="00162199">
        <w:rPr>
          <w:b/>
          <w:lang w:eastAsia="hr-HR"/>
        </w:rPr>
        <w:t>,</w:t>
      </w:r>
      <w:r w:rsidR="00286878">
        <w:rPr>
          <w:lang w:eastAsia="hr-HR"/>
        </w:rPr>
        <w:t xml:space="preserve"> a sastojala se od</w:t>
      </w:r>
      <w:r>
        <w:rPr>
          <w:lang w:eastAsia="hr-HR"/>
        </w:rPr>
        <w:t>:</w:t>
      </w:r>
    </w:p>
    <w:p w:rsidRDefault="00422CDA" w:rsidP="00A23423" w:rsidR="00162199">
      <w:pPr>
        <w:rPr>
          <w:lang w:eastAsia="hr-HR"/>
        </w:rPr>
      </w:pPr>
      <w:r>
        <w:rPr>
          <w:lang w:eastAsia="hr-HR"/>
        </w:rPr>
        <w:t>- zaliha u iznosu od  …………….. 18.907,00 kn</w:t>
      </w:r>
    </w:p>
    <w:p w:rsidRDefault="00422CDA" w:rsidP="00A23423" w:rsidR="00422CDA">
      <w:pPr>
        <w:rPr>
          <w:lang w:eastAsia="hr-HR"/>
        </w:rPr>
      </w:pPr>
      <w:r>
        <w:rPr>
          <w:lang w:eastAsia="hr-HR"/>
        </w:rPr>
        <w:t>- potraživanja ……………………      724,00 kn</w:t>
      </w:r>
    </w:p>
    <w:p w:rsidRDefault="00422CDA" w:rsidP="00A23423" w:rsidR="00422CDA">
      <w:pPr>
        <w:rPr>
          <w:lang w:eastAsia="hr-HR"/>
        </w:rPr>
      </w:pPr>
      <w:r>
        <w:rPr>
          <w:lang w:eastAsia="hr-HR"/>
        </w:rPr>
        <w:t>- novac u blagajni ……………….  17.662,00 kn</w:t>
      </w:r>
      <w:bookmarkStart w:name="_Hlk526943911" w:id="6"/>
      <w:r>
        <w:rPr>
          <w:lang w:eastAsia="hr-HR"/>
        </w:rPr>
        <w:t xml:space="preserve">                   </w:t>
      </w:r>
      <w:r w:rsidR="00A23423">
        <w:rPr>
          <w:lang w:eastAsia="hr-HR"/>
        </w:rPr>
        <w:t xml:space="preserve">                                         </w:t>
      </w:r>
      <w:r w:rsidR="00883C37">
        <w:rPr>
          <w:lang w:eastAsia="hr-HR"/>
        </w:rPr>
        <w:t xml:space="preserve">                </w:t>
      </w:r>
      <w:r w:rsidR="00A23423">
        <w:rPr>
          <w:lang w:eastAsia="hr-HR"/>
        </w:rPr>
        <w:t xml:space="preserve">      </w:t>
      </w:r>
      <w:r>
        <w:rPr>
          <w:lang w:eastAsia="hr-HR"/>
        </w:rPr>
        <w:t xml:space="preserve">   </w:t>
      </w:r>
    </w:p>
    <w:p w:rsidRDefault="00422CDA" w:rsidP="00A23423" w:rsidR="00A23423">
      <w:pPr>
        <w:rPr>
          <w:lang w:eastAsia="hr-HR"/>
        </w:rPr>
      </w:pPr>
      <w:r>
        <w:rPr>
          <w:lang w:eastAsia="hr-HR"/>
        </w:rPr>
        <w:t xml:space="preserve">                                       </w:t>
      </w:r>
      <w:r w:rsidR="00A23423">
        <w:rPr>
          <w:lang w:eastAsia="hr-HR"/>
        </w:rPr>
        <w:t>-----------------------------</w:t>
      </w:r>
    </w:p>
    <w:p w:rsidRDefault="00A23423" w:rsidP="00A23423" w:rsidR="00A23423" w:rsidRPr="00560B74">
      <w:pPr>
        <w:rPr>
          <w:b/>
          <w:lang w:eastAsia="hr-HR"/>
        </w:rPr>
      </w:pPr>
      <w:r>
        <w:rPr>
          <w:lang w:eastAsia="hr-HR"/>
        </w:rPr>
        <w:t xml:space="preserve">                                       </w:t>
      </w:r>
      <w:r w:rsidR="00422CDA">
        <w:rPr>
          <w:lang w:eastAsia="hr-HR"/>
        </w:rPr>
        <w:t xml:space="preserve"> </w:t>
      </w:r>
      <w:r w:rsidR="00422CDA" w:rsidRPr="00560B74">
        <w:rPr>
          <w:b/>
          <w:lang w:eastAsia="hr-HR"/>
        </w:rPr>
        <w:t>U</w:t>
      </w:r>
      <w:r w:rsidRPr="00560B74">
        <w:rPr>
          <w:b/>
          <w:lang w:eastAsia="hr-HR"/>
        </w:rPr>
        <w:t>kupno:</w:t>
      </w:r>
      <w:r w:rsidR="00883C37" w:rsidRPr="00560B74">
        <w:rPr>
          <w:b/>
          <w:lang w:eastAsia="hr-HR"/>
        </w:rPr>
        <w:t xml:space="preserve"> </w:t>
      </w:r>
      <w:r w:rsidR="00422CDA" w:rsidRPr="00560B74">
        <w:rPr>
          <w:b/>
          <w:lang w:eastAsia="hr-HR"/>
        </w:rPr>
        <w:t xml:space="preserve"> </w:t>
      </w:r>
      <w:r w:rsidR="008E4156" w:rsidRPr="00560B74">
        <w:rPr>
          <w:b/>
          <w:lang w:eastAsia="hr-HR"/>
        </w:rPr>
        <w:t xml:space="preserve"> </w:t>
      </w:r>
      <w:r w:rsidR="00422CDA" w:rsidRPr="00560B74">
        <w:rPr>
          <w:b/>
          <w:lang w:eastAsia="hr-HR"/>
        </w:rPr>
        <w:t>37.293,00</w:t>
      </w:r>
      <w:r w:rsidRPr="00560B74">
        <w:rPr>
          <w:b/>
          <w:lang w:eastAsia="hr-HR"/>
        </w:rPr>
        <w:t xml:space="preserve"> kn </w:t>
      </w:r>
    </w:p>
    <w:bookmarkEnd w:id="5"/>
    <w:bookmarkEnd w:id="6"/>
    <w:p w:rsidRDefault="00A23423" w:rsidP="00A23423" w:rsidR="00A23423">
      <w:pPr>
        <w:rPr>
          <w:lang w:eastAsia="hr-HR"/>
        </w:rPr>
      </w:pPr>
    </w:p>
    <w:p w:rsidRDefault="00EE2A8D" w:rsidP="00EE2A8D" w:rsidR="00EE2A8D">
      <w:pPr>
        <w:spacing w:lineRule="auto" w:line="276"/>
        <w:rPr>
          <w:rFonts w:cs="Times New Roman"/>
          <w:b/>
          <w:sz w:val="22"/>
          <w:szCs w:val="22"/>
          <w:lang w:eastAsia="hr-HR"/>
        </w:rPr>
      </w:pPr>
      <w:r w:rsidRPr="00EE2A8D">
        <w:rPr>
          <w:rFonts w:cs="Times New Roman"/>
          <w:b/>
          <w:sz w:val="22"/>
          <w:szCs w:val="22"/>
          <w:lang w:eastAsia="hr-HR"/>
        </w:rPr>
        <w:t>Dugoročnih obveza nema.</w:t>
      </w:r>
    </w:p>
    <w:p w:rsidRDefault="00162199" w:rsidP="00EE2A8D" w:rsidR="00162199">
      <w:pPr>
        <w:spacing w:lineRule="auto" w:line="276"/>
        <w:rPr>
          <w:rFonts w:cs="Times New Roman"/>
          <w:b/>
          <w:sz w:val="22"/>
          <w:szCs w:val="22"/>
          <w:lang w:eastAsia="hr-HR"/>
        </w:rPr>
      </w:pPr>
    </w:p>
    <w:p w:rsidRDefault="00EE2A8D" w:rsidP="00EE2A8D" w:rsidR="00422CDA">
      <w:pPr>
        <w:spacing w:lineRule="auto" w:line="276"/>
        <w:rPr>
          <w:rFonts w:cs="Times New Roman"/>
          <w:b/>
          <w:sz w:val="22"/>
          <w:szCs w:val="22"/>
          <w:lang w:eastAsia="hr-HR"/>
        </w:rPr>
      </w:pPr>
      <w:bookmarkStart w:name="_Hlk3287238" w:id="7"/>
      <w:r w:rsidRPr="00EE2A8D">
        <w:rPr>
          <w:rFonts w:cs="Times New Roman"/>
          <w:b/>
          <w:sz w:val="22"/>
          <w:szCs w:val="22"/>
          <w:lang w:eastAsia="hr-HR"/>
        </w:rPr>
        <w:t xml:space="preserve">Kratkoročne obveze </w:t>
      </w:r>
      <w:r w:rsidRPr="00560B74">
        <w:rPr>
          <w:rFonts w:cs="Times New Roman"/>
          <w:sz w:val="22"/>
          <w:szCs w:val="22"/>
          <w:lang w:eastAsia="hr-HR"/>
        </w:rPr>
        <w:t>dužnika na dan 31.12.2017. god.</w:t>
      </w:r>
      <w:r w:rsidRPr="00EE2A8D">
        <w:rPr>
          <w:rFonts w:cs="Times New Roman"/>
          <w:b/>
          <w:sz w:val="22"/>
          <w:szCs w:val="22"/>
          <w:lang w:eastAsia="hr-HR"/>
        </w:rPr>
        <w:t xml:space="preserve"> </w:t>
      </w:r>
      <w:r w:rsidRPr="00422CDA">
        <w:rPr>
          <w:rFonts w:cs="Times New Roman"/>
          <w:sz w:val="22"/>
          <w:szCs w:val="22"/>
          <w:lang w:eastAsia="hr-HR"/>
        </w:rPr>
        <w:t>evidentirane su u iznosu od</w:t>
      </w:r>
      <w:r w:rsidRPr="00EE2A8D">
        <w:rPr>
          <w:rFonts w:cs="Times New Roman"/>
          <w:b/>
          <w:sz w:val="22"/>
          <w:szCs w:val="22"/>
          <w:lang w:eastAsia="hr-HR"/>
        </w:rPr>
        <w:t xml:space="preserve"> </w:t>
      </w:r>
      <w:r w:rsidR="008E4156">
        <w:rPr>
          <w:rFonts w:cs="Times New Roman"/>
          <w:b/>
          <w:sz w:val="22"/>
          <w:szCs w:val="22"/>
          <w:lang w:eastAsia="hr-HR"/>
        </w:rPr>
        <w:t xml:space="preserve"> </w:t>
      </w:r>
    </w:p>
    <w:p w:rsidRDefault="00422CDA" w:rsidP="00EE2A8D" w:rsidR="00EE2A8D">
      <w:pPr>
        <w:spacing w:lineRule="auto" w:line="276"/>
        <w:rPr>
          <w:rFonts w:cs="Times New Roman"/>
          <w:b/>
          <w:sz w:val="22"/>
          <w:szCs w:val="22"/>
          <w:lang w:eastAsia="hr-HR"/>
        </w:rPr>
      </w:pPr>
      <w:r>
        <w:rPr>
          <w:rFonts w:cs="Times New Roman"/>
          <w:b/>
          <w:sz w:val="22"/>
          <w:szCs w:val="22"/>
          <w:lang w:eastAsia="hr-HR"/>
        </w:rPr>
        <w:t xml:space="preserve">74.643,00 </w:t>
      </w:r>
      <w:r w:rsidR="00162199">
        <w:rPr>
          <w:rFonts w:cs="Times New Roman"/>
          <w:b/>
          <w:sz w:val="22"/>
          <w:szCs w:val="22"/>
          <w:lang w:eastAsia="hr-HR"/>
        </w:rPr>
        <w:t>kn</w:t>
      </w:r>
      <w:r w:rsidR="00560B74">
        <w:rPr>
          <w:rFonts w:cs="Times New Roman"/>
          <w:b/>
          <w:sz w:val="22"/>
          <w:szCs w:val="22"/>
          <w:lang w:eastAsia="hr-HR"/>
        </w:rPr>
        <w:t>.</w:t>
      </w:r>
    </w:p>
    <w:p w:rsidRDefault="00560B74" w:rsidP="00EE2A8D" w:rsidR="00560B74">
      <w:pPr>
        <w:spacing w:lineRule="auto" w:line="276"/>
        <w:rPr>
          <w:rFonts w:cs="Times New Roman"/>
          <w:sz w:val="22"/>
          <w:szCs w:val="22"/>
          <w:lang w:eastAsia="hr-HR"/>
        </w:rPr>
      </w:pPr>
    </w:p>
    <w:bookmarkEnd w:id="7"/>
    <w:p w:rsidRDefault="00560B74" w:rsidP="00EE2A8D" w:rsidR="005A7470">
      <w:pPr>
        <w:spacing w:lineRule="auto" w:line="276"/>
        <w:rPr>
          <w:rFonts w:cs="Times New Roman"/>
          <w:sz w:val="22"/>
          <w:szCs w:val="22"/>
          <w:lang w:eastAsia="hr-HR"/>
        </w:rPr>
      </w:pPr>
      <w:r w:rsidRPr="00560B74">
        <w:rPr>
          <w:rFonts w:cs="Times New Roman"/>
          <w:b/>
          <w:sz w:val="22"/>
          <w:szCs w:val="22"/>
          <w:lang w:eastAsia="hr-HR"/>
        </w:rPr>
        <w:lastRenderedPageBreak/>
        <w:t xml:space="preserve">Prema </w:t>
      </w:r>
      <w:r w:rsidR="002A04CD">
        <w:rPr>
          <w:rFonts w:cs="Times New Roman"/>
          <w:b/>
          <w:sz w:val="22"/>
          <w:szCs w:val="22"/>
          <w:lang w:eastAsia="hr-HR"/>
        </w:rPr>
        <w:t>B</w:t>
      </w:r>
      <w:r w:rsidRPr="00560B74">
        <w:rPr>
          <w:rFonts w:cs="Times New Roman"/>
          <w:b/>
          <w:sz w:val="22"/>
          <w:szCs w:val="22"/>
          <w:lang w:eastAsia="hr-HR"/>
        </w:rPr>
        <w:t>ruto bilanci od 01.01.2018. do 31.12.2018. god.,</w:t>
      </w:r>
      <w:r>
        <w:rPr>
          <w:rFonts w:cs="Times New Roman"/>
          <w:sz w:val="22"/>
          <w:szCs w:val="22"/>
          <w:lang w:eastAsia="hr-HR"/>
        </w:rPr>
        <w:t xml:space="preserve">  evidentirana knjigovodstvena imovina iznosila je </w:t>
      </w:r>
      <w:r w:rsidRPr="00560B74">
        <w:rPr>
          <w:rFonts w:cs="Times New Roman"/>
          <w:b/>
          <w:sz w:val="22"/>
          <w:szCs w:val="22"/>
          <w:lang w:eastAsia="hr-HR"/>
        </w:rPr>
        <w:t>16.618,95 kn.</w:t>
      </w:r>
    </w:p>
    <w:p w:rsidRDefault="00560B74" w:rsidP="00F940F5" w:rsidR="00560B74">
      <w:pPr>
        <w:spacing w:lineRule="auto" w:line="276"/>
        <w:rPr>
          <w:rFonts w:cs="Times New Roman"/>
          <w:b/>
          <w:sz w:val="22"/>
          <w:szCs w:val="22"/>
          <w:lang w:eastAsia="hr-HR"/>
        </w:rPr>
      </w:pPr>
      <w:r w:rsidRPr="00560B74">
        <w:rPr>
          <w:rFonts w:cs="Times New Roman"/>
          <w:b/>
          <w:sz w:val="22"/>
          <w:szCs w:val="22"/>
          <w:lang w:eastAsia="hr-HR"/>
        </w:rPr>
        <w:t>Dugotrajne imovine nema.</w:t>
      </w:r>
    </w:p>
    <w:p w:rsidRDefault="00560B74" w:rsidP="00560B74" w:rsidR="00560B74" w:rsidRPr="00560B74">
      <w:pPr>
        <w:spacing w:lineRule="auto" w:line="276"/>
        <w:rPr>
          <w:rFonts w:cs="Times New Roman"/>
          <w:sz w:val="22"/>
          <w:szCs w:val="22"/>
          <w:lang w:eastAsia="hr-HR"/>
        </w:rPr>
      </w:pPr>
      <w:r w:rsidRPr="00560B74">
        <w:rPr>
          <w:rFonts w:cs="Times New Roman"/>
          <w:b/>
          <w:sz w:val="22"/>
          <w:szCs w:val="22"/>
          <w:lang w:eastAsia="hr-HR"/>
        </w:rPr>
        <w:t>Kratkotrajna  imovina</w:t>
      </w:r>
      <w:r w:rsidRPr="00560B74">
        <w:rPr>
          <w:rFonts w:cs="Times New Roman"/>
          <w:sz w:val="22"/>
          <w:szCs w:val="22"/>
          <w:lang w:eastAsia="hr-HR"/>
        </w:rPr>
        <w:t xml:space="preserve"> društva   iznosila </w:t>
      </w:r>
      <w:r w:rsidRPr="00560B74">
        <w:rPr>
          <w:rFonts w:cs="Times New Roman"/>
          <w:b/>
          <w:sz w:val="22"/>
          <w:szCs w:val="22"/>
          <w:lang w:eastAsia="hr-HR"/>
        </w:rPr>
        <w:t>je  16.618,95  kn,</w:t>
      </w:r>
      <w:r w:rsidRPr="00560B74">
        <w:rPr>
          <w:rFonts w:cs="Times New Roman"/>
          <w:sz w:val="22"/>
          <w:szCs w:val="22"/>
          <w:lang w:eastAsia="hr-HR"/>
        </w:rPr>
        <w:t xml:space="preserve"> a sastojala se od:</w:t>
      </w:r>
    </w:p>
    <w:p w:rsidRDefault="00560B74" w:rsidP="00560B74" w:rsidR="002A04CD">
      <w:pPr>
        <w:spacing w:lineRule="auto" w:line="276"/>
        <w:rPr>
          <w:rFonts w:cs="Times New Roman"/>
          <w:sz w:val="22"/>
          <w:szCs w:val="22"/>
          <w:lang w:eastAsia="hr-HR"/>
        </w:rPr>
      </w:pPr>
      <w:r w:rsidRPr="00560B74">
        <w:rPr>
          <w:rFonts w:cs="Times New Roman"/>
          <w:sz w:val="22"/>
          <w:szCs w:val="22"/>
          <w:lang w:eastAsia="hr-HR"/>
        </w:rPr>
        <w:t>- novac u blagajni ……………….  1</w:t>
      </w:r>
      <w:r w:rsidR="002A04CD">
        <w:rPr>
          <w:rFonts w:cs="Times New Roman"/>
          <w:sz w:val="22"/>
          <w:szCs w:val="22"/>
          <w:lang w:eastAsia="hr-HR"/>
        </w:rPr>
        <w:t>4</w:t>
      </w:r>
      <w:r w:rsidRPr="00560B74">
        <w:rPr>
          <w:rFonts w:cs="Times New Roman"/>
          <w:sz w:val="22"/>
          <w:szCs w:val="22"/>
          <w:lang w:eastAsia="hr-HR"/>
        </w:rPr>
        <w:t>.</w:t>
      </w:r>
      <w:r w:rsidR="002A04CD">
        <w:rPr>
          <w:rFonts w:cs="Times New Roman"/>
          <w:sz w:val="22"/>
          <w:szCs w:val="22"/>
          <w:lang w:eastAsia="hr-HR"/>
        </w:rPr>
        <w:t>796,95</w:t>
      </w:r>
      <w:r w:rsidRPr="00560B74">
        <w:rPr>
          <w:rFonts w:cs="Times New Roman"/>
          <w:sz w:val="22"/>
          <w:szCs w:val="22"/>
          <w:lang w:eastAsia="hr-HR"/>
        </w:rPr>
        <w:t xml:space="preserve"> kn </w:t>
      </w:r>
    </w:p>
    <w:p w:rsidRDefault="002A04CD" w:rsidP="00560B74" w:rsidR="002A04CD">
      <w:pPr>
        <w:spacing w:lineRule="auto" w:line="276"/>
        <w:rPr>
          <w:rFonts w:cs="Times New Roman"/>
          <w:sz w:val="22"/>
          <w:szCs w:val="22"/>
          <w:lang w:eastAsia="hr-HR"/>
        </w:rPr>
      </w:pPr>
      <w:r>
        <w:rPr>
          <w:rFonts w:cs="Times New Roman"/>
          <w:sz w:val="22"/>
          <w:szCs w:val="22"/>
          <w:lang w:eastAsia="hr-HR"/>
        </w:rPr>
        <w:t>- ostala novčana sredstva ……….     1.825,00 kn</w:t>
      </w:r>
      <w:r w:rsidR="00560B74" w:rsidRPr="00560B74">
        <w:rPr>
          <w:rFonts w:cs="Times New Roman"/>
          <w:sz w:val="22"/>
          <w:szCs w:val="22"/>
          <w:lang w:eastAsia="hr-HR"/>
        </w:rPr>
        <w:t xml:space="preserve"> </w:t>
      </w:r>
    </w:p>
    <w:p w:rsidRDefault="002A04CD" w:rsidP="00560B74" w:rsidR="00560B74" w:rsidRPr="00560B74">
      <w:pPr>
        <w:spacing w:lineRule="auto" w:line="276"/>
        <w:rPr>
          <w:rFonts w:cs="Times New Roman"/>
          <w:sz w:val="22"/>
          <w:szCs w:val="22"/>
          <w:lang w:eastAsia="hr-HR"/>
        </w:rPr>
      </w:pPr>
      <w:r>
        <w:rPr>
          <w:rFonts w:cs="Times New Roman"/>
          <w:sz w:val="22"/>
          <w:szCs w:val="22"/>
          <w:lang w:eastAsia="hr-HR"/>
        </w:rPr>
        <w:t>- žiro račun ……………………..           -3,00 kn</w:t>
      </w:r>
      <w:r w:rsidR="00560B74" w:rsidRPr="00560B74">
        <w:rPr>
          <w:rFonts w:cs="Times New Roman"/>
          <w:sz w:val="22"/>
          <w:szCs w:val="22"/>
          <w:lang w:eastAsia="hr-HR"/>
        </w:rPr>
        <w:t xml:space="preserve">                                                                                  </w:t>
      </w:r>
    </w:p>
    <w:p w:rsidRDefault="00560B74" w:rsidP="00560B74" w:rsidR="00560B74" w:rsidRPr="00560B74">
      <w:pPr>
        <w:spacing w:lineRule="auto" w:line="276"/>
        <w:rPr>
          <w:rFonts w:cs="Times New Roman"/>
          <w:sz w:val="22"/>
          <w:szCs w:val="22"/>
          <w:lang w:eastAsia="hr-HR"/>
        </w:rPr>
      </w:pPr>
      <w:r w:rsidRPr="00560B74">
        <w:rPr>
          <w:rFonts w:cs="Times New Roman"/>
          <w:sz w:val="22"/>
          <w:szCs w:val="22"/>
          <w:lang w:eastAsia="hr-HR"/>
        </w:rPr>
        <w:t xml:space="preserve">                                       </w:t>
      </w:r>
      <w:r w:rsidR="00080DDD">
        <w:rPr>
          <w:rFonts w:cs="Times New Roman"/>
          <w:sz w:val="22"/>
          <w:szCs w:val="22"/>
          <w:lang w:eastAsia="hr-HR"/>
        </w:rPr>
        <w:t>____________________</w:t>
      </w:r>
    </w:p>
    <w:p w:rsidRDefault="00560B74" w:rsidP="00560B74" w:rsidR="00560B74" w:rsidRPr="00E42365">
      <w:pPr>
        <w:spacing w:lineRule="auto" w:line="276"/>
        <w:rPr>
          <w:rFonts w:cs="Times New Roman"/>
          <w:b/>
          <w:sz w:val="22"/>
          <w:szCs w:val="22"/>
          <w:lang w:eastAsia="hr-HR"/>
        </w:rPr>
      </w:pPr>
      <w:r w:rsidRPr="00560B74">
        <w:rPr>
          <w:rFonts w:cs="Times New Roman"/>
          <w:sz w:val="22"/>
          <w:szCs w:val="22"/>
          <w:lang w:eastAsia="hr-HR"/>
        </w:rPr>
        <w:t xml:space="preserve">                                        </w:t>
      </w:r>
      <w:r w:rsidRPr="00E42365">
        <w:rPr>
          <w:rFonts w:cs="Times New Roman"/>
          <w:b/>
          <w:sz w:val="22"/>
          <w:szCs w:val="22"/>
          <w:lang w:eastAsia="hr-HR"/>
        </w:rPr>
        <w:t xml:space="preserve">Ukupno:   </w:t>
      </w:r>
      <w:r w:rsidR="002A04CD" w:rsidRPr="00E42365">
        <w:rPr>
          <w:rFonts w:cs="Times New Roman"/>
          <w:b/>
          <w:sz w:val="22"/>
          <w:szCs w:val="22"/>
          <w:lang w:eastAsia="hr-HR"/>
        </w:rPr>
        <w:t>16.618,95</w:t>
      </w:r>
      <w:r w:rsidRPr="00E42365">
        <w:rPr>
          <w:rFonts w:cs="Times New Roman"/>
          <w:b/>
          <w:sz w:val="22"/>
          <w:szCs w:val="22"/>
          <w:lang w:eastAsia="hr-HR"/>
        </w:rPr>
        <w:t xml:space="preserve"> kn</w:t>
      </w:r>
    </w:p>
    <w:p w:rsidRDefault="002A04CD" w:rsidP="00F940F5" w:rsidR="00560B74" w:rsidRPr="00560B74">
      <w:pPr>
        <w:spacing w:lineRule="auto" w:line="276"/>
        <w:rPr>
          <w:rFonts w:cs="Times New Roman"/>
          <w:b/>
          <w:sz w:val="22"/>
          <w:szCs w:val="22"/>
          <w:lang w:eastAsia="hr-HR"/>
        </w:rPr>
      </w:pPr>
      <w:r w:rsidRPr="002A04CD">
        <w:rPr>
          <w:rFonts w:cs="Times New Roman"/>
          <w:b/>
          <w:sz w:val="22"/>
          <w:szCs w:val="22"/>
          <w:lang w:eastAsia="hr-HR"/>
        </w:rPr>
        <w:t>Dugoročnih obveza nema.</w:t>
      </w:r>
    </w:p>
    <w:p w:rsidRDefault="00F940F5" w:rsidP="00F940F5" w:rsidR="00F940F5" w:rsidRPr="00F940F5">
      <w:pPr>
        <w:spacing w:lineRule="auto" w:line="276"/>
        <w:rPr>
          <w:rFonts w:cs="Times New Roman"/>
          <w:sz w:val="22"/>
          <w:szCs w:val="22"/>
          <w:lang w:eastAsia="hr-HR"/>
        </w:rPr>
      </w:pPr>
      <w:r w:rsidRPr="00692785">
        <w:rPr>
          <w:rFonts w:cs="Times New Roman"/>
          <w:b/>
          <w:sz w:val="22"/>
          <w:szCs w:val="22"/>
          <w:lang w:eastAsia="hr-HR"/>
        </w:rPr>
        <w:t>Kratkoročne obveze dužnika</w:t>
      </w:r>
      <w:r w:rsidR="002A04CD">
        <w:rPr>
          <w:rFonts w:cs="Times New Roman"/>
          <w:sz w:val="22"/>
          <w:szCs w:val="22"/>
          <w:lang w:eastAsia="hr-HR"/>
        </w:rPr>
        <w:t>,</w:t>
      </w:r>
      <w:r w:rsidRPr="00F940F5">
        <w:rPr>
          <w:rFonts w:cs="Times New Roman"/>
          <w:sz w:val="22"/>
          <w:szCs w:val="22"/>
          <w:lang w:eastAsia="hr-HR"/>
        </w:rPr>
        <w:t xml:space="preserve"> evidentirane su u iznosu od  </w:t>
      </w:r>
    </w:p>
    <w:p w:rsidRDefault="002A04CD" w:rsidP="00F940F5" w:rsidR="005A7470">
      <w:pPr>
        <w:spacing w:lineRule="auto" w:line="276"/>
        <w:rPr>
          <w:rFonts w:cs="Times New Roman"/>
          <w:sz w:val="22"/>
          <w:szCs w:val="22"/>
          <w:lang w:eastAsia="hr-HR"/>
        </w:rPr>
      </w:pPr>
      <w:r w:rsidRPr="002A04CD">
        <w:rPr>
          <w:rFonts w:cs="Times New Roman"/>
          <w:b/>
          <w:sz w:val="22"/>
          <w:szCs w:val="22"/>
          <w:lang w:eastAsia="hr-HR"/>
        </w:rPr>
        <w:t>9</w:t>
      </w:r>
      <w:r w:rsidR="00F940F5" w:rsidRPr="002A04CD">
        <w:rPr>
          <w:rFonts w:cs="Times New Roman"/>
          <w:b/>
          <w:sz w:val="22"/>
          <w:szCs w:val="22"/>
          <w:lang w:eastAsia="hr-HR"/>
        </w:rPr>
        <w:t>4.</w:t>
      </w:r>
      <w:r w:rsidRPr="002A04CD">
        <w:rPr>
          <w:rFonts w:cs="Times New Roman"/>
          <w:b/>
          <w:sz w:val="22"/>
          <w:szCs w:val="22"/>
          <w:lang w:eastAsia="hr-HR"/>
        </w:rPr>
        <w:t>967,97</w:t>
      </w:r>
      <w:r w:rsidR="00F940F5" w:rsidRPr="002A04CD">
        <w:rPr>
          <w:rFonts w:cs="Times New Roman"/>
          <w:b/>
          <w:sz w:val="22"/>
          <w:szCs w:val="22"/>
          <w:lang w:eastAsia="hr-HR"/>
        </w:rPr>
        <w:t xml:space="preserve"> kn</w:t>
      </w:r>
      <w:r w:rsidR="00F940F5" w:rsidRPr="00F940F5">
        <w:rPr>
          <w:rFonts w:cs="Times New Roman"/>
          <w:sz w:val="22"/>
          <w:szCs w:val="22"/>
          <w:lang w:eastAsia="hr-HR"/>
        </w:rPr>
        <w:t>, a sastoje se od:</w:t>
      </w:r>
    </w:p>
    <w:p w:rsidRDefault="0026138B" w:rsidP="00EE2A8D" w:rsidR="0026138B">
      <w:pPr>
        <w:spacing w:lineRule="auto" w:line="276"/>
        <w:rPr>
          <w:rFonts w:cs="Times New Roman"/>
          <w:sz w:val="22"/>
          <w:szCs w:val="22"/>
          <w:lang w:eastAsia="hr-HR"/>
        </w:rPr>
      </w:pPr>
    </w:p>
    <w:p w:rsidRDefault="0026138B" w:rsidP="00EE2A8D" w:rsidR="0026138B">
      <w:pPr>
        <w:spacing w:lineRule="auto" w:line="276"/>
        <w:rPr>
          <w:rFonts w:cs="Times New Roman"/>
          <w:sz w:val="22"/>
          <w:szCs w:val="22"/>
          <w:lang w:eastAsia="hr-HR"/>
        </w:rPr>
      </w:pPr>
      <w:r>
        <w:rPr>
          <w:rFonts w:cs="Times New Roman"/>
          <w:sz w:val="22"/>
          <w:szCs w:val="22"/>
          <w:lang w:eastAsia="hr-HR"/>
        </w:rPr>
        <w:t xml:space="preserve">- obveze prema dobavljačima………………….    </w:t>
      </w:r>
      <w:r w:rsidR="005A7470">
        <w:rPr>
          <w:rFonts w:cs="Times New Roman"/>
          <w:sz w:val="22"/>
          <w:szCs w:val="22"/>
          <w:lang w:eastAsia="hr-HR"/>
        </w:rPr>
        <w:t xml:space="preserve"> </w:t>
      </w:r>
      <w:r>
        <w:rPr>
          <w:rFonts w:cs="Times New Roman"/>
          <w:sz w:val="22"/>
          <w:szCs w:val="22"/>
          <w:lang w:eastAsia="hr-HR"/>
        </w:rPr>
        <w:t xml:space="preserve"> 1</w:t>
      </w:r>
      <w:r w:rsidR="002A04CD">
        <w:rPr>
          <w:rFonts w:cs="Times New Roman"/>
          <w:sz w:val="22"/>
          <w:szCs w:val="22"/>
          <w:lang w:eastAsia="hr-HR"/>
        </w:rPr>
        <w:t>4.780,73</w:t>
      </w:r>
      <w:r>
        <w:rPr>
          <w:rFonts w:cs="Times New Roman"/>
          <w:sz w:val="22"/>
          <w:szCs w:val="22"/>
          <w:lang w:eastAsia="hr-HR"/>
        </w:rPr>
        <w:t xml:space="preserve"> kn</w:t>
      </w:r>
    </w:p>
    <w:p w:rsidRDefault="0026138B" w:rsidP="00EE2A8D" w:rsidR="0026138B">
      <w:pPr>
        <w:spacing w:lineRule="auto" w:line="276"/>
        <w:rPr>
          <w:rFonts w:cs="Times New Roman"/>
          <w:sz w:val="22"/>
          <w:szCs w:val="22"/>
          <w:lang w:eastAsia="hr-HR"/>
        </w:rPr>
      </w:pPr>
      <w:r>
        <w:rPr>
          <w:rFonts w:cs="Times New Roman"/>
          <w:sz w:val="22"/>
          <w:szCs w:val="22"/>
          <w:lang w:eastAsia="hr-HR"/>
        </w:rPr>
        <w:t xml:space="preserve">- obveze za uložena sredstva  članova društva...    </w:t>
      </w:r>
      <w:r w:rsidR="005A7470">
        <w:rPr>
          <w:rFonts w:cs="Times New Roman"/>
          <w:sz w:val="22"/>
          <w:szCs w:val="22"/>
          <w:lang w:eastAsia="hr-HR"/>
        </w:rPr>
        <w:t xml:space="preserve"> </w:t>
      </w:r>
      <w:r>
        <w:rPr>
          <w:rFonts w:cs="Times New Roman"/>
          <w:sz w:val="22"/>
          <w:szCs w:val="22"/>
          <w:lang w:eastAsia="hr-HR"/>
        </w:rPr>
        <w:t xml:space="preserve">   7.616,00 kn</w:t>
      </w:r>
    </w:p>
    <w:p w:rsidRDefault="0026138B" w:rsidP="00EE2A8D" w:rsidR="0026138B">
      <w:pPr>
        <w:spacing w:lineRule="auto" w:line="276"/>
        <w:rPr>
          <w:rFonts w:cs="Times New Roman"/>
          <w:sz w:val="22"/>
          <w:szCs w:val="22"/>
          <w:lang w:eastAsia="hr-HR"/>
        </w:rPr>
      </w:pPr>
      <w:r>
        <w:rPr>
          <w:rFonts w:cs="Times New Roman"/>
          <w:sz w:val="22"/>
          <w:szCs w:val="22"/>
          <w:lang w:eastAsia="hr-HR"/>
        </w:rPr>
        <w:t>- obveze za plaće i naknade …………………</w:t>
      </w:r>
      <w:r w:rsidR="005A7470">
        <w:rPr>
          <w:rFonts w:cs="Times New Roman"/>
          <w:sz w:val="22"/>
          <w:szCs w:val="22"/>
          <w:lang w:eastAsia="hr-HR"/>
        </w:rPr>
        <w:t xml:space="preserve">…  </w:t>
      </w:r>
      <w:r>
        <w:rPr>
          <w:rFonts w:cs="Times New Roman"/>
          <w:sz w:val="22"/>
          <w:szCs w:val="22"/>
          <w:lang w:eastAsia="hr-HR"/>
        </w:rPr>
        <w:t xml:space="preserve">   </w:t>
      </w:r>
      <w:r w:rsidR="002A04CD">
        <w:rPr>
          <w:rFonts w:cs="Times New Roman"/>
          <w:sz w:val="22"/>
          <w:szCs w:val="22"/>
          <w:lang w:eastAsia="hr-HR"/>
        </w:rPr>
        <w:t>48.196,85</w:t>
      </w:r>
      <w:r w:rsidR="005A7470">
        <w:rPr>
          <w:rFonts w:cs="Times New Roman"/>
          <w:sz w:val="22"/>
          <w:szCs w:val="22"/>
          <w:lang w:eastAsia="hr-HR"/>
        </w:rPr>
        <w:t xml:space="preserve"> kn</w:t>
      </w:r>
    </w:p>
    <w:p w:rsidRDefault="0026138B" w:rsidP="00EE2A8D" w:rsidR="005A7470">
      <w:pPr>
        <w:spacing w:lineRule="auto" w:line="276"/>
        <w:rPr>
          <w:rFonts w:cs="Times New Roman"/>
          <w:sz w:val="22"/>
          <w:szCs w:val="22"/>
          <w:lang w:eastAsia="hr-HR"/>
        </w:rPr>
      </w:pPr>
      <w:r>
        <w:rPr>
          <w:rFonts w:cs="Times New Roman"/>
          <w:sz w:val="22"/>
          <w:szCs w:val="22"/>
          <w:lang w:eastAsia="hr-HR"/>
        </w:rPr>
        <w:t>- o</w:t>
      </w:r>
      <w:r w:rsidR="00EE2A8D" w:rsidRPr="00EE2A8D">
        <w:rPr>
          <w:rFonts w:cs="Times New Roman"/>
          <w:sz w:val="22"/>
          <w:szCs w:val="22"/>
          <w:lang w:eastAsia="hr-HR"/>
        </w:rPr>
        <w:t>bveze za poreze, doprinose    ……………</w:t>
      </w:r>
      <w:r w:rsidR="005A7470">
        <w:rPr>
          <w:rFonts w:cs="Times New Roman"/>
          <w:sz w:val="22"/>
          <w:szCs w:val="22"/>
          <w:lang w:eastAsia="hr-HR"/>
        </w:rPr>
        <w:t xml:space="preserve">….     </w:t>
      </w:r>
      <w:r w:rsidR="002A04CD">
        <w:rPr>
          <w:rFonts w:cs="Times New Roman"/>
          <w:sz w:val="22"/>
          <w:szCs w:val="22"/>
          <w:lang w:eastAsia="hr-HR"/>
        </w:rPr>
        <w:t>2</w:t>
      </w:r>
      <w:r w:rsidR="008A657E">
        <w:rPr>
          <w:rFonts w:cs="Times New Roman"/>
          <w:sz w:val="22"/>
          <w:szCs w:val="22"/>
          <w:lang w:eastAsia="hr-HR"/>
        </w:rPr>
        <w:t>4.374,39</w:t>
      </w:r>
      <w:r w:rsidR="00080DDD">
        <w:rPr>
          <w:rFonts w:cs="Times New Roman"/>
          <w:sz w:val="22"/>
          <w:szCs w:val="22"/>
          <w:lang w:eastAsia="hr-HR"/>
        </w:rPr>
        <w:t xml:space="preserve"> </w:t>
      </w:r>
      <w:r w:rsidR="008E4156">
        <w:rPr>
          <w:rFonts w:cs="Times New Roman"/>
          <w:sz w:val="22"/>
          <w:szCs w:val="22"/>
          <w:lang w:eastAsia="hr-HR"/>
        </w:rPr>
        <w:t>kn</w:t>
      </w:r>
      <w:r w:rsidR="00162199" w:rsidRPr="00162199">
        <w:rPr>
          <w:rFonts w:cs="Times New Roman"/>
          <w:sz w:val="22"/>
          <w:szCs w:val="22"/>
          <w:lang w:eastAsia="hr-HR"/>
        </w:rPr>
        <w:t xml:space="preserve">  </w:t>
      </w:r>
      <w:r w:rsidR="00A23423" w:rsidRPr="00556CDD">
        <w:rPr>
          <w:rFonts w:cs="Times New Roman"/>
          <w:sz w:val="22"/>
          <w:szCs w:val="22"/>
          <w:lang w:eastAsia="hr-HR"/>
        </w:rPr>
        <w:t xml:space="preserve"> </w:t>
      </w:r>
    </w:p>
    <w:p w:rsidRDefault="002A04CD" w:rsidP="00EE2A8D" w:rsidR="002A04CD">
      <w:pPr>
        <w:spacing w:lineRule="auto" w:line="276"/>
        <w:rPr>
          <w:rFonts w:cs="Times New Roman"/>
          <w:sz w:val="22"/>
          <w:szCs w:val="22"/>
          <w:lang w:eastAsia="hr-HR"/>
        </w:rPr>
      </w:pPr>
      <w:r>
        <w:rPr>
          <w:rFonts w:cs="Times New Roman"/>
          <w:sz w:val="22"/>
          <w:szCs w:val="22"/>
          <w:lang w:eastAsia="hr-HR"/>
        </w:rPr>
        <w:t xml:space="preserve">                                      </w:t>
      </w:r>
      <w:r w:rsidR="00080DDD">
        <w:rPr>
          <w:rFonts w:cs="Times New Roman"/>
          <w:sz w:val="22"/>
          <w:szCs w:val="22"/>
          <w:lang w:eastAsia="hr-HR"/>
        </w:rPr>
        <w:t xml:space="preserve">                </w:t>
      </w:r>
      <w:r>
        <w:rPr>
          <w:rFonts w:cs="Times New Roman"/>
          <w:sz w:val="22"/>
          <w:szCs w:val="22"/>
          <w:lang w:eastAsia="hr-HR"/>
        </w:rPr>
        <w:t xml:space="preserve">  </w:t>
      </w:r>
      <w:r w:rsidR="00080DDD">
        <w:rPr>
          <w:rFonts w:cs="Times New Roman"/>
          <w:sz w:val="22"/>
          <w:szCs w:val="22"/>
          <w:lang w:eastAsia="hr-HR"/>
        </w:rPr>
        <w:t>________________________</w:t>
      </w:r>
    </w:p>
    <w:p w:rsidRDefault="00A23423" w:rsidP="00EE2A8D" w:rsidR="00B03660">
      <w:pPr>
        <w:spacing w:lineRule="auto" w:line="276"/>
        <w:rPr>
          <w:rFonts w:cs="Times New Roman"/>
          <w:b/>
          <w:sz w:val="22"/>
          <w:szCs w:val="22"/>
          <w:lang w:eastAsia="hr-HR"/>
        </w:rPr>
      </w:pPr>
      <w:r w:rsidRPr="00556CDD">
        <w:rPr>
          <w:rFonts w:cs="Times New Roman"/>
          <w:sz w:val="22"/>
          <w:szCs w:val="22"/>
          <w:lang w:eastAsia="hr-HR"/>
        </w:rPr>
        <w:t xml:space="preserve">    </w:t>
      </w:r>
      <w:r w:rsidR="00080DDD">
        <w:rPr>
          <w:rFonts w:cs="Times New Roman"/>
          <w:sz w:val="22"/>
          <w:szCs w:val="22"/>
          <w:lang w:eastAsia="hr-HR"/>
        </w:rPr>
        <w:t xml:space="preserve">                                                              </w:t>
      </w:r>
      <w:r w:rsidR="00080DDD" w:rsidRPr="00692785">
        <w:rPr>
          <w:rFonts w:cs="Times New Roman"/>
          <w:b/>
          <w:sz w:val="22"/>
          <w:szCs w:val="22"/>
          <w:lang w:eastAsia="hr-HR"/>
        </w:rPr>
        <w:t>Ukupno:   94.967,97 kn</w:t>
      </w:r>
    </w:p>
    <w:p w:rsidRDefault="00692785" w:rsidP="00EE2A8D" w:rsidR="00692785">
      <w:pPr>
        <w:spacing w:lineRule="auto" w:line="276"/>
        <w:rPr>
          <w:rFonts w:cs="Times New Roman"/>
          <w:b/>
          <w:sz w:val="22"/>
          <w:szCs w:val="22"/>
          <w:lang w:eastAsia="hr-HR"/>
        </w:rPr>
      </w:pPr>
    </w:p>
    <w:p w:rsidRDefault="00692785" w:rsidP="00EE2A8D" w:rsidR="00692785" w:rsidRPr="00692785">
      <w:pPr>
        <w:spacing w:lineRule="auto" w:line="276"/>
        <w:rPr>
          <w:rFonts w:cs="Times New Roman"/>
          <w:sz w:val="22"/>
          <w:szCs w:val="22"/>
          <w:lang w:eastAsia="hr-HR"/>
        </w:rPr>
      </w:pPr>
      <w:r w:rsidRPr="00692785">
        <w:rPr>
          <w:rFonts w:cs="Times New Roman"/>
          <w:sz w:val="22"/>
          <w:szCs w:val="22"/>
          <w:lang w:eastAsia="hr-HR"/>
        </w:rPr>
        <w:t>Prema</w:t>
      </w:r>
      <w:r w:rsidR="009113A7">
        <w:rPr>
          <w:rFonts w:cs="Times New Roman"/>
          <w:sz w:val="22"/>
          <w:szCs w:val="22"/>
          <w:lang w:eastAsia="hr-HR"/>
        </w:rPr>
        <w:t xml:space="preserve"> Očevidniku o redoslijedu plaćanja sa obračunatom kamatom,</w:t>
      </w:r>
      <w:r w:rsidR="008428AA">
        <w:rPr>
          <w:rFonts w:cs="Times New Roman"/>
          <w:sz w:val="22"/>
          <w:szCs w:val="22"/>
          <w:lang w:eastAsia="hr-HR"/>
        </w:rPr>
        <w:t xml:space="preserve"> od 19. 02. 2019. god.,  </w:t>
      </w:r>
      <w:r w:rsidR="009113A7">
        <w:rPr>
          <w:rFonts w:cs="Times New Roman"/>
          <w:sz w:val="22"/>
          <w:szCs w:val="22"/>
          <w:lang w:eastAsia="hr-HR"/>
        </w:rPr>
        <w:t xml:space="preserve"> vidljivo je </w:t>
      </w:r>
      <w:r w:rsidR="008428AA">
        <w:rPr>
          <w:rFonts w:cs="Times New Roman"/>
          <w:sz w:val="22"/>
          <w:szCs w:val="22"/>
          <w:lang w:eastAsia="hr-HR"/>
        </w:rPr>
        <w:t xml:space="preserve">da je ukupno stanje blokade na taj dan, </w:t>
      </w:r>
      <w:r w:rsidR="008428AA" w:rsidRPr="008428AA">
        <w:rPr>
          <w:rFonts w:cs="Times New Roman"/>
          <w:b/>
          <w:sz w:val="22"/>
          <w:szCs w:val="22"/>
          <w:lang w:eastAsia="hr-HR"/>
        </w:rPr>
        <w:t>37.580,93 kn.</w:t>
      </w:r>
    </w:p>
    <w:p w:rsidRDefault="0019456A" w:rsidP="00A23423" w:rsidR="00EE2A8D">
      <w:pPr>
        <w:spacing w:lineRule="auto" w:line="276"/>
        <w:rPr>
          <w:rFonts w:cs="Times New Roman"/>
          <w:sz w:val="22"/>
          <w:szCs w:val="22"/>
          <w:lang w:eastAsia="hr-HR"/>
        </w:rPr>
      </w:pPr>
      <w:r w:rsidRPr="0019456A">
        <w:rPr>
          <w:rFonts w:cs="Times New Roman"/>
          <w:sz w:val="22"/>
          <w:szCs w:val="22"/>
          <w:lang w:eastAsia="hr-HR"/>
        </w:rPr>
        <w:t xml:space="preserve">                                                     </w:t>
      </w:r>
      <w:r>
        <w:rPr>
          <w:rFonts w:cs="Times New Roman"/>
          <w:sz w:val="22"/>
          <w:szCs w:val="22"/>
          <w:lang w:eastAsia="hr-HR"/>
        </w:rPr>
        <w:t xml:space="preserve">    </w:t>
      </w:r>
      <w:r w:rsidRPr="0019456A">
        <w:rPr>
          <w:rFonts w:cs="Times New Roman"/>
          <w:sz w:val="22"/>
          <w:szCs w:val="22"/>
          <w:lang w:eastAsia="hr-HR"/>
        </w:rPr>
        <w:t xml:space="preserve">  </w:t>
      </w:r>
    </w:p>
    <w:p w:rsidRDefault="00A23423" w:rsidP="00A23423" w:rsidR="00A23423">
      <w:pPr>
        <w:spacing w:lineRule="auto" w:line="276"/>
        <w:rPr>
          <w:rFonts w:cs="Times New Roman"/>
          <w:sz w:val="22"/>
          <w:szCs w:val="22"/>
          <w:lang w:eastAsia="hr-HR"/>
        </w:rPr>
      </w:pPr>
      <w:r w:rsidRPr="00556CDD">
        <w:rPr>
          <w:rFonts w:cs="Times New Roman"/>
          <w:sz w:val="22"/>
          <w:szCs w:val="22"/>
          <w:lang w:eastAsia="hr-HR"/>
        </w:rPr>
        <w:t xml:space="preserve">  U privitku</w:t>
      </w:r>
      <w:r w:rsidR="008A657E">
        <w:rPr>
          <w:rFonts w:cs="Times New Roman"/>
          <w:sz w:val="22"/>
          <w:szCs w:val="22"/>
          <w:lang w:eastAsia="hr-HR"/>
        </w:rPr>
        <w:t>:</w:t>
      </w:r>
      <w:r w:rsidR="00F403D6">
        <w:rPr>
          <w:rFonts w:cs="Times New Roman"/>
          <w:sz w:val="22"/>
          <w:szCs w:val="22"/>
          <w:lang w:eastAsia="hr-HR"/>
        </w:rPr>
        <w:t>-</w:t>
      </w:r>
      <w:r w:rsidR="00B03660">
        <w:rPr>
          <w:rFonts w:cs="Times New Roman"/>
          <w:sz w:val="22"/>
          <w:szCs w:val="22"/>
          <w:lang w:eastAsia="hr-HR"/>
        </w:rPr>
        <w:t xml:space="preserve"> </w:t>
      </w:r>
      <w:r w:rsidRPr="00556CDD">
        <w:rPr>
          <w:rFonts w:cs="Times New Roman"/>
          <w:sz w:val="22"/>
          <w:szCs w:val="22"/>
          <w:lang w:eastAsia="hr-HR"/>
        </w:rPr>
        <w:t>račun</w:t>
      </w:r>
      <w:r w:rsidR="00F403D6">
        <w:rPr>
          <w:rFonts w:cs="Times New Roman"/>
          <w:sz w:val="22"/>
          <w:szCs w:val="22"/>
          <w:lang w:eastAsia="hr-HR"/>
        </w:rPr>
        <w:t>i</w:t>
      </w:r>
      <w:r w:rsidRPr="00556CDD">
        <w:rPr>
          <w:rFonts w:cs="Times New Roman"/>
          <w:sz w:val="22"/>
          <w:szCs w:val="22"/>
          <w:lang w:eastAsia="hr-HR"/>
        </w:rPr>
        <w:t xml:space="preserve"> dobiti i gubitka</w:t>
      </w:r>
      <w:r>
        <w:rPr>
          <w:rFonts w:cs="Times New Roman"/>
          <w:sz w:val="22"/>
          <w:szCs w:val="22"/>
          <w:lang w:eastAsia="hr-HR"/>
        </w:rPr>
        <w:t xml:space="preserve"> </w:t>
      </w:r>
      <w:r w:rsidRPr="00556CDD">
        <w:rPr>
          <w:rFonts w:cs="Times New Roman"/>
          <w:sz w:val="22"/>
          <w:szCs w:val="22"/>
          <w:lang w:eastAsia="hr-HR"/>
        </w:rPr>
        <w:t>za 2016.</w:t>
      </w:r>
      <w:r w:rsidR="00F403D6">
        <w:rPr>
          <w:rFonts w:cs="Times New Roman"/>
          <w:sz w:val="22"/>
          <w:szCs w:val="22"/>
          <w:lang w:eastAsia="hr-HR"/>
        </w:rPr>
        <w:t xml:space="preserve"> i 2017. god.</w:t>
      </w:r>
    </w:p>
    <w:p w:rsidRDefault="00543BFD" w:rsidP="00A23423" w:rsidR="00B03660">
      <w:pPr>
        <w:spacing w:lineRule="auto" w:line="276"/>
        <w:rPr>
          <w:rFonts w:cs="Times New Roman"/>
          <w:sz w:val="22"/>
          <w:szCs w:val="22"/>
          <w:lang w:eastAsia="hr-HR"/>
        </w:rPr>
      </w:pPr>
      <w:r>
        <w:rPr>
          <w:rFonts w:cs="Times New Roman"/>
          <w:sz w:val="22"/>
          <w:szCs w:val="22"/>
          <w:lang w:eastAsia="hr-HR"/>
        </w:rPr>
        <w:t xml:space="preserve">                   </w:t>
      </w:r>
      <w:r w:rsidR="00B03660">
        <w:rPr>
          <w:rFonts w:cs="Times New Roman"/>
          <w:sz w:val="22"/>
          <w:szCs w:val="22"/>
          <w:lang w:eastAsia="hr-HR"/>
        </w:rPr>
        <w:t xml:space="preserve"> - bilanca na dan 31.12.2017. god. </w:t>
      </w:r>
    </w:p>
    <w:p w:rsidRDefault="00F403D6" w:rsidP="00A23423" w:rsidR="00543BFD">
      <w:pPr>
        <w:spacing w:lineRule="auto" w:line="276"/>
        <w:rPr>
          <w:rFonts w:cs="Times New Roman"/>
          <w:sz w:val="22"/>
          <w:szCs w:val="22"/>
          <w:lang w:eastAsia="hr-HR"/>
        </w:rPr>
      </w:pPr>
      <w:r>
        <w:rPr>
          <w:rFonts w:cs="Times New Roman"/>
          <w:sz w:val="22"/>
          <w:szCs w:val="22"/>
          <w:lang w:eastAsia="hr-HR"/>
        </w:rPr>
        <w:t xml:space="preserve">                    - </w:t>
      </w:r>
      <w:r w:rsidRPr="00F403D6">
        <w:rPr>
          <w:rFonts w:cs="Times New Roman"/>
          <w:sz w:val="22"/>
          <w:szCs w:val="22"/>
          <w:lang w:eastAsia="hr-HR"/>
        </w:rPr>
        <w:t>bruto bilanca za razdoblje od 01.01.2018. god. do 12.09.2018. god. godine</w:t>
      </w:r>
    </w:p>
    <w:p w:rsidRDefault="008428AA" w:rsidP="00A23423" w:rsidR="008428AA">
      <w:pPr>
        <w:spacing w:lineRule="auto" w:line="276"/>
        <w:rPr>
          <w:rFonts w:cs="Times New Roman"/>
          <w:sz w:val="22"/>
          <w:szCs w:val="22"/>
          <w:lang w:eastAsia="hr-HR"/>
        </w:rPr>
      </w:pPr>
      <w:r>
        <w:rPr>
          <w:rFonts w:cs="Times New Roman"/>
          <w:sz w:val="22"/>
          <w:szCs w:val="22"/>
          <w:lang w:eastAsia="hr-HR"/>
        </w:rPr>
        <w:t xml:space="preserve">                    - očevidnik Fine </w:t>
      </w:r>
    </w:p>
    <w:p w:rsidRDefault="00F403D6" w:rsidP="0078694D" w:rsidR="00F403D6"/>
    <w:p w:rsidRDefault="00847367" w:rsidP="0078694D" w:rsidR="00847367">
      <w:pPr>
        <w:rPr>
          <w:b/>
        </w:rPr>
      </w:pPr>
      <w:r w:rsidRPr="00847367">
        <w:rPr>
          <w:b/>
        </w:rPr>
        <w:t>Povezana društva</w:t>
      </w:r>
    </w:p>
    <w:p w:rsidRDefault="00847367" w:rsidP="0078694D" w:rsidR="00847367">
      <w:pPr>
        <w:rPr>
          <w:b/>
        </w:rPr>
      </w:pPr>
    </w:p>
    <w:p w:rsidRDefault="00847367" w:rsidP="00512031" w:rsidR="00740456">
      <w:r w:rsidRPr="00847367">
        <w:t>Uvidom</w:t>
      </w:r>
      <w:r>
        <w:t xml:space="preserve"> u sudski registar, utvrdila sam da</w:t>
      </w:r>
      <w:r w:rsidR="00740456">
        <w:t xml:space="preserve"> nema povezanih društava.</w:t>
      </w:r>
    </w:p>
    <w:p w:rsidRDefault="00740456" w:rsidP="00512031" w:rsidR="00740456"/>
    <w:p w:rsidRDefault="005F4AE3" w:rsidP="0078694D" w:rsidR="005F4AE3" w:rsidRPr="00C740DB">
      <w:pPr>
        <w:rPr>
          <w:b/>
        </w:rPr>
      </w:pPr>
      <w:r w:rsidRPr="00C740DB">
        <w:rPr>
          <w:b/>
        </w:rPr>
        <w:t>ZAKLJUČAK</w:t>
      </w:r>
      <w:r w:rsidR="00665B26">
        <w:rPr>
          <w:b/>
        </w:rPr>
        <w:t xml:space="preserve"> I MIŠLJENJE</w:t>
      </w:r>
      <w:r w:rsidRPr="00C740DB">
        <w:rPr>
          <w:b/>
        </w:rPr>
        <w:t>:</w:t>
      </w:r>
    </w:p>
    <w:p w:rsidRDefault="006B3FE6" w:rsidP="006B3FE6" w:rsidR="006B3FE6"/>
    <w:p w:rsidRDefault="006B3FE6" w:rsidP="00692785" w:rsidR="00FC3908">
      <w:r>
        <w:t>Nakon pregleda dostupne dokumentacije i utvrđenog stanja poslovanja dužnika, može se zaključiti da dužnik</w:t>
      </w:r>
      <w:r w:rsidR="00FC3908">
        <w:t>,</w:t>
      </w:r>
      <w:r w:rsidR="00692785" w:rsidRPr="00692785">
        <w:t xml:space="preserve"> </w:t>
      </w:r>
      <w:bookmarkStart w:name="_Hlk3290613" w:id="8"/>
      <w:r w:rsidR="00692785">
        <w:t>ALATEA ORIA</w:t>
      </w:r>
      <w:r w:rsidR="00C47F58">
        <w:t xml:space="preserve"> j.</w:t>
      </w:r>
      <w:r w:rsidR="00692785">
        <w:t xml:space="preserve"> d.o.o. za trgovinu i usluge,  Sisak, S. i A. Radića 3, OIB: 91195121465, MBS: 080992827</w:t>
      </w:r>
      <w:bookmarkEnd w:id="8"/>
      <w:r w:rsidR="00692785">
        <w:t>,</w:t>
      </w:r>
      <w:r w:rsidR="00740456" w:rsidRPr="00740456">
        <w:t xml:space="preserve"> </w:t>
      </w:r>
      <w:r>
        <w:t>nema izgleda za nastavak poslovanja, jer mu je račun blokiran duže od 60 dana, a imovin</w:t>
      </w:r>
      <w:r w:rsidR="00692785">
        <w:t>e nema</w:t>
      </w:r>
      <w:r w:rsidR="00484822">
        <w:t>, što je potvrdio</w:t>
      </w:r>
      <w:r w:rsidR="001466B9">
        <w:t xml:space="preserve"> direktor</w:t>
      </w:r>
      <w:r w:rsidR="00484822">
        <w:t xml:space="preserve"> dužnik</w:t>
      </w:r>
      <w:r w:rsidR="001466B9">
        <w:t>a</w:t>
      </w:r>
      <w:r w:rsidR="00484822">
        <w:t xml:space="preserve"> u </w:t>
      </w:r>
      <w:r w:rsidR="001466B9">
        <w:t xml:space="preserve">ovjerenom </w:t>
      </w:r>
      <w:r w:rsidR="00484822">
        <w:t xml:space="preserve">prokaznom popisu imovine. </w:t>
      </w:r>
    </w:p>
    <w:p w:rsidRDefault="00692785" w:rsidP="00692785" w:rsidR="00692785">
      <w:r>
        <w:t>Obveze dužnika veće su i od knjigovodstveno evidentirane kratkotrajne imovine. Evidentirane zalihe u 2017. godini odnosile su se na raznu tekstilnu, nekurentnu robu, a novac u blagajni je potrošen na plaće i ostale obveze.</w:t>
      </w:r>
    </w:p>
    <w:p w:rsidRDefault="00484822" w:rsidP="006B3FE6" w:rsidR="00484822"/>
    <w:p w:rsidRDefault="006B3FE6" w:rsidP="006B3FE6" w:rsidR="006B3FE6">
      <w:r>
        <w:t>Dužnik je nesposoban za plaćanje i prezadužen, a</w:t>
      </w:r>
      <w:r w:rsidR="00512031">
        <w:t xml:space="preserve"> ne posluje.</w:t>
      </w:r>
    </w:p>
    <w:p w:rsidRDefault="006B3FE6" w:rsidP="006B3FE6" w:rsidR="006B3FE6"/>
    <w:p w:rsidRDefault="006B3FE6" w:rsidP="006B3FE6" w:rsidR="006B3FE6">
      <w:r>
        <w:lastRenderedPageBreak/>
        <w:t>Na strani dužnika, postoje stečajni razlozi predviđeni u čl. 5.</w:t>
      </w:r>
      <w:r w:rsidR="00665B26">
        <w:t xml:space="preserve"> i 6.</w:t>
      </w:r>
      <w:r>
        <w:t xml:space="preserve">  Stečajnog zakona</w:t>
      </w:r>
      <w:r w:rsidR="00665B26">
        <w:t xml:space="preserve"> (NN-71/15 i NN-104/17)</w:t>
      </w:r>
      <w:r>
        <w:t xml:space="preserve"> – nesposobnost za plaćanje i prezaduženost.</w:t>
      </w:r>
    </w:p>
    <w:p w:rsidRDefault="00FC3908" w:rsidP="006B3FE6" w:rsidR="00FC3908"/>
    <w:p w:rsidRDefault="00484822" w:rsidP="006B3FE6" w:rsidR="00484822"/>
    <w:p w:rsidRDefault="00FC3908" w:rsidP="006B3FE6" w:rsidR="006B3FE6">
      <w:r>
        <w:t>U</w:t>
      </w:r>
      <w:r w:rsidR="006B3FE6">
        <w:t xml:space="preserve"> skladu sa utvrđenim činjenicama u navedenom izvješću, privremeni stečajni upravitelj smatra da su ispunjeni svi preduvjeti iz čl. 132 .Stečajnog zakona, obzirom da </w:t>
      </w:r>
      <w:r w:rsidR="006F3CF3">
        <w:t xml:space="preserve"> nema mogućnosti unovčenja </w:t>
      </w:r>
      <w:r w:rsidR="006B3FE6">
        <w:t>imovin</w:t>
      </w:r>
      <w:r w:rsidR="006F3CF3">
        <w:t>e</w:t>
      </w:r>
      <w:r w:rsidR="006B3FE6">
        <w:t xml:space="preserve"> dužnika, koja bi ušla u stečajnu masu,</w:t>
      </w:r>
      <w:r w:rsidR="00D11FC6">
        <w:t xml:space="preserve"> a koja bi bila</w:t>
      </w:r>
      <w:r w:rsidR="006B3FE6">
        <w:t xml:space="preserve"> dovoljna za namirenje troškova stečajnog postupka,  predlažem Stečajnom sucu, da zbog nedostatnosti stečajne mase provede  skraćeni stečajni postupak  sukladno članku 132. Stečajnog zakona.</w:t>
      </w:r>
    </w:p>
    <w:p w:rsidRDefault="006B3FE6" w:rsidP="006B3FE6" w:rsidR="006B3FE6"/>
    <w:p w:rsidRDefault="006B3FE6" w:rsidP="00C46721" w:rsidR="006B3FE6">
      <w:r>
        <w:t>Privremeni stečajni upravitelj predlaže da Stečajni sudac donese rješenje kojim se pozivaju vjerovnici dužnika</w:t>
      </w:r>
      <w:r w:rsidR="007013C2">
        <w:t>,</w:t>
      </w:r>
      <w:r w:rsidR="008428AA" w:rsidRPr="008428AA">
        <w:t xml:space="preserve"> ALATEA ORIA</w:t>
      </w:r>
      <w:r w:rsidR="00C47F58">
        <w:t xml:space="preserve"> j.</w:t>
      </w:r>
      <w:r w:rsidR="008428AA" w:rsidRPr="008428AA">
        <w:t xml:space="preserve"> d.o.o. za trgovinu i usluge,  Sisak, S. i A. Radića 3, OIB: 91195121465, MBS: 080992827</w:t>
      </w:r>
      <w:r w:rsidR="00484822" w:rsidRPr="00484822">
        <w:t xml:space="preserve">, </w:t>
      </w:r>
      <w:r>
        <w:t xml:space="preserve"> te druge osobe koje za to imaju pravni interes, da predujme iznos od </w:t>
      </w:r>
      <w:r w:rsidR="00AD07EE">
        <w:t>2</w:t>
      </w:r>
      <w:r w:rsidR="00484822">
        <w:t>8</w:t>
      </w:r>
      <w:r w:rsidR="00AD07EE">
        <w:t>.</w:t>
      </w:r>
      <w:r w:rsidR="00484822">
        <w:t>2</w:t>
      </w:r>
      <w:r w:rsidR="00AD07EE">
        <w:t>00,00</w:t>
      </w:r>
      <w:r>
        <w:t xml:space="preserve"> kn za pokriće troškova prethodnog postupka i eventualno otvorenog stečajnog postupka, sukladno čl. 132</w:t>
      </w:r>
      <w:r w:rsidR="00D11FC6">
        <w:t>.</w:t>
      </w:r>
      <w:r>
        <w:t xml:space="preserve"> Stečajnog zakona.</w:t>
      </w:r>
    </w:p>
    <w:p w:rsidRDefault="006B3FE6" w:rsidP="006B3FE6" w:rsidR="006B3FE6"/>
    <w:p w:rsidRDefault="006B3FE6" w:rsidP="006B3FE6" w:rsidR="006B3FE6">
      <w:r>
        <w:t xml:space="preserve">Predviđeni troškovi </w:t>
      </w:r>
      <w:r w:rsidR="006F3CF3">
        <w:t xml:space="preserve">prethodnog i </w:t>
      </w:r>
      <w:r>
        <w:t>stečajnog postupka:</w:t>
      </w:r>
    </w:p>
    <w:p w:rsidRDefault="006B3FE6" w:rsidP="006B3FE6" w:rsidR="006B3FE6"/>
    <w:p w:rsidRDefault="006F3CF3" w:rsidP="002A39F3" w:rsidR="006F3CF3">
      <w:r>
        <w:t>- trošak poštarine, naknade Fini i CHV STP …………………        50,00 kn</w:t>
      </w:r>
    </w:p>
    <w:p w:rsidRDefault="006F3CF3" w:rsidP="002A39F3" w:rsidR="006F3CF3">
      <w:r>
        <w:t>- jednokratna nagrada privremenom stečajnom upravitelju za</w:t>
      </w:r>
    </w:p>
    <w:p w:rsidRDefault="006F3CF3" w:rsidP="002A39F3" w:rsidR="006F3CF3">
      <w:r>
        <w:t xml:space="preserve">  obavljene radnje u prethodnom stečajnom postupku ……….    </w:t>
      </w:r>
      <w:r w:rsidR="00484822">
        <w:t>4</w:t>
      </w:r>
      <w:r>
        <w:t>.</w:t>
      </w:r>
      <w:r w:rsidR="00484822">
        <w:t>0</w:t>
      </w:r>
      <w:r>
        <w:t>00,00 kn</w:t>
      </w:r>
    </w:p>
    <w:p w:rsidRDefault="002A39F3" w:rsidP="002A39F3" w:rsidR="002A39F3">
      <w:r>
        <w:t>- troškovi izrade pečata ………………………………………</w:t>
      </w:r>
      <w:r w:rsidR="00895A25">
        <w:t>.</w:t>
      </w:r>
      <w:r>
        <w:t xml:space="preserve">      150,00 kn</w:t>
      </w:r>
    </w:p>
    <w:p w:rsidRDefault="002A39F3" w:rsidP="002A39F3" w:rsidR="002A39F3">
      <w:r>
        <w:t xml:space="preserve"> - troškovi otvaranja, vođenja i zatvaranja žiro-računa ……….   1.000,00 kn</w:t>
      </w:r>
    </w:p>
    <w:p w:rsidRDefault="002A39F3" w:rsidP="002A39F3" w:rsidR="002A39F3">
      <w:r>
        <w:t xml:space="preserve"> - troškovi vođenja knjigovodstva </w:t>
      </w:r>
      <w:r w:rsidR="00895A25">
        <w:t xml:space="preserve"> </w:t>
      </w:r>
      <w:r w:rsidR="006F3CF3">
        <w:t xml:space="preserve">18 mjeseci  </w:t>
      </w:r>
      <w:r>
        <w:t>.……………… 1</w:t>
      </w:r>
      <w:r w:rsidR="00895A25">
        <w:t>2</w:t>
      </w:r>
      <w:r>
        <w:t>.000,00 kn</w:t>
      </w:r>
    </w:p>
    <w:p w:rsidRDefault="00AD07EE" w:rsidP="002A39F3" w:rsidR="00AD07EE">
      <w:r>
        <w:t>-  paušalna sudska pristojba u st. postupku  …………………..    2.000,00 kn</w:t>
      </w:r>
    </w:p>
    <w:p w:rsidRDefault="00AD07EE" w:rsidP="002A39F3" w:rsidR="00AD07EE">
      <w:r>
        <w:t>-  nagrada stečajnom upravitelju – 16 % od očekivanog</w:t>
      </w:r>
    </w:p>
    <w:p w:rsidRDefault="00AD07EE" w:rsidP="002A39F3" w:rsidR="00AD07EE">
      <w:r>
        <w:t xml:space="preserve">   unovčenja stečajne mase   ………….………………………     6.000,00 kn</w:t>
      </w:r>
    </w:p>
    <w:p w:rsidRDefault="002A39F3" w:rsidP="002A39F3" w:rsidR="002A39F3">
      <w:r>
        <w:t>- ostali  nepredviđeni materijalni troškovi ……………………</w:t>
      </w:r>
      <w:r w:rsidR="00AD07EE">
        <w:t xml:space="preserve">  </w:t>
      </w:r>
      <w:r>
        <w:t xml:space="preserve">  1.000.00 kn</w:t>
      </w:r>
    </w:p>
    <w:p w:rsidRDefault="002A39F3" w:rsidP="002A39F3" w:rsidR="002A39F3">
      <w:r>
        <w:t xml:space="preserve"> - </w:t>
      </w:r>
      <w:r w:rsidR="00895A25">
        <w:t xml:space="preserve">putni troškovi Osijek – </w:t>
      </w:r>
      <w:r w:rsidR="008428AA">
        <w:t xml:space="preserve">Sisak   </w:t>
      </w:r>
      <w:r w:rsidR="00895A25">
        <w:t xml:space="preserve">    </w:t>
      </w:r>
      <w:r>
        <w:t xml:space="preserve"> …………………………..  </w:t>
      </w:r>
      <w:r w:rsidR="00AD07EE">
        <w:t xml:space="preserve"> </w:t>
      </w:r>
      <w:r>
        <w:t xml:space="preserve"> </w:t>
      </w:r>
      <w:r w:rsidR="00895A25">
        <w:t>2</w:t>
      </w:r>
      <w:r>
        <w:t>.000,00 kn</w:t>
      </w:r>
    </w:p>
    <w:p w:rsidRDefault="002A39F3" w:rsidP="002A39F3" w:rsidR="002A39F3">
      <w:r>
        <w:t xml:space="preserve">------------------------------------------------------------------------------------------- </w:t>
      </w:r>
    </w:p>
    <w:p w:rsidRDefault="002A39F3" w:rsidP="002A39F3" w:rsidR="002A39F3">
      <w:r>
        <w:t xml:space="preserve">                                                                 UKUPNO: ………...  </w:t>
      </w:r>
      <w:r w:rsidR="00AD07EE">
        <w:t>2</w:t>
      </w:r>
      <w:r w:rsidR="00484822">
        <w:t>8</w:t>
      </w:r>
      <w:r w:rsidR="00AD07EE">
        <w:t>.</w:t>
      </w:r>
      <w:r w:rsidR="00484822">
        <w:t>2</w:t>
      </w:r>
      <w:r w:rsidR="00AD07EE">
        <w:t xml:space="preserve">00 ,00 </w:t>
      </w:r>
      <w:r>
        <w:t>kn</w:t>
      </w:r>
    </w:p>
    <w:p w:rsidRDefault="002A39F3" w:rsidP="006B3FE6" w:rsidR="002A39F3"/>
    <w:p w:rsidRDefault="006B3FE6" w:rsidP="00D11FC6" w:rsidR="006B3FE6">
      <w:r>
        <w:t>Predlažem Stečajnom sucu da zakonskog zastupnika obveže na arhiviranje poslovne dokumentacije.</w:t>
      </w:r>
    </w:p>
    <w:p w:rsidRDefault="006B3FE6" w:rsidP="006B3FE6" w:rsidR="006B3FE6"/>
    <w:p w:rsidRDefault="006B3FE6" w:rsidP="006B3FE6" w:rsidR="006B3FE6">
      <w:r>
        <w:t xml:space="preserve">U Osijeku, </w:t>
      </w:r>
      <w:r w:rsidR="00620CD4">
        <w:t>12</w:t>
      </w:r>
      <w:r>
        <w:t>.</w:t>
      </w:r>
      <w:r w:rsidR="00765A6D">
        <w:t xml:space="preserve"> </w:t>
      </w:r>
      <w:r w:rsidR="00620CD4">
        <w:t>ožujka</w:t>
      </w:r>
      <w:r>
        <w:t xml:space="preserve"> 201</w:t>
      </w:r>
      <w:r w:rsidR="00620CD4">
        <w:t>9</w:t>
      </w:r>
      <w:r>
        <w:t>. god.</w:t>
      </w:r>
    </w:p>
    <w:p w:rsidRDefault="006B3FE6" w:rsidP="006B3FE6" w:rsidR="006B3FE6"/>
    <w:p w:rsidRDefault="006B3FE6" w:rsidP="006B3FE6" w:rsidR="006B3FE6">
      <w:r>
        <w:t xml:space="preserve">                                                                                       Privremena stečajna upraviteljica                                                                                                </w:t>
      </w:r>
    </w:p>
    <w:p w:rsidRDefault="006B3FE6" w:rsidP="006B3FE6" w:rsidR="006B3FE6">
      <w:r>
        <w:t xml:space="preserve">                                                                                                     Julka Bandić</w:t>
      </w:r>
    </w:p>
    <w:p w:rsidRDefault="00917987" w:rsidP="00BD3B29" w:rsidR="00917987" w:rsidRPr="00BD3B29"/>
    <w:p w:rsidRDefault="00996BBA" w:rsidP="00996BBA" w:rsidR="00996BBA" w:rsidRPr="00BD3B29"/>
    <w:p w:rsidRDefault="004C5B90" w:rsidP="00865DBC" w:rsidR="004C5B90" w:rsidRPr="00865DBC">
      <w:pPr>
        <w:jc w:val="center"/>
        <w:rPr>
          <w:b/>
        </w:rPr>
      </w:pPr>
    </w:p>
    <w:sectPr w:rsidR="004C5B90" w:rsidRPr="00865DBC"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0157" w:rsidP="00AC3BBE" w:rsidR="00510157">
      <w:r>
        <w:separator/>
      </w:r>
    </w:p>
  </w:endnote>
  <w:endnote w:id="0" w:type="continuationSeparator">
    <w:p w:rsidRDefault="00510157" w:rsidP="00AC3BBE" w:rsidR="005101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BBE" w:rsidR="00AC3BBE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761DB">
      <w:rPr>
        <w:noProof/>
      </w:rPr>
      <w:t>5</w:t>
    </w:r>
    <w:r>
      <w:fldChar w:fldCharType="end"/>
    </w:r>
  </w:p>
  <w:p w:rsidRDefault="00AC3BBE" w:rsidR="00AC3BB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0157" w:rsidP="00AC3BBE" w:rsidR="00510157">
      <w:r>
        <w:separator/>
      </w:r>
    </w:p>
  </w:footnote>
  <w:footnote w:id="0" w:type="continuationSeparator">
    <w:p w:rsidRDefault="00510157" w:rsidP="00AC3BBE" w:rsidR="005101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7E3F52"/>
    <w:multiLevelType w:val="hybridMultilevel"/>
    <w:tmpl w:val="7BB09E6E"/>
    <w:lvl w:tplc="A906D1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4977B8"/>
    <w:multiLevelType w:val="hybridMultilevel"/>
    <w:tmpl w:val="981AA9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A92297"/>
    <w:multiLevelType w:val="hybridMultilevel"/>
    <w:tmpl w:val="9402ABD8"/>
    <w:lvl w:tplc="0FB27D4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C77944"/>
    <w:multiLevelType w:val="hybridMultilevel"/>
    <w:tmpl w:val="8598A8D6"/>
    <w:lvl w:tplc="E7D6C3D6" w:ilvl="0">
      <w:numFmt w:val="bullet"/>
      <w:lvlText w:val="-"/>
      <w:lvlJc w:val="left"/>
      <w:pPr>
        <w:ind w:hanging="360" w:left="305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1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3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5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7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9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1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3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52"/>
      </w:pPr>
      <w:rPr>
        <w:rFonts w:hAnsi="Wingdings" w:ascii="Wingdings" w:hint="default"/>
      </w:rPr>
    </w:lvl>
  </w:abstractNum>
  <w:abstractNum w:abstractNumId="4">
    <w:nsid w:val="4C3A2045"/>
    <w:multiLevelType w:val="hybridMultilevel"/>
    <w:tmpl w:val="B6021838"/>
    <w:lvl w:tplc="E5B61700" w:ilvl="0">
      <w:numFmt w:val="bullet"/>
      <w:lvlText w:val="-"/>
      <w:lvlJc w:val="left"/>
      <w:pPr>
        <w:ind w:hanging="360" w:left="3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20"/>
      </w:pPr>
      <w:rPr>
        <w:rFonts w:hAnsi="Wingdings" w:ascii="Wingdings" w:hint="default"/>
      </w:rPr>
    </w:lvl>
  </w:abstractNum>
  <w:abstractNum w:abstractNumId="5">
    <w:nsid w:val="53E663D9"/>
    <w:multiLevelType w:val="hybridMultilevel"/>
    <w:tmpl w:val="A68E160A"/>
    <w:lvl w:tplc="195E6B3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26513D7"/>
    <w:multiLevelType w:val="hybridMultilevel"/>
    <w:tmpl w:val="7F7A0C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0344F0D"/>
    <w:multiLevelType w:val="multilevel"/>
    <w:tmpl w:val="009A7C8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90D46F1"/>
    <w:multiLevelType w:val="hybridMultilevel"/>
    <w:tmpl w:val="45AE9F10"/>
    <w:lvl w:tplc="D4288AC6" w:ilvl="0">
      <w:numFmt w:val="bullet"/>
      <w:lvlText w:val="-"/>
      <w:lvlJc w:val="left"/>
      <w:pPr>
        <w:ind w:hanging="360" w:left="31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940"/>
      </w:pPr>
      <w:rPr>
        <w:rFonts w:hAnsi="Wingdings" w:asci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4"/>
  </w:num>
  <w:num w:numId="7">
    <w:abstractNumId w:val="2"/>
  </w:num>
  <w:num w:numId="8">
    <w:abstractNumId w:val="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2A9A"/>
    <w:rsid w:val="000074AC"/>
    <w:rsid w:val="00015404"/>
    <w:rsid w:val="00020706"/>
    <w:rsid w:val="000505AA"/>
    <w:rsid w:val="00054F5C"/>
    <w:rsid w:val="00055A37"/>
    <w:rsid w:val="0006026B"/>
    <w:rsid w:val="00063DB6"/>
    <w:rsid w:val="00070978"/>
    <w:rsid w:val="000712E9"/>
    <w:rsid w:val="00074DB8"/>
    <w:rsid w:val="0007521C"/>
    <w:rsid w:val="000802BE"/>
    <w:rsid w:val="00080DDD"/>
    <w:rsid w:val="00083BDB"/>
    <w:rsid w:val="00090ABA"/>
    <w:rsid w:val="000A655E"/>
    <w:rsid w:val="000B02D1"/>
    <w:rsid w:val="000D0206"/>
    <w:rsid w:val="000E7E3B"/>
    <w:rsid w:val="000F2104"/>
    <w:rsid w:val="00117837"/>
    <w:rsid w:val="00122378"/>
    <w:rsid w:val="001269E5"/>
    <w:rsid w:val="00142C4B"/>
    <w:rsid w:val="001466B9"/>
    <w:rsid w:val="00146FD3"/>
    <w:rsid w:val="00154410"/>
    <w:rsid w:val="00162199"/>
    <w:rsid w:val="001644E7"/>
    <w:rsid w:val="00173A47"/>
    <w:rsid w:val="00190C83"/>
    <w:rsid w:val="0019456A"/>
    <w:rsid w:val="00195627"/>
    <w:rsid w:val="001A25F9"/>
    <w:rsid w:val="001A67F3"/>
    <w:rsid w:val="001A7EBA"/>
    <w:rsid w:val="001D0B9A"/>
    <w:rsid w:val="001D0C7A"/>
    <w:rsid w:val="001D1F3C"/>
    <w:rsid w:val="001D22F9"/>
    <w:rsid w:val="00222047"/>
    <w:rsid w:val="00234C36"/>
    <w:rsid w:val="00251BBC"/>
    <w:rsid w:val="0026138B"/>
    <w:rsid w:val="00262951"/>
    <w:rsid w:val="00271FB8"/>
    <w:rsid w:val="00275281"/>
    <w:rsid w:val="0028005B"/>
    <w:rsid w:val="00286878"/>
    <w:rsid w:val="002966F9"/>
    <w:rsid w:val="002A04CD"/>
    <w:rsid w:val="002A2CFD"/>
    <w:rsid w:val="002A39F3"/>
    <w:rsid w:val="002A5FC4"/>
    <w:rsid w:val="002B7D6B"/>
    <w:rsid w:val="002F2E6B"/>
    <w:rsid w:val="002F6F68"/>
    <w:rsid w:val="003031DD"/>
    <w:rsid w:val="0030675B"/>
    <w:rsid w:val="00306EF8"/>
    <w:rsid w:val="003106C1"/>
    <w:rsid w:val="003224D6"/>
    <w:rsid w:val="00345081"/>
    <w:rsid w:val="003653D2"/>
    <w:rsid w:val="003D229D"/>
    <w:rsid w:val="003E2771"/>
    <w:rsid w:val="00400726"/>
    <w:rsid w:val="004011F5"/>
    <w:rsid w:val="004127B1"/>
    <w:rsid w:val="00422CDA"/>
    <w:rsid w:val="00441479"/>
    <w:rsid w:val="00441486"/>
    <w:rsid w:val="00447008"/>
    <w:rsid w:val="0046046F"/>
    <w:rsid w:val="00460D15"/>
    <w:rsid w:val="00484822"/>
    <w:rsid w:val="004A34E9"/>
    <w:rsid w:val="004A753A"/>
    <w:rsid w:val="004C2EB6"/>
    <w:rsid w:val="004C33B8"/>
    <w:rsid w:val="004C5B90"/>
    <w:rsid w:val="004D16CC"/>
    <w:rsid w:val="004D1B7F"/>
    <w:rsid w:val="004D3E07"/>
    <w:rsid w:val="004E3A76"/>
    <w:rsid w:val="004F3AC7"/>
    <w:rsid w:val="00502D18"/>
    <w:rsid w:val="00506CA4"/>
    <w:rsid w:val="00510157"/>
    <w:rsid w:val="00512031"/>
    <w:rsid w:val="00513F0F"/>
    <w:rsid w:val="005319ED"/>
    <w:rsid w:val="00534B60"/>
    <w:rsid w:val="005426B6"/>
    <w:rsid w:val="00543BFD"/>
    <w:rsid w:val="00546CBA"/>
    <w:rsid w:val="00556CDD"/>
    <w:rsid w:val="00560B74"/>
    <w:rsid w:val="005700DC"/>
    <w:rsid w:val="005855E1"/>
    <w:rsid w:val="00587C66"/>
    <w:rsid w:val="0059131E"/>
    <w:rsid w:val="005A7470"/>
    <w:rsid w:val="005C1E12"/>
    <w:rsid w:val="005C31DD"/>
    <w:rsid w:val="005C3DB0"/>
    <w:rsid w:val="005D3FE7"/>
    <w:rsid w:val="005E4B22"/>
    <w:rsid w:val="005E679A"/>
    <w:rsid w:val="005E691D"/>
    <w:rsid w:val="005E7191"/>
    <w:rsid w:val="005E73E6"/>
    <w:rsid w:val="005F4AE3"/>
    <w:rsid w:val="005F6A86"/>
    <w:rsid w:val="005F7F01"/>
    <w:rsid w:val="0060530E"/>
    <w:rsid w:val="00620CD4"/>
    <w:rsid w:val="0062303F"/>
    <w:rsid w:val="006242D6"/>
    <w:rsid w:val="00642EED"/>
    <w:rsid w:val="006636F1"/>
    <w:rsid w:val="00665B26"/>
    <w:rsid w:val="006675F5"/>
    <w:rsid w:val="006737FA"/>
    <w:rsid w:val="006904DB"/>
    <w:rsid w:val="00692785"/>
    <w:rsid w:val="006A2951"/>
    <w:rsid w:val="006A3C97"/>
    <w:rsid w:val="006B3FE6"/>
    <w:rsid w:val="006B4957"/>
    <w:rsid w:val="006C49D9"/>
    <w:rsid w:val="006C758C"/>
    <w:rsid w:val="006D24D6"/>
    <w:rsid w:val="006D7206"/>
    <w:rsid w:val="006D7A49"/>
    <w:rsid w:val="006E2D05"/>
    <w:rsid w:val="006E7A6B"/>
    <w:rsid w:val="006F3CF3"/>
    <w:rsid w:val="006F498E"/>
    <w:rsid w:val="007013C2"/>
    <w:rsid w:val="00713EC6"/>
    <w:rsid w:val="00726B6D"/>
    <w:rsid w:val="00740456"/>
    <w:rsid w:val="00765A6D"/>
    <w:rsid w:val="007665A5"/>
    <w:rsid w:val="00770465"/>
    <w:rsid w:val="00773E20"/>
    <w:rsid w:val="007761DB"/>
    <w:rsid w:val="0078694D"/>
    <w:rsid w:val="00786B36"/>
    <w:rsid w:val="007974CF"/>
    <w:rsid w:val="007A664B"/>
    <w:rsid w:val="007B2E75"/>
    <w:rsid w:val="007C11AE"/>
    <w:rsid w:val="007D2B37"/>
    <w:rsid w:val="007D5579"/>
    <w:rsid w:val="007F2054"/>
    <w:rsid w:val="008003A6"/>
    <w:rsid w:val="00814C65"/>
    <w:rsid w:val="00816BC3"/>
    <w:rsid w:val="00822540"/>
    <w:rsid w:val="00827A01"/>
    <w:rsid w:val="0083481E"/>
    <w:rsid w:val="008428AA"/>
    <w:rsid w:val="008445EA"/>
    <w:rsid w:val="00847367"/>
    <w:rsid w:val="00851348"/>
    <w:rsid w:val="00865DBC"/>
    <w:rsid w:val="008668B7"/>
    <w:rsid w:val="008733B8"/>
    <w:rsid w:val="00874338"/>
    <w:rsid w:val="00877DD7"/>
    <w:rsid w:val="00883C37"/>
    <w:rsid w:val="00892A9A"/>
    <w:rsid w:val="008931A9"/>
    <w:rsid w:val="00895A25"/>
    <w:rsid w:val="008A657E"/>
    <w:rsid w:val="008B0A36"/>
    <w:rsid w:val="008B1289"/>
    <w:rsid w:val="008B4D6A"/>
    <w:rsid w:val="008E4156"/>
    <w:rsid w:val="00906F18"/>
    <w:rsid w:val="009113A7"/>
    <w:rsid w:val="00912E55"/>
    <w:rsid w:val="00917987"/>
    <w:rsid w:val="009201CC"/>
    <w:rsid w:val="009453CC"/>
    <w:rsid w:val="00952DA1"/>
    <w:rsid w:val="00961475"/>
    <w:rsid w:val="00962DDB"/>
    <w:rsid w:val="00963930"/>
    <w:rsid w:val="00965323"/>
    <w:rsid w:val="0096729B"/>
    <w:rsid w:val="00971EE0"/>
    <w:rsid w:val="00972895"/>
    <w:rsid w:val="00980A12"/>
    <w:rsid w:val="009929FE"/>
    <w:rsid w:val="00992CE6"/>
    <w:rsid w:val="00996BBA"/>
    <w:rsid w:val="009A2388"/>
    <w:rsid w:val="009B1D25"/>
    <w:rsid w:val="009B4B80"/>
    <w:rsid w:val="009E50A2"/>
    <w:rsid w:val="009F26D4"/>
    <w:rsid w:val="009F37E1"/>
    <w:rsid w:val="00A04D69"/>
    <w:rsid w:val="00A06A39"/>
    <w:rsid w:val="00A105BF"/>
    <w:rsid w:val="00A174CF"/>
    <w:rsid w:val="00A23423"/>
    <w:rsid w:val="00A3530F"/>
    <w:rsid w:val="00A411B7"/>
    <w:rsid w:val="00A650B8"/>
    <w:rsid w:val="00A92BB3"/>
    <w:rsid w:val="00AA285B"/>
    <w:rsid w:val="00AB045B"/>
    <w:rsid w:val="00AB565E"/>
    <w:rsid w:val="00AC2AD2"/>
    <w:rsid w:val="00AC3BBE"/>
    <w:rsid w:val="00AC5647"/>
    <w:rsid w:val="00AD07EE"/>
    <w:rsid w:val="00AE750E"/>
    <w:rsid w:val="00AF08DC"/>
    <w:rsid w:val="00B03660"/>
    <w:rsid w:val="00B04260"/>
    <w:rsid w:val="00B16592"/>
    <w:rsid w:val="00B17DE5"/>
    <w:rsid w:val="00B2321C"/>
    <w:rsid w:val="00B3639F"/>
    <w:rsid w:val="00B43FA4"/>
    <w:rsid w:val="00B469C4"/>
    <w:rsid w:val="00B639A9"/>
    <w:rsid w:val="00B66BA8"/>
    <w:rsid w:val="00B80DAE"/>
    <w:rsid w:val="00B8111E"/>
    <w:rsid w:val="00B862F4"/>
    <w:rsid w:val="00B920EE"/>
    <w:rsid w:val="00B95E32"/>
    <w:rsid w:val="00BA55EF"/>
    <w:rsid w:val="00BD3B29"/>
    <w:rsid w:val="00BD5895"/>
    <w:rsid w:val="00BE0957"/>
    <w:rsid w:val="00BF4519"/>
    <w:rsid w:val="00C05BF3"/>
    <w:rsid w:val="00C46721"/>
    <w:rsid w:val="00C47F58"/>
    <w:rsid w:val="00C55A1D"/>
    <w:rsid w:val="00C61AC7"/>
    <w:rsid w:val="00C62531"/>
    <w:rsid w:val="00C63118"/>
    <w:rsid w:val="00C740DB"/>
    <w:rsid w:val="00C816C3"/>
    <w:rsid w:val="00C847B1"/>
    <w:rsid w:val="00CA1ADB"/>
    <w:rsid w:val="00CA7E8E"/>
    <w:rsid w:val="00CB1AA0"/>
    <w:rsid w:val="00CB2657"/>
    <w:rsid w:val="00CC17A7"/>
    <w:rsid w:val="00CC7D8A"/>
    <w:rsid w:val="00CD7D59"/>
    <w:rsid w:val="00CE41B3"/>
    <w:rsid w:val="00CF13B8"/>
    <w:rsid w:val="00CF3BD6"/>
    <w:rsid w:val="00CF4C8B"/>
    <w:rsid w:val="00D11FC6"/>
    <w:rsid w:val="00D16D2C"/>
    <w:rsid w:val="00D22D19"/>
    <w:rsid w:val="00D43DBB"/>
    <w:rsid w:val="00D44C66"/>
    <w:rsid w:val="00D56491"/>
    <w:rsid w:val="00D70741"/>
    <w:rsid w:val="00D74EB2"/>
    <w:rsid w:val="00D850B1"/>
    <w:rsid w:val="00D8771B"/>
    <w:rsid w:val="00D9105D"/>
    <w:rsid w:val="00D932CC"/>
    <w:rsid w:val="00D9343C"/>
    <w:rsid w:val="00DA36D0"/>
    <w:rsid w:val="00DA3D5A"/>
    <w:rsid w:val="00DA6340"/>
    <w:rsid w:val="00DA7B8B"/>
    <w:rsid w:val="00DD5AF6"/>
    <w:rsid w:val="00DD76C8"/>
    <w:rsid w:val="00DE2E5A"/>
    <w:rsid w:val="00DF0CA6"/>
    <w:rsid w:val="00DF1CE8"/>
    <w:rsid w:val="00DF4321"/>
    <w:rsid w:val="00E13E2E"/>
    <w:rsid w:val="00E304D0"/>
    <w:rsid w:val="00E3691F"/>
    <w:rsid w:val="00E36AD7"/>
    <w:rsid w:val="00E42365"/>
    <w:rsid w:val="00E4433E"/>
    <w:rsid w:val="00E505EE"/>
    <w:rsid w:val="00E51295"/>
    <w:rsid w:val="00E57B27"/>
    <w:rsid w:val="00E64E1A"/>
    <w:rsid w:val="00E66D5F"/>
    <w:rsid w:val="00E8263A"/>
    <w:rsid w:val="00E85F75"/>
    <w:rsid w:val="00E91ADA"/>
    <w:rsid w:val="00EA5303"/>
    <w:rsid w:val="00EC09B5"/>
    <w:rsid w:val="00EC3DAB"/>
    <w:rsid w:val="00EE2A8D"/>
    <w:rsid w:val="00EF0C4C"/>
    <w:rsid w:val="00EF226A"/>
    <w:rsid w:val="00EF3C0B"/>
    <w:rsid w:val="00F03A5F"/>
    <w:rsid w:val="00F101E1"/>
    <w:rsid w:val="00F13FE5"/>
    <w:rsid w:val="00F25214"/>
    <w:rsid w:val="00F30F7D"/>
    <w:rsid w:val="00F342F5"/>
    <w:rsid w:val="00F34FB8"/>
    <w:rsid w:val="00F3524B"/>
    <w:rsid w:val="00F403D6"/>
    <w:rsid w:val="00F41BB9"/>
    <w:rsid w:val="00F41F01"/>
    <w:rsid w:val="00F47EAD"/>
    <w:rsid w:val="00F5288A"/>
    <w:rsid w:val="00F52C49"/>
    <w:rsid w:val="00F53908"/>
    <w:rsid w:val="00F54CEE"/>
    <w:rsid w:val="00F57D9E"/>
    <w:rsid w:val="00F60F5A"/>
    <w:rsid w:val="00F8145A"/>
    <w:rsid w:val="00F8226F"/>
    <w:rsid w:val="00F940F5"/>
    <w:rsid w:val="00FA7C3E"/>
    <w:rsid w:val="00FB034D"/>
    <w:rsid w:val="00FB07E3"/>
    <w:rsid w:val="00FB55B0"/>
    <w:rsid w:val="00FC255F"/>
    <w:rsid w:val="00FC3908"/>
    <w:rsid w:val="00FC6CFD"/>
    <w:rsid w:val="00FC7766"/>
    <w:rsid w:val="00FD6504"/>
    <w:rsid w:val="00FE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892A9A"/>
    <w:pPr>
      <w:spacing w:afterAutospacing="true" w:after="100" w:beforeAutospacing="true" w:before="100"/>
    </w:pPr>
    <w:rPr>
      <w:rFonts w:cs="Times New Roman"/>
      <w:lang w:val="en-US"/>
    </w:rPr>
  </w:style>
  <w:style w:styleId="Istaknuto" w:type="character">
    <w:name w:val="Emphasis"/>
    <w:qFormat/>
    <w:rsid w:val="00892A9A"/>
    <w:rPr>
      <w:i/>
      <w:iCs/>
    </w:rPr>
  </w:style>
  <w:style w:styleId="Hiperveza" w:type="character">
    <w:name w:val="Hyperlink"/>
    <w:rsid w:val="00892A9A"/>
    <w:rPr>
      <w:color w:val="0000FF"/>
      <w:u w:val="single"/>
    </w:rPr>
  </w:style>
  <w:style w:styleId="Zaglavlje" w:type="paragraph">
    <w:name w:val="header"/>
    <w:basedOn w:val="Normal"/>
    <w:link w:val="ZaglavljeChar"/>
    <w:rsid w:val="00AC3B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AC3BBE"/>
    <w:rPr>
      <w:rFonts w:cs="Arial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AC3B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C3BBE"/>
    <w:rPr>
      <w:rFonts w:cs="Arial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61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1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1DB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1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1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cs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892A9A"/>
    <w:pPr>
      <w:spacing w:after="100" w:afterAutospacing="1" w:before="100" w:beforeAutospacing="1"/>
    </w:pPr>
    <w:rPr>
      <w:rFonts w:cs="Times New Roman"/>
      <w:lang w:val="en-US"/>
    </w:rPr>
  </w:style>
  <w:style w:styleId="Istaknuto" w:type="character">
    <w:name w:val="Emphasis"/>
    <w:qFormat/>
    <w:rsid w:val="00892A9A"/>
    <w:rPr>
      <w:i/>
      <w:iCs/>
    </w:rPr>
  </w:style>
  <w:style w:styleId="Hiperveza" w:type="character">
    <w:name w:val="Hyperlink"/>
    <w:rsid w:val="00892A9A"/>
    <w:rPr>
      <w:color w:val="0000FF"/>
      <w:u w:val="single"/>
    </w:rPr>
  </w:style>
  <w:style w:styleId="Zaglavlje" w:type="paragraph">
    <w:name w:val="header"/>
    <w:basedOn w:val="Normal"/>
    <w:link w:val="ZaglavljeChar"/>
    <w:rsid w:val="00AC3B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AC3BBE"/>
    <w:rPr>
      <w:rFonts w:cs="Arial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AC3B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C3BBE"/>
    <w:rPr>
      <w:rFonts w:cs="Arial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61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1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1DB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1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1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19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370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julka.bandic@gmail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B0CE12-612E-420D-B954-1DED3DC8F2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&lt;arabianhorse&gt;</properties:Company>
  <properties:Pages>5</properties:Pages>
  <properties:Words>1236</properties:Words>
  <properties:Characters>7469</properties:Characters>
  <properties:Lines>235</properties:Lines>
  <properties:Paragraphs>126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Stečajni zakon</vt:lpstr>
      <vt:lpstr>Stečajni zakon  </vt:lpstr>
    </vt:vector>
  </properties:TitlesOfParts>
  <properties:LinksUpToDate>false</properties:LinksUpToDate>
  <properties:CharactersWithSpaces>9791</properties:CharactersWithSpaces>
  <properties:SharedDoc>false</properties:SharedDoc>
  <properties:HLinks>
    <vt:vector size="6" baseType="variant">
      <vt:variant>
        <vt:i4>6619157</vt:i4>
      </vt:variant>
      <vt:variant>
        <vt:i4>0</vt:i4>
      </vt:variant>
      <vt:variant>
        <vt:i4>0</vt:i4>
      </vt:variant>
      <vt:variant>
        <vt:i4>5</vt:i4>
      </vt:variant>
      <vt:variant>
        <vt:lpwstr>mailto:julka.bandic@gmail.com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2019-03-14T07:36:00Z</dcterms:created>
  <dc:creator>Owner</dc:creator>
  <cp:lastModifiedBy>Snježana Andrijanić</cp:lastModifiedBy>
  <cp:lastPrinted>2017-01-18T12:54:00Z</cp:lastPrinted>
  <dcterms:modified xmlns:xsi="http://www.w3.org/2001/XMLSchema-instance" xsi:type="dcterms:W3CDTF">2019-03-14T07:36:00Z</dcterms:modified>
  <cp:revision>3</cp:revision>
  <dc:title>Stečajni zakon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(st-1919-18 ALATEA ORIA doo Izvj. preth. 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