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02d5" w14:paraId="a4202d5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859B5">
        <w:rPr>
          <w:sz w:val="22"/>
          <w:szCs w:val="22"/>
        </w:rPr>
        <w:tab/>
      </w:r>
      <w:r w:rsidR="00C859B5">
        <w:rPr>
          <w:sz w:val="22"/>
          <w:szCs w:val="22"/>
        </w:rPr>
        <w:tab/>
      </w:r>
      <w:r w:rsidR="00C859B5">
        <w:rPr>
          <w:sz w:val="22"/>
          <w:szCs w:val="22"/>
        </w:rPr>
        <w:tab/>
      </w:r>
      <w:r w:rsidR="00C859B5">
        <w:rPr>
          <w:sz w:val="22"/>
          <w:szCs w:val="22"/>
        </w:rPr>
        <w:tab/>
      </w:r>
      <w:r w:rsidR="00C859B5">
        <w:rPr>
          <w:sz w:val="22"/>
          <w:szCs w:val="22"/>
        </w:rPr>
        <w:tab/>
      </w:r>
      <w:r w:rsidR="00C859B5">
        <w:rPr>
          <w:sz w:val="22"/>
          <w:szCs w:val="22"/>
        </w:rPr>
        <w:tab/>
        <w:t xml:space="preserve">           </w:t>
      </w:r>
      <w:r w:rsidR="00072DD7">
        <w:rPr>
          <w:sz w:val="22"/>
          <w:szCs w:val="22"/>
        </w:rPr>
        <w:t xml:space="preserve"> 6 St-</w:t>
      </w:r>
      <w:r w:rsidR="00C859B5">
        <w:rPr>
          <w:sz w:val="22"/>
          <w:szCs w:val="22"/>
        </w:rPr>
        <w:t>876/16-10</w:t>
      </w:r>
    </w:p>
    <w:p w:rsidRDefault="00072DD7" w:rsidP="00A27295" w:rsidR="00072DD7" w:rsidRPr="00B82754">
      <w:pPr>
        <w:ind w:hanging="720" w:left="360"/>
        <w:rPr>
          <w:sz w:val="22"/>
          <w:szCs w:val="22"/>
        </w:rPr>
      </w:pP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072DD7" w:rsidP="004B741D" w:rsidR="00072DD7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C859B5">
        <w:rPr>
          <w:b/>
        </w:rPr>
        <w:t xml:space="preserve">MARIDIUS j.d.o.o. za proizvodnju, trgovinu i usluge, Osijek, Psunjska 169, MBS: 030138807, OIB: 77523504333, </w:t>
      </w:r>
      <w:r w:rsidR="003B4C28">
        <w:t xml:space="preserve">dana </w:t>
      </w:r>
      <w:r w:rsidR="00C859B5">
        <w:t>18. svibnja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B8396D" w:rsidR="00FE0B24" w:rsidRPr="005371C4">
      <w:pPr>
        <w:pStyle w:val="Tijeloteksta"/>
        <w:ind w:hanging="425" w:left="1134"/>
      </w:pPr>
    </w:p>
    <w:p w:rsidRDefault="00CA48D6" w:rsidP="00B8396D" w:rsidR="00A2678B" w:rsidRPr="00C859B5">
      <w:pPr>
        <w:numPr>
          <w:ilvl w:val="0"/>
          <w:numId w:val="8"/>
        </w:numPr>
        <w:ind w:hanging="425" w:left="1134"/>
        <w:jc w:val="both"/>
      </w:pPr>
      <w:r>
        <w:t xml:space="preserve">Poziva se zakonski zastupnik dužnika </w:t>
      </w:r>
      <w:r w:rsidR="00C859B5" w:rsidRPr="00C859B5">
        <w:rPr>
          <w:b/>
        </w:rPr>
        <w:t>Marija Dizdarević iz Osijeka, Vijenac Petrove Gore 3,</w:t>
      </w:r>
      <w:r w:rsidR="00C859B5">
        <w:rPr>
          <w:b/>
        </w:rPr>
        <w:t xml:space="preserve"> OIB: 58511242437,</w:t>
      </w:r>
      <w:r w:rsidRPr="00C859B5">
        <w:rPr>
          <w:b/>
        </w:rPr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</w:t>
      </w:r>
      <w:r>
        <w:t xml:space="preserve"> </w:t>
      </w:r>
      <w:r w:rsidR="00A55821">
        <w:t xml:space="preserve">iznos od </w:t>
      </w:r>
      <w:r w:rsidR="006E7865">
        <w:t>4.</w:t>
      </w:r>
      <w:r w:rsidR="00884B52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C859B5">
        <w:t>876-16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C859B5">
        <w:rPr>
          <w:b/>
        </w:rPr>
        <w:t>MARIDIUS j.d.o.o. za proizvodnju, trgovinu i usluge, Osijek, Psunjska 169, MBS: 030138807, OIB: 77523504333.</w:t>
      </w:r>
    </w:p>
    <w:p w:rsidRDefault="00C859B5" w:rsidP="00C859B5" w:rsidR="00C859B5">
      <w:pPr>
        <w:ind w:left="1134"/>
        <w:jc w:val="both"/>
      </w:pPr>
    </w:p>
    <w:p w:rsidRDefault="00A55821" w:rsidP="00B8396D" w:rsidR="00FE0B24">
      <w:pPr>
        <w:numPr>
          <w:ilvl w:val="0"/>
          <w:numId w:val="8"/>
        </w:numPr>
        <w:ind w:hanging="425" w:left="1134"/>
        <w:jc w:val="both"/>
      </w:pPr>
      <w:r>
        <w:t xml:space="preserve">Ako </w:t>
      </w:r>
      <w:r w:rsidR="00707DBB" w:rsidRPr="002113DB">
        <w:t>zakonski zastupni</w:t>
      </w:r>
      <w:r w:rsidR="00CA48D6">
        <w:t>k</w:t>
      </w:r>
      <w:r w:rsidR="00707DBB" w:rsidRPr="002113DB">
        <w:t xml:space="preserve"> dužnika</w:t>
      </w:r>
      <w:r w:rsidR="00C859B5" w:rsidRPr="00C859B5">
        <w:rPr>
          <w:b/>
        </w:rPr>
        <w:t xml:space="preserve"> Marija Dizdarević iz Osijeka, Vijenac Petrove Gore 3,</w:t>
      </w:r>
      <w:r w:rsidR="00C859B5">
        <w:rPr>
          <w:b/>
        </w:rPr>
        <w:t xml:space="preserve"> OIB: 58511242437,</w:t>
      </w:r>
      <w:r w:rsidR="00707DBB" w:rsidRPr="002113DB">
        <w:t xml:space="preserve"> </w:t>
      </w:r>
      <w:r>
        <w:t>ne plat</w:t>
      </w:r>
      <w:r w:rsidR="00CA48D6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8396D" w:rsidP="008B63B0" w:rsidR="00B8396D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C859B5">
        <w:t>18. svibnja</w:t>
      </w:r>
      <w:r w:rsidR="00A2678B">
        <w:t xml:space="preserve"> </w:t>
      </w:r>
      <w:r w:rsidR="008F2EFA">
        <w:t>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</w:t>
      </w:r>
      <w:r w:rsidR="00B8396D">
        <w:t xml:space="preserve"> </w:t>
      </w:r>
      <w:r>
        <w:t xml:space="preserve">: </w:t>
      </w:r>
      <w:r w:rsidR="00A2678B">
        <w:tab/>
      </w:r>
      <w:r w:rsidR="00A2678B">
        <w:tab/>
      </w:r>
      <w:r w:rsidR="00A2678B">
        <w:tab/>
      </w:r>
      <w:r w:rsidR="00A2678B">
        <w:tab/>
      </w:r>
      <w:r w:rsidR="00A2678B">
        <w:tab/>
      </w:r>
      <w:r w:rsidR="00A2678B">
        <w:tab/>
      </w:r>
      <w:r w:rsidR="00A2678B">
        <w:tab/>
      </w:r>
      <w:r w:rsidR="00A2678B">
        <w:tab/>
        <w:t xml:space="preserve">    </w:t>
      </w:r>
      <w:r w:rsidR="004B741D">
        <w:t>STEČAJN</w:t>
      </w:r>
      <w:r w:rsidR="005371C4">
        <w:t>A SUTKINJA</w:t>
      </w:r>
    </w:p>
    <w:p w:rsidRDefault="00A2678B" w:rsidP="004B741D" w:rsidR="00A55821">
      <w:pPr>
        <w:pStyle w:val="Tijeloteksta"/>
        <w:jc w:val="left"/>
      </w:pPr>
      <w:r>
        <w:t>Marija Galić</w:t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A2678B" w:rsidP="002113DB" w:rsidR="008F2EFA">
      <w:pPr>
        <w:numPr>
          <w:ilvl w:val="0"/>
          <w:numId w:val="6"/>
        </w:numPr>
        <w:jc w:val="both"/>
      </w:pPr>
      <w:r>
        <w:t>Z</w:t>
      </w:r>
      <w:r w:rsidR="00FE0B24">
        <w:t>.</w:t>
      </w:r>
      <w:r w:rsidR="00FE0B24" w:rsidRPr="00FE0B24">
        <w:t>z</w:t>
      </w:r>
      <w:r w:rsidR="00FE0B24">
        <w:t>.</w:t>
      </w:r>
      <w:r w:rsidR="00FE0B24" w:rsidRPr="00FE0B24">
        <w:t xml:space="preserve"> dužnika </w:t>
      </w:r>
    </w:p>
    <w:p w:rsidRDefault="00A2678B" w:rsidP="002113DB" w:rsidR="00470B34">
      <w:pPr>
        <w:numPr>
          <w:ilvl w:val="0"/>
          <w:numId w:val="6"/>
        </w:numPr>
        <w:jc w:val="both"/>
      </w:pPr>
      <w:r>
        <w:t>E</w:t>
      </w:r>
      <w:r w:rsidR="00F81165">
        <w:t>-</w:t>
      </w:r>
      <w:r w:rsidR="00470B34">
        <w:t>oglasna ploča</w:t>
      </w:r>
      <w:r w:rsidR="00A80863">
        <w:t xml:space="preserve"> </w:t>
      </w:r>
    </w:p>
    <w:p w:rsidRDefault="00A2678B" w:rsidP="00960C63" w:rsidR="00451DD6">
      <w:pPr>
        <w:numPr>
          <w:ilvl w:val="0"/>
          <w:numId w:val="6"/>
        </w:numPr>
      </w:pPr>
      <w:r>
        <w:t xml:space="preserve">Kal. </w:t>
      </w:r>
      <w:r w:rsidR="00C859B5">
        <w:t>20.6</w:t>
      </w:r>
      <w:r>
        <w:t>. 17.</w:t>
      </w: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545" w:rsidR="00710545">
      <w:r>
        <w:separator/>
      </w:r>
    </w:p>
  </w:endnote>
  <w:endnote w:id="0" w:type="continuationSeparator">
    <w:p w:rsidRDefault="00710545" w:rsidR="00710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545" w:rsidR="00710545">
      <w:r>
        <w:separator/>
      </w:r>
    </w:p>
  </w:footnote>
  <w:footnote w:id="0" w:type="continuationSeparator">
    <w:p w:rsidRDefault="00710545" w:rsidR="007105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2DD7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06DE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4E67AF"/>
    <w:rsid w:val="00500BBD"/>
    <w:rsid w:val="0053279B"/>
    <w:rsid w:val="005371C4"/>
    <w:rsid w:val="0055624C"/>
    <w:rsid w:val="005A4FFB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B2FE1"/>
    <w:rsid w:val="006E7865"/>
    <w:rsid w:val="006F3DA2"/>
    <w:rsid w:val="00707DBB"/>
    <w:rsid w:val="00710545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4B52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4FB0"/>
    <w:rsid w:val="009B61F0"/>
    <w:rsid w:val="009C13EB"/>
    <w:rsid w:val="009C4FE6"/>
    <w:rsid w:val="00A00F83"/>
    <w:rsid w:val="00A025E8"/>
    <w:rsid w:val="00A07AC6"/>
    <w:rsid w:val="00A07B94"/>
    <w:rsid w:val="00A14779"/>
    <w:rsid w:val="00A2678B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8396D"/>
    <w:rsid w:val="00BC33DE"/>
    <w:rsid w:val="00BF7940"/>
    <w:rsid w:val="00C15361"/>
    <w:rsid w:val="00C15D5A"/>
    <w:rsid w:val="00C16575"/>
    <w:rsid w:val="00C26291"/>
    <w:rsid w:val="00C3548B"/>
    <w:rsid w:val="00C8409A"/>
    <w:rsid w:val="00C859B5"/>
    <w:rsid w:val="00C91790"/>
    <w:rsid w:val="00C9197B"/>
    <w:rsid w:val="00CA48D6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258AD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B4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B4F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B4F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F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F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B4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B4F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B4F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F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F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MARIDIUS jednostavno društvo s ograničenom odgovornošću za proizvodnju, trgovinu i usluge</izvorni_sadrzaj>
    <derivirana_varijabla naziv="DomainObject.Predmet.ProtustrankaFormated_1">  MARIDIUS jednostavno društvo s ograničenom odgovornošću za proizvodnju, trgovinu i usluge</derivirana_varijabla>
  </DomainObject.Predmet.ProtustrankaFormated>
  <DomainObject.Predmet.ProtustrankaFormatedOIB>
    <izvorni_sadrzaj>  MARIDIUS jednostavno društvo s ograničenom odgovornošću za proizvodnju, trgovinu i usluge, OIB 77523504333</izvorni_sadrzaj>
    <derivirana_varijabla naziv="DomainObject.Predmet.ProtustrankaFormatedOIB_1">  MARIDIUS jednostavno društvo s ograničenom odgovornošću za proizvodnju, trgovinu i usluge, OIB 77523504333</derivirana_varijabla>
  </DomainObject.Predmet.ProtustrankaFormatedOIB>
  <DomainObject.Predmet.ProtustrankaFormatedWithAdress>
    <izvorni_sadrzaj> MARIDIUS jednostavno društvo s ograničenom odgovornošću za proizvodnju, trgovinu i usluge, Psunjska 169, 31000 Osijek</izvorni_sadrzaj>
    <derivirana_varijabla naziv="DomainObject.Predmet.ProtustrankaFormatedWithAdress_1"> MARIDIUS jednostavno društvo s ograničenom odgovornošću za proizvodnju, trgovinu i usluge, Psunjska 169, 31000 Osijek</derivirana_varijabla>
  </DomainObject.Predmet.ProtustrankaFormatedWithAdress>
  <DomainObject.Predmet.ProtustrankaFormatedWithAdressOIB>
    <izvorni_sadrzaj> MARIDIUS jednostavno društvo s ograničenom odgovornošću za proizvodnju, trgovinu i usluge, OIB 77523504333, Psunjska 169, 31000 Osijek</izvorni_sadrzaj>
    <derivirana_varijabla naziv="DomainObject.Predmet.ProtustrankaFormatedWithAdressOIB_1"> MARIDIUS jednostavno društvo s ograničenom odgovornošću za proizvodnju, trgovinu i usluge, OIB 77523504333, Psunjska 169, 31000 Osijek</derivirana_varijabla>
  </DomainObject.Predmet.ProtustrankaFormatedWithAdressOIB>
  <DomainObject.Predmet.ProtustrankaWithAdress>
    <izvorni_sadrzaj>MARIDIUS jednostavno društvo s ograničenom odgovornošću za proizvodnju, trgovinu i usluge Psunjska 169, 31000 Osijek</izvorni_sadrzaj>
    <derivirana_varijabla naziv="DomainObject.Predmet.ProtustrankaWithAdress_1">MARIDIUS jednostavno društvo s ograničenom odgovornošću za proizvodnju, trgovinu i usluge Psunjska 169, 31000 Osijek</derivirana_varijabla>
  </DomainObject.Predmet.ProtustrankaWithAdress>
  <DomainObject.Predmet.ProtustrankaWithAdressOIB>
    <izvorni_sadrzaj>MARIDIUS jednostavno društvo s ograničenom odgovornošću za proizvodnju, trgovinu i usluge, OIB 77523504333, Psunjska 169, 31000 Osijek</izvorni_sadrzaj>
    <derivirana_varijabla naziv="DomainObject.Predmet.ProtustrankaWithAdressOIB_1">MARIDIUS jednostavno društvo s ograničenom odgovornošću za proizvodnju, trgovinu i usluge, OIB 77523504333, Psunjska 169, 31000 Osijek</derivirana_varijabla>
  </DomainObject.Predmet.ProtustrankaWithAdressOIB>
  <DomainObject.Predmet.ProtustrankaNazivFormated>
    <izvorni_sadrzaj>MARIDIUS jednostavno društvo s ograničenom odgovornošću za proizvodnju, trgovinu i usluge</izvorni_sadrzaj>
    <derivirana_varijabla naziv="DomainObject.Predmet.ProtustrankaNazivFormated_1">MARIDIUS jednostavno društvo s ograničenom odgovornošću za proizvodnju, trgovinu i usluge</derivirana_varijabla>
  </DomainObject.Predmet.ProtustrankaNazivFormated>
  <DomainObject.Predmet.ProtustrankaNazivFormatedOIB>
    <izvorni_sadrzaj>MARIDIUS jednostavno društvo s ograničenom odgovornošću za proizvodnju, trgovinu i usluge, OIB 77523504333</izvorni_sadrzaj>
    <derivirana_varijabla naziv="DomainObject.Predmet.ProtustrankaNazivFormatedOIB_1">MARIDIUS jednostavno društvo s ograničenom odgovornošću za proizvodnju, trgovinu i usluge, OIB 77523504333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MARIDIUS jednostavno društvo s ograničenom odgovornošću za proizvodnju, trgovinu i usluge</item>
    </izvorni_sadrzaj>
    <derivirana_varijabla naziv="DomainObject.Predmet.ProtuStrankaListFormated_1">
      <item>MARIDIUS jednostavno društvo s ograničenom odgovornošću za proizvodnju, trgovinu i usluge</item>
    </derivirana_varijabla>
  </DomainObject.Predmet.ProtuStrankaListFormated>
  <DomainObject.Predmet.ProtuStrankaListFormatedOIB>
    <izvorni_sadrzaj>
      <item>MARIDIUS jednostavno društvo s ograničenom odgovornošću za proizvodnju, trgovinu i usluge, OIB 77523504333</item>
    </izvorni_sadrzaj>
    <derivirana_varijabla naziv="DomainObject.Predmet.ProtuStrankaListFormatedOIB_1">
      <item>MARIDIUS jednostavno društvo s ograničenom odgovornošću za proizvodnju, trgovinu i usluge, OIB 77523504333</item>
    </derivirana_varijabla>
  </DomainObject.Predmet.ProtuStrankaListFormatedOIB>
  <DomainObject.Predmet.ProtuStrankaListFormatedWithAdress>
    <izvorni_sadrzaj>
      <item>MARIDIUS jednostavno društvo s ograničenom odgovornošću za proizvodnju, trgovinu i usluge, Psunjska 169, 31000 Osijek</item>
    </izvorni_sadrzaj>
    <derivirana_varijabla naziv="DomainObject.Predmet.ProtuStrankaListFormatedWithAdress_1">
      <item>MARIDIUS jednostavno društvo s ograničenom odgovornošću za proizvodnju, trgovinu i usluge, Psunjska 169, 31000 Osijek</item>
    </derivirana_varijabla>
  </DomainObject.Predmet.ProtuStrankaListFormatedWithAdress>
  <DomainObject.Predmet.ProtuStrankaListFormatedWithAdressOIB>
    <izvorni_sadrzaj>
      <item>MARIDIUS jednostavno društvo s ograničenom odgovornošću za proizvodnju, trgovinu i usluge, OIB 77523504333, Psunjska 169, 31000 Osijek</item>
    </izvorni_sadrzaj>
    <derivirana_varijabla naziv="DomainObject.Predmet.ProtuStrankaListFormatedWithAdressOIB_1">
      <item>MARIDIUS jednostavno društvo s ograničenom odgovornošću za proizvodnju, trgovinu i usluge, OIB 77523504333, Psunjska 169, 31000 Osijek</item>
    </derivirana_varijabla>
  </DomainObject.Predmet.ProtuStrankaListFormatedWithAdressOIB>
  <DomainObject.Predmet.ProtuStrankaListNazivFormated>
    <izvorni_sadrzaj>
      <item>MARIDIUS jednostavno društvo s ograničenom odgovornošću za proizvodnju, trgovinu i usluge</item>
    </izvorni_sadrzaj>
    <derivirana_varijabla naziv="DomainObject.Predmet.ProtuStrankaListNazivFormated_1">
      <item>MARIDIUS jednostavno društvo s ograničenom odgovornošću za proizvodnju, trgovinu i usluge</item>
    </derivirana_varijabla>
  </DomainObject.Predmet.ProtuStrankaListNazivFormated>
  <DomainObject.Predmet.ProtuStrankaListNazivFormatedOIB>
    <izvorni_sadrzaj>
      <item>MARIDIUS jednostavno društvo s ograničenom odgovornošću za proizvodnju, trgovinu i usluge, OIB 77523504333</item>
    </izvorni_sadrzaj>
    <derivirana_varijabla naziv="DomainObject.Predmet.ProtuStrankaListNazivFormatedOIB_1">
      <item>MARIDIUS jednostavno društvo s ograničenom odgovornošću za proizvodnju, trgovinu i usluge, OIB 77523504333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MARIDIUS jednostavno društvo s ograničenom odgovornošću za proizvodnju, trgovinu i usluge</izvorni_sadrzaj>
    <derivirana_varijabla naziv="DomainObject.Predmet.ProtustrankaIDrugi_1">MARIDIUS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MARIDIUS jednostavno društvo s ograničenom odgovornošću za proizvodnju, trgovinu i usluge, OIB 77523504333, Psunjska 169, 31000 Osijek</izvorni_sadrzaj>
    <derivirana_varijabla naziv="DomainObject.Predmet.ProtustrankaIDrugiAdressOIB_1">MARIDIUS jednostavno društvo s ograničenom odgovornošću za proizvodnju, trgovinu i usluge, OIB 77523504333, Psunjska 169,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MARIDIUS jednostavno društvo s ograničenom odgovornošću za proizvodnju, trgovinu i usluge</item>
    </izvorni_sadrzaj>
    <derivirana_varijabla naziv="DomainObject.Predmet.SudioniciListNaziv_1">
      <item>FINA RC OSIJEK</item>
      <item>MARIDIUS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MARIDIUS jednostavno društvo s ograničenom odgovornošću za proizvodnju, trgovinu i usluge, OIB 77523504333, Psunjska 169,31000 Osijek</item>
    </izvorni_sadrzaj>
    <derivirana_varijabla naziv="DomainObject.Predmet.SudioniciListAdressOIB_1">
      <item>FINA RC OSIJEK, OIB 85821130368</item>
      <item>MARIDIUS jednostavno društvo s ograničenom odgovornošću za proizvodnju, trgovinu i usluge, OIB 77523504333, Psunjska 169,31000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77523504333</item>
    </izvorni_sadrzaj>
    <derivirana_varijabla naziv="DomainObject.Predmet.SudioniciListNazivOIB_1">
      <item>, OIB 85821130368</item>
      <item>, OIB 77523504333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1DA436-610A-420F-9545-73F1C340F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257</properties:Words>
  <properties:Characters>1305</properties:Characters>
  <properties:Lines>47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2017-04-05T06:24:00Z</dcterms:created>
  <dc:creator>hermanj</dc:creator>
  <cp:lastModifiedBy>Marija Galić</cp:lastModifiedBy>
  <cp:lastPrinted>2017-05-18T07:24:00Z</cp:lastPrinted>
  <dcterms:modified xmlns:xsi="http://www.w3.org/2001/XMLSchema-instance" xsi:type="dcterms:W3CDTF">2017-05-18T07:27:00Z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