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5941" w14:paraId="29c5941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 xml:space="preserve"> 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3170DD" w:rsidR="007D389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E1984">
        <w:rPr>
          <w:sz w:val="22"/>
          <w:szCs w:val="22"/>
        </w:rPr>
        <w:tab/>
      </w:r>
      <w:r w:rsidR="006E1984">
        <w:rPr>
          <w:sz w:val="22"/>
          <w:szCs w:val="22"/>
        </w:rPr>
        <w:tab/>
      </w:r>
      <w:r w:rsidR="006E1984">
        <w:rPr>
          <w:sz w:val="22"/>
          <w:szCs w:val="22"/>
        </w:rPr>
        <w:tab/>
      </w:r>
      <w:r w:rsidR="006E1984">
        <w:rPr>
          <w:sz w:val="22"/>
          <w:szCs w:val="22"/>
        </w:rPr>
        <w:tab/>
      </w:r>
      <w:r w:rsidR="006E1984">
        <w:rPr>
          <w:sz w:val="22"/>
          <w:szCs w:val="22"/>
        </w:rPr>
        <w:tab/>
      </w:r>
      <w:r w:rsidR="006E1984">
        <w:rPr>
          <w:sz w:val="22"/>
          <w:szCs w:val="22"/>
        </w:rPr>
        <w:tab/>
        <w:t>6 St-</w:t>
      </w:r>
      <w:r w:rsidR="003170DD">
        <w:rPr>
          <w:sz w:val="22"/>
          <w:szCs w:val="22"/>
        </w:rPr>
        <w:t>485/17-8</w:t>
      </w:r>
    </w:p>
    <w:p w:rsidRDefault="006E1984" w:rsidP="007D3892" w:rsidR="006E1984" w:rsidRPr="00A27295">
      <w:pPr>
        <w:ind w:hanging="720" w:left="360"/>
        <w:rPr>
          <w:sz w:val="22"/>
          <w:szCs w:val="22"/>
        </w:rPr>
      </w:pP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="007826EB">
        <w:t>:</w:t>
      </w:r>
      <w:r w:rsidRPr="001F430D">
        <w:t xml:space="preserve"> </w:t>
      </w:r>
      <w:r w:rsidR="000E06CF">
        <w:t>FINA RC Osijek Podružnica Osijek za otvaranje stečajnog postupka nad dužnikom</w:t>
      </w:r>
      <w:r w:rsidR="003170DD" w:rsidRPr="003170DD">
        <w:t xml:space="preserve"> </w:t>
      </w:r>
      <w:r w:rsidR="003170DD">
        <w:t>AUTO DAMA d.o.o. za prijevoz i usluge, Švajcarnica, Dragutina Tadijanovića 4/A, OIB: 28305739176, MBS: 030155281,</w:t>
      </w:r>
      <w:r w:rsidR="000E06CF">
        <w:t xml:space="preserve"> </w:t>
      </w:r>
      <w:r w:rsidR="00951975">
        <w:t xml:space="preserve">dana </w:t>
      </w:r>
      <w:r w:rsidR="003170DD">
        <w:t>26</w:t>
      </w:r>
      <w:r w:rsidR="00951975">
        <w:t xml:space="preserve">. </w:t>
      </w:r>
      <w:r w:rsidR="007B6B69">
        <w:t>svibnja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6E1984" w:rsidP="007E6D1A" w:rsidR="006E1984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 w:rsidR="003170DD">
        <w:t xml:space="preserve"> za zastu</w:t>
      </w:r>
      <w:r w:rsidR="00615320">
        <w:t xml:space="preserve">panje dužnika DAMIR MATAJČIĆ iz </w:t>
      </w:r>
      <w:r w:rsidR="003170DD">
        <w:t xml:space="preserve">Osijeka, Vij. Ivana Česmičkog 14, OIB: 66990278833,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6E1984" w:rsidP="007E6D1A" w:rsidR="006E1984">
      <w:pPr>
        <w:pStyle w:val="Tijeloteksta"/>
        <w:ind w:hanging="720" w:left="720"/>
      </w:pPr>
    </w:p>
    <w:p w:rsidRDefault="007E6D1A" w:rsidP="006E1984" w:rsidR="007E6D1A">
      <w:pPr>
        <w:pStyle w:val="Tijeloteksta"/>
        <w:numPr>
          <w:ilvl w:val="0"/>
          <w:numId w:val="10"/>
        </w:numPr>
        <w:ind w:left="993"/>
      </w:pPr>
      <w:r>
        <w:t>predujam od</w:t>
      </w:r>
      <w:r w:rsidR="000E06CF">
        <w:t xml:space="preserve"> </w:t>
      </w:r>
      <w:r w:rsidR="003170DD">
        <w:t>4.500,00</w:t>
      </w:r>
      <w:r w:rsidR="00C06AA6" w:rsidRPr="00934304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3170DD">
        <w:t>485-17</w:t>
      </w:r>
      <w:r w:rsidR="00615320"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</w:t>
      </w:r>
      <w:r w:rsidR="003170DD">
        <w:t xml:space="preserve"> </w:t>
      </w:r>
      <w:r w:rsidR="00615320">
        <w:t xml:space="preserve">DAMIR MATAJČIĆ iz </w:t>
      </w:r>
      <w:r w:rsidR="003170DD">
        <w:t>Osijeka, Vij. Ivana Česmičkog 14, OIB: 66990278833,</w:t>
      </w:r>
      <w:r>
        <w:t xml:space="preserve">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6E1984" w:rsidP="007826EB" w:rsidR="006E1984">
      <w:pPr>
        <w:ind w:hanging="294" w:left="993"/>
        <w:jc w:val="both"/>
      </w:pPr>
    </w:p>
    <w:p w:rsidRDefault="007E6D1A" w:rsidP="007826EB" w:rsidR="007E6D1A">
      <w:pPr>
        <w:ind w:hanging="294" w:left="993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7826EB" w:rsidR="007E6D1A">
      <w:pPr>
        <w:ind w:hanging="294" w:left="993"/>
        <w:jc w:val="both"/>
      </w:pPr>
      <w:r>
        <w:t xml:space="preserve">b) Nalaže se FINI da novčani iznos od </w:t>
      </w:r>
      <w:r w:rsidR="003170DD">
        <w:t>4.500</w:t>
      </w:r>
      <w:r w:rsidRPr="00934304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3170DD">
        <w:t>485-17</w:t>
      </w:r>
      <w:r>
        <w:t xml:space="preserve"> te o tome obavijesti sud. </w:t>
      </w:r>
    </w:p>
    <w:p w:rsidRDefault="007E6D1A" w:rsidP="007826EB" w:rsidR="007E6D1A">
      <w:pPr>
        <w:ind w:hanging="294" w:left="993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615320">
        <w:t>DAMIR MATAJČIĆ iz</w:t>
      </w:r>
      <w:r w:rsidR="003170DD">
        <w:t xml:space="preserve"> Osijeka, Vij. Ivana Česmičkog 14, OIB: 66990278833,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826EB" w:rsidR="007E6D1A">
      <w:pPr>
        <w:ind w:hanging="850" w:left="1843"/>
        <w:jc w:val="both"/>
      </w:pPr>
    </w:p>
    <w:p w:rsidRDefault="007E6D1A" w:rsidP="006E1984" w:rsidR="007826EB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3170DD">
        <w:t>nje dužnika</w:t>
      </w:r>
      <w:r w:rsidR="003170DD" w:rsidRPr="003170DD">
        <w:t xml:space="preserve"> </w:t>
      </w:r>
      <w:r w:rsidR="00615320">
        <w:t xml:space="preserve">DAMIR MATAJČIĆ iz </w:t>
      </w:r>
      <w:r w:rsidR="003170DD">
        <w:t xml:space="preserve">Osijeka, Vij. Ivana Česmičkog 14, OIB: 66990278833, </w:t>
      </w:r>
      <w:r>
        <w:t>ne postup</w:t>
      </w:r>
      <w:r w:rsidR="000634F3">
        <w:t>i</w:t>
      </w:r>
      <w:r>
        <w:t xml:space="preserve"> po nalogu suda iz točke I, </w:t>
      </w:r>
    </w:p>
    <w:p w:rsidRDefault="007826EB" w:rsidP="006E1984" w:rsidR="007826EB">
      <w:pPr>
        <w:ind w:hanging="720" w:left="720"/>
        <w:jc w:val="both"/>
      </w:pPr>
    </w:p>
    <w:p w:rsidRDefault="003170DD" w:rsidP="006E1984" w:rsidR="003170DD">
      <w:pPr>
        <w:ind w:hanging="720" w:left="720"/>
        <w:jc w:val="both"/>
      </w:pPr>
    </w:p>
    <w:p w:rsidRDefault="003170DD" w:rsidP="006E1984" w:rsidR="003170DD">
      <w:pPr>
        <w:ind w:hanging="720" w:left="720"/>
        <w:jc w:val="both"/>
      </w:pPr>
    </w:p>
    <w:p w:rsidRDefault="007826EB" w:rsidP="003170DD" w:rsidR="007826EB">
      <w:pPr>
        <w:ind w:hanging="720" w:left="360"/>
        <w:jc w:val="right"/>
      </w:pPr>
      <w:r>
        <w:rPr>
          <w:sz w:val="22"/>
          <w:szCs w:val="22"/>
        </w:rPr>
        <w:lastRenderedPageBreak/>
        <w:t>6 St-</w:t>
      </w:r>
      <w:r w:rsidR="003170DD">
        <w:rPr>
          <w:sz w:val="22"/>
          <w:szCs w:val="22"/>
        </w:rPr>
        <w:t>485/17-8</w:t>
      </w:r>
    </w:p>
    <w:p w:rsidRDefault="007826EB" w:rsidP="007826EB" w:rsidR="007826EB">
      <w:pPr>
        <w:tabs>
          <w:tab w:pos="7455" w:val="left"/>
          <w:tab w:pos="9072" w:val="right"/>
        </w:tabs>
        <w:jc w:val="center"/>
      </w:pPr>
      <w:r>
        <w:t>2</w:t>
      </w:r>
    </w:p>
    <w:p w:rsidRDefault="007826EB" w:rsidP="006E1984" w:rsidR="007826EB">
      <w:pPr>
        <w:ind w:hanging="720" w:left="720"/>
        <w:jc w:val="both"/>
      </w:pPr>
    </w:p>
    <w:p w:rsidRDefault="007826EB" w:rsidP="007826EB" w:rsidR="007826EB">
      <w:pPr>
        <w:jc w:val="both"/>
      </w:pPr>
    </w:p>
    <w:p w:rsidRDefault="007E6D1A" w:rsidP="007826EB" w:rsidR="006E1984">
      <w:pPr>
        <w:ind w:hanging="11" w:left="720"/>
        <w:jc w:val="both"/>
      </w:pPr>
      <w:r>
        <w:t>ovo rješenje će se po pravomoćnosti dostaviti FINI radi provedbe ovrhe iz točke II izreke rješenja.</w:t>
      </w:r>
      <w:r w:rsidR="006E1984">
        <w:t xml:space="preserve">          </w:t>
      </w:r>
    </w:p>
    <w:p w:rsidRDefault="007A2BBB" w:rsidP="003170DD" w:rsidR="007A2BBB"/>
    <w:p w:rsidRDefault="007826EB" w:rsidP="003170DD" w:rsidR="007826EB"/>
    <w:p w:rsidRDefault="007E6D1A" w:rsidP="007E6D1A" w:rsidR="007E6D1A">
      <w:pPr>
        <w:jc w:val="center"/>
      </w:pPr>
      <w:r>
        <w:t>Obrazloženje</w:t>
      </w:r>
    </w:p>
    <w:p w:rsidRDefault="007826EB" w:rsidP="003170DD" w:rsidR="007826EB"/>
    <w:p w:rsidRDefault="00EA5CCF" w:rsidP="007E6D1A" w:rsidR="00EA5CCF">
      <w:pPr>
        <w:jc w:val="center"/>
      </w:pPr>
    </w:p>
    <w:p w:rsidRDefault="00A37A39" w:rsidP="00A37A39" w:rsidR="00A37A39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3170DD">
        <w:rPr>
          <w:bCs/>
        </w:rPr>
        <w:t>18. listopada 2016.</w:t>
      </w:r>
      <w:r w:rsidRPr="00C119CF">
        <w:rPr>
          <w:bCs/>
        </w:rPr>
        <w:t xml:space="preserve"> g. podnijela ovom sudu prijedlog za pokretanje stečajnog postupka nad dužnikom </w:t>
      </w:r>
      <w:r w:rsidR="003170DD">
        <w:t xml:space="preserve">AUTO DAMA d.o.o. za prijevoz i usluge, Švajcarnica, Dragutina Tadijanovića 4/A, OIB: 28305739176, MBS: 030155281, </w:t>
      </w:r>
      <w:r w:rsidRPr="00C119CF">
        <w:rPr>
          <w:bCs/>
        </w:rPr>
        <w:t>temeljem odredbe članka 110. stav 1. Stečajnog zakona (Narodne novine 71/15) .</w:t>
      </w:r>
    </w:p>
    <w:p w:rsidRDefault="00A37A39" w:rsidP="00A37A39" w:rsidR="00A37A39">
      <w:pPr>
        <w:pStyle w:val="Tijeloteksta"/>
      </w:pPr>
    </w:p>
    <w:p w:rsidRDefault="00A37A39" w:rsidP="00A37A39" w:rsidR="00A37A39">
      <w:pPr>
        <w:jc w:val="both"/>
      </w:pPr>
      <w:r>
        <w:tab/>
        <w:t>Zaključkom St-</w:t>
      </w:r>
      <w:r w:rsidR="003170DD">
        <w:t>485/17-3 od 12. travnja 2017.</w:t>
      </w:r>
      <w:r>
        <w:t xml:space="preserve"> g. pozvana je osoba za zastupanje dužnika </w:t>
      </w:r>
      <w:r w:rsidR="00615320">
        <w:t xml:space="preserve">DAMIR MATAJČIĆ iz </w:t>
      </w:r>
      <w:r w:rsidR="003170DD">
        <w:t xml:space="preserve">Osijeka, Vij. Ivana Česmičkog 14, OIB: 66990278833  </w:t>
      </w:r>
      <w:r>
        <w:t xml:space="preserve">na uplatu </w:t>
      </w:r>
      <w:r w:rsidR="007B6B69">
        <w:t xml:space="preserve"> </w:t>
      </w:r>
      <w:r>
        <w:t xml:space="preserve">predujma u iznosu od 1.000,00 kn u Fond za namirenje troškova stečajnog postupka </w:t>
      </w:r>
      <w:r w:rsidR="003170DD">
        <w:t>i</w:t>
      </w:r>
      <w:r>
        <w:t xml:space="preserve"> na uplatu dodatnog iznosa predujma u iznosu od </w:t>
      </w:r>
      <w:r w:rsidR="003170DD">
        <w:t>3.500</w:t>
      </w:r>
      <w:r>
        <w:t xml:space="preserve">,00 kn  za namirenje troškova stečajnog postupka, u roku od 8 dana, temeljem odredbi članka 113. i članka 114. Stečajnog </w:t>
      </w:r>
      <w:r w:rsidR="003170DD">
        <w:t xml:space="preserve">zakona. </w:t>
      </w:r>
      <w:r>
        <w:t xml:space="preserve">Istim zaključkom osoba ovlaštene osobe  za zastupanje dužnika upozorene </w:t>
      </w:r>
      <w:r w:rsidR="007B6B69">
        <w:t>je</w:t>
      </w:r>
      <w:r>
        <w:t xml:space="preserve"> da ukoliko predujmove ne uplat</w:t>
      </w:r>
      <w:r w:rsidR="007B6B69">
        <w:t>i</w:t>
      </w:r>
      <w:r>
        <w:t xml:space="preserve"> u propisanom roku isti će biti naplaćeni primjenom pravila o prisilnoj naplati novčane kazne  u parničnom postupku. </w:t>
      </w:r>
    </w:p>
    <w:p w:rsidRDefault="00A37A39" w:rsidP="00A37A39" w:rsidR="00A37A39">
      <w:pPr>
        <w:jc w:val="both"/>
      </w:pPr>
    </w:p>
    <w:p w:rsidRDefault="00A37A39" w:rsidP="00A37A39" w:rsidR="00A37A39">
      <w:pPr>
        <w:jc w:val="both"/>
      </w:pPr>
      <w:r>
        <w:tab/>
        <w:t xml:space="preserve">Zaključak </w:t>
      </w:r>
      <w:r w:rsidR="003170DD">
        <w:t xml:space="preserve">St-485/17-3 od 12. travnja 2017. </w:t>
      </w:r>
      <w:r>
        <w:t>osoba ovlaštena za zastupanje dužnika</w:t>
      </w:r>
      <w:r w:rsidR="007826EB">
        <w:t>,</w:t>
      </w:r>
      <w:r w:rsidR="003170DD" w:rsidRPr="003170DD">
        <w:t xml:space="preserve"> </w:t>
      </w:r>
      <w:r w:rsidR="00615320">
        <w:t>DAMIR MATAJČIĆ iz</w:t>
      </w:r>
      <w:r w:rsidR="003170DD">
        <w:t xml:space="preserve"> Osijeka, Vij. Ivana Česmičkog 14, OIB: 66990278833 </w:t>
      </w:r>
      <w:r>
        <w:t xml:space="preserve">je zaprimio dana </w:t>
      </w:r>
      <w:r w:rsidR="003170DD">
        <w:t>20. travnja</w:t>
      </w:r>
      <w:r w:rsidR="00934304">
        <w:t xml:space="preserve"> objavom na e-o</w:t>
      </w:r>
      <w:r w:rsidR="00FB1D6F">
        <w:t>g</w:t>
      </w:r>
      <w:r w:rsidR="00934304">
        <w:t>lasnoj ploči sudova,</w:t>
      </w:r>
      <w:r>
        <w:t xml:space="preserve">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6E1984" w:rsidP="007E6D1A" w:rsidR="006E1984">
      <w:pPr>
        <w:jc w:val="both"/>
      </w:pPr>
    </w:p>
    <w:p w:rsidRDefault="006E1984" w:rsidP="007E6D1A" w:rsidR="006E1984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170DD">
        <w:t>26</w:t>
      </w:r>
      <w:r w:rsidR="000E06CF">
        <w:t xml:space="preserve">. </w:t>
      </w:r>
      <w:r w:rsidR="007B6B69">
        <w:t>svibnja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6E1984" w:rsidP="007E6D1A" w:rsidR="006E1984">
      <w:pPr>
        <w:jc w:val="center"/>
      </w:pPr>
    </w:p>
    <w:p w:rsidRDefault="006E1984" w:rsidP="006E1984" w:rsidR="007E6D1A">
      <w:pPr>
        <w:tabs>
          <w:tab w:pos="6360" w:val="left"/>
        </w:tabs>
      </w:pPr>
      <w:r>
        <w:t>Zapisničar :</w:t>
      </w:r>
      <w:r>
        <w:tab/>
        <w:t>STEČAJNA SUTKINJA</w:t>
      </w:r>
    </w:p>
    <w:p w:rsidRDefault="006E1984" w:rsidP="007E6D1A" w:rsidR="007E6D1A"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7E6D1A" w:rsidP="003170DD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C06AA6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C4963" w:rsidP="007E6D1A" w:rsidR="007C4963">
      <w:pPr>
        <w:jc w:val="both"/>
      </w:pPr>
    </w:p>
    <w:p w:rsidRDefault="007E6D1A" w:rsidP="007E6D1A" w:rsidR="007E6D1A">
      <w:r>
        <w:t>DNA</w:t>
      </w:r>
    </w:p>
    <w:p w:rsidRDefault="003170DD" w:rsidP="003170DD" w:rsidR="003170DD">
      <w:pPr>
        <w:numPr>
          <w:ilvl w:val="0"/>
          <w:numId w:val="11"/>
        </w:numPr>
        <w:ind w:right="4531"/>
      </w:pPr>
      <w:r>
        <w:t>DAMIR MATAJČIĆ IZ Osijeka, Vij. Ivana Česmičkog 14</w:t>
      </w:r>
    </w:p>
    <w:p w:rsidRDefault="007E6D1A" w:rsidP="00372AA1" w:rsidR="007E6D1A">
      <w:pPr>
        <w:numPr>
          <w:ilvl w:val="0"/>
          <w:numId w:val="11"/>
        </w:numPr>
      </w:pPr>
      <w:r>
        <w:t>FINA</w:t>
      </w:r>
      <w:r w:rsidR="007826EB">
        <w:t xml:space="preserve"> </w:t>
      </w:r>
      <w:r>
        <w:t>-</w:t>
      </w:r>
      <w:r w:rsidR="007826EB">
        <w:t xml:space="preserve"> </w:t>
      </w:r>
      <w:r>
        <w:t xml:space="preserve">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3170DD" w:rsidP="007E6D1A" w:rsidR="007E6D1A">
      <w:pPr>
        <w:numPr>
          <w:ilvl w:val="0"/>
          <w:numId w:val="11"/>
        </w:numPr>
      </w:pPr>
      <w:r>
        <w:t>26.6.</w:t>
      </w:r>
    </w:p>
    <w:sectPr w:rsidSect="00956241" w:rsidR="007E6D1A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6EB" w:rsidP="00C06AA6" w:rsidR="007826EB">
      <w:r>
        <w:separator/>
      </w:r>
    </w:p>
  </w:endnote>
  <w:endnote w:id="0" w:type="continuationSeparator">
    <w:p w:rsidRDefault="007826EB" w:rsidP="00C06AA6" w:rsidR="00782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6EB" w:rsidP="00C06AA6" w:rsidR="007826EB">
      <w:r>
        <w:separator/>
      </w:r>
    </w:p>
  </w:footnote>
  <w:footnote w:id="0" w:type="continuationSeparator">
    <w:p w:rsidRDefault="007826EB" w:rsidP="00C06AA6" w:rsidR="007826E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B1DA1"/>
    <w:rsid w:val="000D2130"/>
    <w:rsid w:val="000E06CF"/>
    <w:rsid w:val="000E762A"/>
    <w:rsid w:val="000F12B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09D"/>
    <w:rsid w:val="00252153"/>
    <w:rsid w:val="00267D26"/>
    <w:rsid w:val="002A2AF5"/>
    <w:rsid w:val="002D2610"/>
    <w:rsid w:val="002D4144"/>
    <w:rsid w:val="002E2049"/>
    <w:rsid w:val="002F51D6"/>
    <w:rsid w:val="002F66FE"/>
    <w:rsid w:val="003170DD"/>
    <w:rsid w:val="00317C2C"/>
    <w:rsid w:val="00342079"/>
    <w:rsid w:val="003612A7"/>
    <w:rsid w:val="00372AA1"/>
    <w:rsid w:val="00375C7E"/>
    <w:rsid w:val="003924AF"/>
    <w:rsid w:val="00395D67"/>
    <w:rsid w:val="003D02B1"/>
    <w:rsid w:val="003F2E92"/>
    <w:rsid w:val="0041638D"/>
    <w:rsid w:val="00421D71"/>
    <w:rsid w:val="0045546B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161E"/>
    <w:rsid w:val="005D508E"/>
    <w:rsid w:val="005D7EC1"/>
    <w:rsid w:val="005E0CFB"/>
    <w:rsid w:val="005E5C06"/>
    <w:rsid w:val="005F3B49"/>
    <w:rsid w:val="00615320"/>
    <w:rsid w:val="00632865"/>
    <w:rsid w:val="00652724"/>
    <w:rsid w:val="006716FE"/>
    <w:rsid w:val="0069490A"/>
    <w:rsid w:val="0069656A"/>
    <w:rsid w:val="006E1984"/>
    <w:rsid w:val="006E210F"/>
    <w:rsid w:val="006E66B3"/>
    <w:rsid w:val="007070A6"/>
    <w:rsid w:val="00723D92"/>
    <w:rsid w:val="0073010A"/>
    <w:rsid w:val="00742CE9"/>
    <w:rsid w:val="007532AC"/>
    <w:rsid w:val="00766D29"/>
    <w:rsid w:val="0077329E"/>
    <w:rsid w:val="0078009A"/>
    <w:rsid w:val="007809C2"/>
    <w:rsid w:val="007826EB"/>
    <w:rsid w:val="00796AED"/>
    <w:rsid w:val="007A2BBB"/>
    <w:rsid w:val="007A4540"/>
    <w:rsid w:val="007B6B69"/>
    <w:rsid w:val="007C4963"/>
    <w:rsid w:val="007D3892"/>
    <w:rsid w:val="007E6D1A"/>
    <w:rsid w:val="00806EDC"/>
    <w:rsid w:val="00814537"/>
    <w:rsid w:val="00817C66"/>
    <w:rsid w:val="00826384"/>
    <w:rsid w:val="008409A8"/>
    <w:rsid w:val="00860129"/>
    <w:rsid w:val="00875548"/>
    <w:rsid w:val="008A66B9"/>
    <w:rsid w:val="008D3E2B"/>
    <w:rsid w:val="008F634B"/>
    <w:rsid w:val="00901EF5"/>
    <w:rsid w:val="009111F0"/>
    <w:rsid w:val="00934304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37A39"/>
    <w:rsid w:val="00A46436"/>
    <w:rsid w:val="00A50BAC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76443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B1D6F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4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9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9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9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9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4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9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9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9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9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St-485/2017</izvorni_sadrzaj>
    <derivirana_varijabla naziv="DomainObject.Predmet.OznakaBroj_1">St-485/2017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DAMA društvo s ograničenom odgovornošću za prijevoz i usluge</izvorni_sadrzaj>
    <derivirana_varijabla naziv="DomainObject.Predmet.ProtustrankaFormated_1">  AUTO DAMA društvo s ograničenom odgovornošću za prijevoz i usluge</derivirana_varijabla>
  </DomainObject.Predmet.ProtustrankaFormated>
  <DomainObject.Predmet.ProtustrankaFormatedOIB>
    <izvorni_sadrzaj>  AUTO DAMA društvo s ograničenom odgovornošću za prijevoz i usluge, OIB 28305739176</izvorni_sadrzaj>
    <derivirana_varijabla naziv="DomainObject.Predmet.ProtustrankaFormatedOIB_1">  AUTO DAMA društvo s ograničenom odgovornošću za prijevoz i usluge, OIB 28305739176</derivirana_varijabla>
  </DomainObject.Predmet.ProtustrankaFormatedOIB>
  <DomainObject.Predmet.ProtustrankaFormatedWithAdress>
    <izvorni_sadrzaj> AUTO DAMA društvo s ograničenom odgovornošću za prijevoz i usluge, Dragutina Tadijanovića 4/A, 31326 Švajcarnica</izvorni_sadrzaj>
    <derivirana_varijabla naziv="DomainObject.Predmet.ProtustrankaFormatedWithAdress_1"> AUTO DAMA društvo s ograničenom odgovornošću za prijevoz i usluge, Dragutina Tadijanovića 4/A, 31326 Švajcarnica</derivirana_varijabla>
  </DomainObject.Predmet.ProtustrankaFormatedWithAdress>
  <DomainObject.Predmet.ProtustrankaFormatedWithAdressOIB>
    <izvorni_sadrzaj> AUTO DAMA društvo s ograničenom odgovornošću za prijevoz i usluge, OIB 28305739176, Dragutina Tadijanovića 4/A, 31326 Švajcarnica</izvorni_sadrzaj>
    <derivirana_varijabla naziv="DomainObject.Predmet.ProtustrankaFormatedWithAdressOIB_1"> AUTO DAMA društvo s ograničenom odgovornošću za prijevoz i usluge, OIB 28305739176, Dragutina Tadijanovića 4/A, 31326 Švajcarnica</derivirana_varijabla>
  </DomainObject.Predmet.ProtustrankaFormatedWithAdressOIB>
  <DomainObject.Predmet.ProtustrankaWithAdress>
    <izvorni_sadrzaj>AUTO DAMA društvo s ograničenom odgovornošću za prijevoz i usluge Dragutina Tadijanovića 4/A, 31326 Švajcarnica</izvorni_sadrzaj>
    <derivirana_varijabla naziv="DomainObject.Predmet.ProtustrankaWithAdress_1">AUTO DAMA društvo s ograničenom odgovornošću za prijevoz i usluge Dragutina Tadijanovića 4/A, 31326 Švajcarnica</derivirana_varijabla>
  </DomainObject.Predmet.ProtustrankaWithAdress>
  <DomainObject.Predmet.ProtustrankaWithAdressOIB>
    <izvorni_sadrzaj>AUTO DAMA društvo s ograničenom odgovornošću za prijevoz i usluge, OIB 28305739176, Dragutina Tadijanovića 4/A, 31326 Švajcarnica</izvorni_sadrzaj>
    <derivirana_varijabla naziv="DomainObject.Predmet.ProtustrankaWithAdressOIB_1">AUTO DAMA društvo s ograničenom odgovornošću za prijevoz i usluge, OIB 28305739176, Dragutina Tadijanovića 4/A, 31326 Švajcarnica</derivirana_varijabla>
  </DomainObject.Predmet.ProtustrankaWithAdressOIB>
  <DomainObject.Predmet.ProtustrankaNazivFormated>
    <izvorni_sadrzaj>AUTO DAMA društvo s ograničenom odgovornošću za prijevoz i usluge</izvorni_sadrzaj>
    <derivirana_varijabla naziv="DomainObject.Predmet.ProtustrankaNazivFormated_1">AUTO DAMA društvo s ograničenom odgovornošću za prijevoz i usluge</derivirana_varijabla>
  </DomainObject.Predmet.ProtustrankaNazivFormated>
  <DomainObject.Predmet.ProtustrankaNazivFormatedOIB>
    <izvorni_sadrzaj>AUTO DAMA društvo s ograničenom odgovornošću za prijevoz i usluge, OIB 28305739176</izvorni_sadrzaj>
    <derivirana_varijabla naziv="DomainObject.Predmet.ProtustrankaNazivFormatedOIB_1">AUTO DAMA društvo s ograničenom odgovornošću za prijevoz i usluge, OIB 28305739176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 SLAVONIJE I BARANJE</izvorni_sadrzaj>
    <derivirana_varijabla naziv="DomainObject.Predmet.StrankaFormated_1">  RH MF PU  SLAVONIJE I BARANJE</derivirana_varijabla>
  </DomainObject.Predmet.StrankaFormated>
  <DomainObject.Predmet.StrankaFormatedOIB>
    <izvorni_sadrzaj>  RH MF PU  SLAVONIJE I BARANJE, OIB 18683136487</izvorni_sadrzaj>
    <derivirana_varijabla naziv="DomainObject.Predmet.StrankaFormatedOIB_1">  RH MF PU  SLAVONIJE I BARANJE, OIB 18683136487</derivirana_varijabla>
  </DomainObject.Predmet.StrankaFormatedOIB>
  <DomainObject.Predmet.StrankaFormatedWithAdress>
    <izvorni_sadrzaj> RH MF PU  SLAVONIJE I BARANJE</izvorni_sadrzaj>
    <derivirana_varijabla naziv="DomainObject.Predmet.StrankaFormatedWithAdress_1"> RH MF PU  SLAVONIJE I BARANJE</derivirana_varijabla>
  </DomainObject.Predmet.StrankaFormatedWithAdress>
  <DomainObject.Predmet.StrankaFormatedWithAdressOIB>
    <izvorni_sadrzaj> RH MF PU  SLAVONIJE I BARANJE, OIB 18683136487</izvorni_sadrzaj>
    <derivirana_varijabla naziv="DomainObject.Predmet.StrankaFormatedWithAdressOIB_1"> RH MF PU  SLAVONIJE I BARANJE, OIB 18683136487</derivirana_varijabla>
  </DomainObject.Predmet.StrankaFormatedWithAdressOIB>
  <DomainObject.Predmet.StrankaWithAdress>
    <izvorni_sadrzaj>RH MF PU  SLAVONIJE I BARANJE </izvorni_sadrzaj>
    <derivirana_varijabla naziv="DomainObject.Predmet.StrankaWithAdress_1">RH MF PU  SLAVONIJE I BARANJE </derivirana_varijabla>
  </DomainObject.Predmet.StrankaWithAdress>
  <DomainObject.Predmet.StrankaWithAdressOIB>
    <izvorni_sadrzaj>RH MF PU  SLAVONIJE I BARANJE, OIB 18683136487</izvorni_sadrzaj>
    <derivirana_varijabla naziv="DomainObject.Predmet.StrankaWithAdressOIB_1">RH MF PU  SLAVONIJE I BARANJE, OIB 18683136487</derivirana_varijabla>
  </DomainObject.Predmet.StrankaWithAdressOIB>
  <DomainObject.Predmet.StrankaNazivFormated>
    <izvorni_sadrzaj>RH MF PU  SLAVONIJE I BARANJE</izvorni_sadrzaj>
    <derivirana_varijabla naziv="DomainObject.Predmet.StrankaNazivFormated_1">RH MF PU  SLAVONIJE I BARANJE</derivirana_varijabla>
  </DomainObject.Predmet.StrankaNazivFormated>
  <DomainObject.Predmet.StrankaNazivFormatedOIB>
    <izvorni_sadrzaj>RH MF PU  SLAVONIJE I BARANJE, OIB 18683136487</izvorni_sadrzaj>
    <derivirana_varijabla naziv="DomainObject.Predmet.StrankaNazivFormatedOIB_1">RH MF PU  SLAVONIJE I BARANJE,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 SLAVONIJE I BARANJE</item>
    </izvorni_sadrzaj>
    <derivirana_varijabla naziv="DomainObject.Predmet.StrankaListFormated_1">
      <item>RH MF PU  SLAVONIJE I BARANJE</item>
    </derivirana_varijabla>
  </DomainObject.Predmet.StrankaListFormated>
  <DomainObject.Predmet.StrankaListFormatedOIB>
    <izvorni_sadrzaj>
      <item>RH MF PU  SLAVONIJE I BARANJE, OIB 18683136487</item>
    </izvorni_sadrzaj>
    <derivirana_varijabla naziv="DomainObject.Predmet.StrankaListFormatedOIB_1">
      <item>RH MF PU  SLAVONIJE I BARANJE, OIB 18683136487</item>
    </derivirana_varijabla>
  </DomainObject.Predmet.StrankaListFormatedOIB>
  <DomainObject.Predmet.StrankaListFormatedWithAdress>
    <izvorni_sadrzaj>
      <item>RH MF PU  SLAVONIJE I BARANJE</item>
    </izvorni_sadrzaj>
    <derivirana_varijabla naziv="DomainObject.Predmet.StrankaListFormatedWithAdress_1">
      <item>RH MF PU  SLAVONIJE I BARANJE</item>
    </derivirana_varijabla>
  </DomainObject.Predmet.StrankaListFormatedWithAdress>
  <DomainObject.Predmet.StrankaListFormatedWithAdressOIB>
    <izvorni_sadrzaj>
      <item>RH MF PU  SLAVONIJE I BARANJE, OIB 18683136487</item>
    </izvorni_sadrzaj>
    <derivirana_varijabla naziv="DomainObject.Predmet.StrankaListFormatedWithAdressOIB_1">
      <item>RH MF PU  SLAVONIJE I BARANJE, OIB 18683136487</item>
    </derivirana_varijabla>
  </DomainObject.Predmet.StrankaListFormatedWithAdressOIB>
  <DomainObject.Predmet.StrankaListNazivFormated>
    <izvorni_sadrzaj>
      <item>RH MF PU  SLAVONIJE I BARANJE</item>
    </izvorni_sadrzaj>
    <derivirana_varijabla naziv="DomainObject.Predmet.StrankaListNazivFormated_1">
      <item>RH MF PU  SLAVONIJE I BARANJE</item>
    </derivirana_varijabla>
  </DomainObject.Predmet.StrankaListNazivFormated>
  <DomainObject.Predmet.StrankaListNazivFormatedOIB>
    <izvorni_sadrzaj>
      <item>RH MF PU  SLAVONIJE I BARANJE, OIB 18683136487</item>
    </izvorni_sadrzaj>
    <derivirana_varijabla naziv="DomainObject.Predmet.StrankaListNazivFormatedOIB_1">
      <item>RH MF PU  SLAVONIJE I BARANJE, OIB 18683136487</item>
    </derivirana_varijabla>
  </DomainObject.Predmet.StrankaListNazivFormatedOIB>
  <DomainObject.Predmet.ProtuStrankaListFormated>
    <izvorni_sadrzaj>
      <item>AUTO DAMA društvo s ograničenom odgovornošću za prijevoz i usluge</item>
    </izvorni_sadrzaj>
    <derivirana_varijabla naziv="DomainObject.Predmet.ProtuStrankaListFormated_1">
      <item>AUTO DAMA društvo s ograničenom odgovornošću za prijevoz i usluge</item>
    </derivirana_varijabla>
  </DomainObject.Predmet.ProtuStrankaListFormated>
  <DomainObject.Predmet.ProtuStrankaListFormatedOIB>
    <izvorni_sadrzaj>
      <item>AUTO DAMA društvo s ograničenom odgovornošću za prijevoz i usluge, OIB 28305739176</item>
    </izvorni_sadrzaj>
    <derivirana_varijabla naziv="DomainObject.Predmet.ProtuStrankaListFormatedOIB_1">
      <item>AUTO DAMA društvo s ograničenom odgovornošću za prijevoz i usluge, OIB 28305739176</item>
    </derivirana_varijabla>
  </DomainObject.Predmet.ProtuStrankaListFormatedOIB>
  <DomainObject.Predmet.ProtuStrankaListFormatedWithAdress>
    <izvorni_sadrzaj>
      <item>AUTO DAMA društvo s ograničenom odgovornošću za prijevoz i usluge, Dragutina Tadijanovića 4/A, 31326 Švajcarnica</item>
    </izvorni_sadrzaj>
    <derivirana_varijabla naziv="DomainObject.Predmet.ProtuStrankaListFormatedWithAdress_1">
      <item>AUTO DAMA društvo s ograničenom odgovornošću za prijevoz i usluge, Dragutina Tadijanovića 4/A, 31326 Švajcarnica</item>
    </derivirana_varijabla>
  </DomainObject.Predmet.ProtuStrankaListFormatedWithAdress>
  <DomainObject.Predmet.ProtuStrankaListFormatedWithAdressOIB>
    <izvorni_sadrzaj>
      <item>AUTO DAMA društvo s ograničenom odgovornošću za prijevoz i usluge, OIB 28305739176, Dragutina Tadijanovića 4/A, 31326 Švajcarnica</item>
    </izvorni_sadrzaj>
    <derivirana_varijabla naziv="DomainObject.Predmet.ProtuStrankaListFormatedWithAdressOIB_1">
      <item>AUTO DAMA društvo s ograničenom odgovornošću za prijevoz i usluge, OIB 28305739176, Dragutina Tadijanovića 4/A, 31326 Švajcarnica</item>
    </derivirana_varijabla>
  </DomainObject.Predmet.ProtuStrankaListFormatedWithAdressOIB>
  <DomainObject.Predmet.ProtuStrankaListNazivFormated>
    <izvorni_sadrzaj>
      <item>AUTO DAMA društvo s ograničenom odgovornošću za prijevoz i usluge</item>
    </izvorni_sadrzaj>
    <derivirana_varijabla naziv="DomainObject.Predmet.ProtuStrankaListNazivFormated_1">
      <item>AUTO DAMA društvo s ograničenom odgovornošću za prijevoz i usluge</item>
    </derivirana_varijabla>
  </DomainObject.Predmet.ProtuStrankaListNazivFormated>
  <DomainObject.Predmet.ProtuStrankaListNazivFormatedOIB>
    <izvorni_sadrzaj>
      <item>AUTO DAMA društvo s ograničenom odgovornošću za prijevoz i usluge, OIB 28305739176</item>
    </izvorni_sadrzaj>
    <derivirana_varijabla naziv="DomainObject.Predmet.ProtuStrankaListNazivFormatedOIB_1">
      <item>AUTO DAMA društvo s ograničenom odgovornošću za prijevoz i usluge, OIB 28305739176</item>
    </derivirana_varijabla>
  </DomainObject.Predmet.ProtuStrankaListNazivFormatedOIB>
  <DomainObject.Predmet.OstaliListFormated>
    <izvorni_sadrzaj>
      <item>Damir Matajčić</item>
    </izvorni_sadrzaj>
    <derivirana_varijabla naziv="DomainObject.Predmet.OstaliListFormated_1">
      <item>Damir Matajčić</item>
    </derivirana_varijabla>
  </DomainObject.Predmet.OstaliListFormated>
  <DomainObject.Predmet.OstaliListFormatedOIB>
    <izvorni_sadrzaj>
      <item>Damir Matajčić, OIB 66990278833</item>
    </izvorni_sadrzaj>
    <derivirana_varijabla naziv="DomainObject.Predmet.OstaliListFormatedOIB_1">
      <item>Damir Matajčić, OIB 66990278833</item>
    </derivirana_varijabla>
  </DomainObject.Predmet.OstaliListFormatedOIB>
  <DomainObject.Predmet.OstaliListFormatedWithAdress>
    <izvorni_sadrzaj>
      <item>Damir Matajčić, Vijenac Ivana Česmičkog 14, 31000 Osijek</item>
    </izvorni_sadrzaj>
    <derivirana_varijabla naziv="DomainObject.Predmet.OstaliListFormatedWithAdress_1">
      <item>Damir Matajčić, Vijenac Ivana Česmičkog 14, 31000 Osijek</item>
    </derivirana_varijabla>
  </DomainObject.Predmet.OstaliListFormatedWithAdress>
  <DomainObject.Predmet.OstaliListFormatedWithAdressOIB>
    <izvorni_sadrzaj>
      <item>Damir Matajčić, OIB 66990278833, Vijenac Ivana Česmičkog 14, 31000 Osijek</item>
    </izvorni_sadrzaj>
    <derivirana_varijabla naziv="DomainObject.Predmet.OstaliListFormatedWithAdressOIB_1">
      <item>Damir Matajčić, OIB 66990278833, Vijenac Ivana Česmičkog 14, 31000 Osijek</item>
    </derivirana_varijabla>
  </DomainObject.Predmet.OstaliListFormatedWithAdressOIB>
  <DomainObject.Predmet.OstaliListNazivFormated>
    <izvorni_sadrzaj>
      <item>Damir Matajčić</item>
    </izvorni_sadrzaj>
    <derivirana_varijabla naziv="DomainObject.Predmet.OstaliListNazivFormated_1">
      <item>Damir Matajčić</item>
    </derivirana_varijabla>
  </DomainObject.Predmet.OstaliListNazivFormated>
  <DomainObject.Predmet.OstaliListNazivFormatedOIB>
    <izvorni_sadrzaj>
      <item>Damir Matajčić, OIB 66990278833</item>
    </izvorni_sadrzaj>
    <derivirana_varijabla naziv="DomainObject.Predmet.OstaliListNazivFormatedOIB_1">
      <item>Damir Matajčić, OIB 66990278833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 SLAVONIJE I BARANJE</izvorni_sadrzaj>
    <derivirana_varijabla naziv="DomainObject.Predmet.StrankaIDrugi_1">RH MF PU  SLAVONIJE I BARANJE</derivirana_varijabla>
  </DomainObject.Predmet.StrankaIDrugi>
  <DomainObject.Predmet.ProtustrankaIDrugi>
    <izvorni_sadrzaj>AUTO DAMA društvo s ograničenom odgovornošću za prijevoz i usluge</izvorni_sadrzaj>
    <derivirana_varijabla naziv="DomainObject.Predmet.ProtustrankaIDrugi_1">AUTO DAMA društvo s ograničenom odgovornošću za prijevoz i usluge</derivirana_varijabla>
  </DomainObject.Predmet.ProtustrankaIDrugi>
  <DomainObject.Predmet.StrankaIDrugiAdressOIB>
    <izvorni_sadrzaj>RH MF PU  SLAVONIJE I BARANJE, OIB 18683136487</izvorni_sadrzaj>
    <derivirana_varijabla naziv="DomainObject.Predmet.StrankaIDrugiAdressOIB_1">RH MF PU  SLAVONIJE I BARANJE, OIB 18683136487</derivirana_varijabla>
  </DomainObject.Predmet.StrankaIDrugiAdressOIB>
  <DomainObject.Predmet.ProtustrankaIDrugiAdressOIB>
    <izvorni_sadrzaj>AUTO DAMA društvo s ograničenom odgovornošću za prijevoz i usluge, OIB 28305739176, Dragutina Tadijanovića 4/A, 31326 Švajcarnica</izvorni_sadrzaj>
    <derivirana_varijabla naziv="DomainObject.Predmet.ProtustrankaIDrugiAdressOIB_1">AUTO DAMA društvo s ograničenom odgovornošću za prijevoz i usluge, OIB 28305739176, Dragutina Tadijanovića 4/A, 31326 Švajcarnica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DAMA društvo s ograničenom odgovornošću za prijevoz i usluge</item>
      <item>RH MF PU  SLAVONIJE I BARANJE</item>
      <item>Damir Matajčić</item>
    </izvorni_sadrzaj>
    <derivirana_varijabla naziv="DomainObject.Predmet.SudioniciListNaziv_1">
      <item>AUTO DAMA društvo s ograničenom odgovornošću za prijevoz i usluge</item>
      <item>RH MF PU  SLAVONIJE I BARANJE</item>
      <item>Damir Matajčić</item>
    </derivirana_varijabla>
  </DomainObject.Predmet.SudioniciListNaziv>
  <DomainObject.Predmet.SudioniciListAdressOIB>
    <izvorni_sadrzaj>
      <item>AUTO DAMA društvo s ograničenom odgovornošću za prijevoz i usluge, OIB 28305739176, Dragutina Tadijanovića 4/A,31326 Švajcarnica</item>
      <item>RH MF PU  SLAVONIJE I BARANJE, OIB 18683136487</item>
      <item>Damir Matajčić, OIB 66990278833, Vijenac Ivana Česmičkog 14,31000 Osijek</item>
    </izvorni_sadrzaj>
    <derivirana_varijabla naziv="DomainObject.Predmet.SudioniciListAdressOIB_1">
      <item>AUTO DAMA društvo s ograničenom odgovornošću za prijevoz i usluge, OIB 28305739176, Dragutina Tadijanovića 4/A,31326 Švajcarnica</item>
      <item>RH MF PU  SLAVONIJE I BARANJE, OIB 18683136487</item>
      <item>Damir Matajčić, OIB 66990278833, Vijenac Ivana Česmičkog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28305739176</item>
      <item>, OIB 18683136487</item>
      <item>, OIB 66990278833</item>
    </izvorni_sadrzaj>
    <derivirana_varijabla naziv="DomainObject.Predmet.SudioniciListNazivOIB_1">
      <item>, OIB 28305739176</item>
      <item>, OIB 18683136487</item>
      <item>, OIB 66990278833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061B1-30ED-47B9-BE84-BA9841C4AE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630</properties:Words>
  <properties:Characters>3249</properties:Characters>
  <properties:Lines>101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2017-05-26T11:57:00Z</dcterms:created>
  <dc:creator>Korisnik</dc:creator>
  <cp:lastModifiedBy>Marija Galić</cp:lastModifiedBy>
  <cp:lastPrinted>2017-05-26T11:57:00Z</cp:lastPrinted>
  <dcterms:modified xmlns:xsi="http://www.w3.org/2001/XMLSchema-instance" xsi:type="dcterms:W3CDTF">2017-05-26T11:59:00Z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