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D5610" w:rsidR="00E57E44" w:rsidP="00E57E44" w:rsidRDefault="00E57E44" w14:paraId="52752af" w14:textId="52752af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6D5610">
        <w:rPr>
          <w:sz w:val="22"/>
          <w:szCs w:val="22"/>
        </w:rPr>
        <w:t xml:space="preserve">                </w:t>
      </w:r>
      <w:r w:rsidRPr="006D5610">
        <w:rPr>
          <w:noProof/>
          <w:sz w:val="22"/>
          <w:szCs w:val="22"/>
        </w:rPr>
        <w:drawing>
          <wp:inline distT="0" distB="0" distL="0" distR="0">
            <wp:extent cx="600075" cy="6667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6D5610" w:rsidR="00E57E44" w:rsidP="00E57E44" w:rsidRDefault="00E57E44">
      <w:pPr>
        <w:jc w:val="both"/>
        <w:rPr>
          <w:sz w:val="22"/>
          <w:szCs w:val="22"/>
        </w:rPr>
      </w:pPr>
      <w:r w:rsidRPr="006D5610">
        <w:rPr>
          <w:sz w:val="22"/>
          <w:szCs w:val="22"/>
        </w:rPr>
        <w:t xml:space="preserve">   REPUBLIKA HRVATSKA</w:t>
      </w:r>
    </w:p>
    <w:p w:rsidRPr="006D5610" w:rsidR="00E57E44" w:rsidP="00E57E44" w:rsidRDefault="00E57E44">
      <w:pPr>
        <w:jc w:val="both"/>
        <w:rPr>
          <w:sz w:val="22"/>
          <w:szCs w:val="22"/>
        </w:rPr>
      </w:pPr>
      <w:r w:rsidRPr="006D5610">
        <w:rPr>
          <w:sz w:val="22"/>
          <w:szCs w:val="22"/>
        </w:rPr>
        <w:t>TRGOVAČKI SUD U PAZINU</w:t>
      </w:r>
    </w:p>
    <w:p w:rsidRPr="006D5610" w:rsidR="00E57E44" w:rsidP="00E57E44" w:rsidRDefault="00E57E44">
      <w:pPr>
        <w:rPr>
          <w:sz w:val="22"/>
          <w:szCs w:val="22"/>
        </w:rPr>
      </w:pPr>
      <w:r w:rsidRPr="006D5610">
        <w:rPr>
          <w:sz w:val="22"/>
          <w:szCs w:val="22"/>
        </w:rPr>
        <w:t xml:space="preserve">           Pazin, Dršćevka 1</w:t>
      </w:r>
      <w:r w:rsidRPr="006D5610">
        <w:rPr>
          <w:sz w:val="22"/>
          <w:szCs w:val="22"/>
        </w:rPr>
        <w:tab/>
      </w:r>
    </w:p>
    <w:p w:rsidR="00FF7582" w:rsidP="00E57E44" w:rsidRDefault="00FF7582">
      <w:pPr>
        <w:rPr>
          <w:sz w:val="22"/>
          <w:szCs w:val="22"/>
        </w:rPr>
      </w:pPr>
    </w:p>
    <w:p w:rsidRPr="006D5610" w:rsidR="00FF7582" w:rsidP="00FF7582" w:rsidRDefault="00C01A66">
      <w:pPr>
        <w:jc w:val="right"/>
        <w:rPr>
          <w:sz w:val="22"/>
          <w:szCs w:val="22"/>
        </w:rPr>
      </w:pPr>
      <w:r>
        <w:rPr>
          <w:sz w:val="22"/>
          <w:szCs w:val="22"/>
        </w:rPr>
        <w:t>Posl. broj: 4 St-43/19-42</w:t>
      </w:r>
    </w:p>
    <w:p w:rsidRPr="006D5610" w:rsidR="003C2EA0" w:rsidP="003C2EA0" w:rsidRDefault="003C2EA0">
      <w:pPr>
        <w:jc w:val="center"/>
        <w:rPr>
          <w:b/>
          <w:sz w:val="22"/>
          <w:szCs w:val="22"/>
        </w:rPr>
      </w:pPr>
      <w:r w:rsidRPr="006D5610">
        <w:rPr>
          <w:b/>
          <w:sz w:val="22"/>
          <w:szCs w:val="22"/>
        </w:rPr>
        <w:t>stečajni dužnik:</w:t>
      </w:r>
    </w:p>
    <w:p w:rsidR="00C80E78" w:rsidP="00A92DF7" w:rsidRDefault="00C80E78">
      <w:pPr>
        <w:jc w:val="center"/>
      </w:pPr>
      <w:r w:rsidRPr="000A45AE">
        <w:t>MAUROS HOBOTNICA d.o.o. "u stečaju"</w:t>
      </w:r>
    </w:p>
    <w:p w:rsidR="00C80E78" w:rsidP="00A92DF7" w:rsidRDefault="00C80E78">
      <w:pPr>
        <w:jc w:val="center"/>
      </w:pPr>
      <w:r w:rsidRPr="000A45AE">
        <w:t>Poduzetnička zona 10, Galižana</w:t>
      </w:r>
    </w:p>
    <w:p w:rsidRPr="006D5610" w:rsidR="003C2EA0" w:rsidP="00A92DF7" w:rsidRDefault="00C80E78">
      <w:pPr>
        <w:jc w:val="center"/>
        <w:rPr>
          <w:sz w:val="22"/>
          <w:szCs w:val="22"/>
        </w:rPr>
      </w:pPr>
      <w:r w:rsidRPr="000A45AE">
        <w:t>OIB: 65582346071</w:t>
      </w:r>
    </w:p>
    <w:p w:rsidRPr="006D5610" w:rsidR="003C2EA0" w:rsidP="00E57E44" w:rsidRDefault="003C2EA0">
      <w:pPr>
        <w:rPr>
          <w:sz w:val="22"/>
          <w:szCs w:val="22"/>
        </w:rPr>
      </w:pPr>
    </w:p>
    <w:tbl>
      <w:tblPr>
        <w:tblW w:w="16097" w:type="dxa"/>
        <w:tblInd w:w="-963" w:type="dxa"/>
        <w:tblLayout w:type="fixed"/>
        <w:tblLook w:firstRow="1" w:lastRow="0" w:firstColumn="1" w:lastColumn="0" w:noHBand="0" w:noVBand="1" w:val="04A0"/>
      </w:tblPr>
      <w:tblGrid>
        <w:gridCol w:w="689"/>
        <w:gridCol w:w="2079"/>
        <w:gridCol w:w="2164"/>
        <w:gridCol w:w="1701"/>
        <w:gridCol w:w="2410"/>
        <w:gridCol w:w="1985"/>
        <w:gridCol w:w="992"/>
        <w:gridCol w:w="1186"/>
        <w:gridCol w:w="1275"/>
        <w:gridCol w:w="1616"/>
      </w:tblGrid>
      <w:tr w:rsidRPr="006D5610" w:rsidR="00E57E44" w:rsidTr="00E80B85">
        <w:trPr>
          <w:trHeight w:val="420"/>
        </w:trPr>
        <w:tc>
          <w:tcPr>
            <w:tcW w:w="16097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6D5610" w:rsidR="00A92DF7" w:rsidP="00E57E44" w:rsidRDefault="00E80B85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T</w:t>
            </w:r>
            <w:r w:rsidRPr="006D5610" w:rsidR="00E57E44">
              <w:rPr>
                <w:b/>
                <w:bCs/>
                <w:sz w:val="22"/>
                <w:szCs w:val="22"/>
              </w:rPr>
              <w:t>ABLICA PRIJAVLJENIH TRAŽBINA</w:t>
            </w:r>
          </w:p>
          <w:p w:rsidRPr="006D5610" w:rsidR="00E57E44" w:rsidP="00A92DF7" w:rsidRDefault="00E57E44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br/>
              <w:t xml:space="preserve">- VJEROVNICI </w:t>
            </w:r>
            <w:r w:rsidRPr="006D5610" w:rsidR="00A92DF7">
              <w:rPr>
                <w:b/>
                <w:bCs/>
                <w:sz w:val="22"/>
                <w:szCs w:val="22"/>
              </w:rPr>
              <w:t xml:space="preserve">PRVOG </w:t>
            </w:r>
            <w:r w:rsidRPr="006D5610">
              <w:rPr>
                <w:b/>
                <w:bCs/>
                <w:sz w:val="22"/>
                <w:szCs w:val="22"/>
              </w:rPr>
              <w:t>VIŠEG ISPLATNOG REDA -</w:t>
            </w:r>
          </w:p>
        </w:tc>
      </w:tr>
      <w:tr w:rsidRPr="006D5610" w:rsidR="00E57E44" w:rsidTr="00E80B85">
        <w:trPr>
          <w:trHeight w:val="517"/>
        </w:trPr>
        <w:tc>
          <w:tcPr>
            <w:tcW w:w="16097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6D5610" w:rsidR="00E57E44" w:rsidP="00403FAE" w:rsidRDefault="00E57E44">
            <w:pPr>
              <w:rPr>
                <w:b/>
                <w:bCs/>
                <w:sz w:val="22"/>
                <w:szCs w:val="22"/>
              </w:rPr>
            </w:pPr>
          </w:p>
        </w:tc>
      </w:tr>
      <w:tr w:rsidRPr="006D5610" w:rsidR="00E80B85" w:rsidTr="00C80E78">
        <w:trPr>
          <w:trHeight w:val="480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D5610" w:rsidR="00E57E44" w:rsidP="00403FAE" w:rsidRDefault="00E57E4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D5610" w:rsidR="00E57E44" w:rsidP="00403FAE" w:rsidRDefault="00E57E4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D5610" w:rsidR="00E57E44" w:rsidP="00403FAE" w:rsidRDefault="00E57E4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D5610" w:rsidR="00E57E44" w:rsidP="00403FAE" w:rsidRDefault="00E57E4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D5610" w:rsidR="00E57E44" w:rsidP="00403FAE" w:rsidRDefault="00E57E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D5610" w:rsidR="00E57E44" w:rsidP="00403FAE" w:rsidRDefault="00E57E4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D5610" w:rsidR="00E57E44" w:rsidP="00403FAE" w:rsidRDefault="00E57E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D5610" w:rsidR="00E57E44" w:rsidP="00403FAE" w:rsidRDefault="00E57E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D5610" w:rsidR="00E57E44" w:rsidP="00403FAE" w:rsidRDefault="00E57E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D5610" w:rsidR="00E57E44" w:rsidP="00403FAE" w:rsidRDefault="00E57E44">
            <w:pPr>
              <w:rPr>
                <w:b/>
                <w:bCs/>
                <w:sz w:val="22"/>
                <w:szCs w:val="22"/>
              </w:rPr>
            </w:pPr>
          </w:p>
        </w:tc>
      </w:tr>
      <w:tr w:rsidRPr="006D5610" w:rsidR="00E80B85" w:rsidTr="00C80E78">
        <w:trPr>
          <w:trHeight w:val="6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D5610" w:rsidR="00E57E44" w:rsidP="00403FAE" w:rsidRDefault="00E57E44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R.br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D5610" w:rsidR="00E57E44" w:rsidP="00403FAE" w:rsidRDefault="00E57E44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Naziv vjerovnika</w:t>
            </w:r>
          </w:p>
        </w:tc>
        <w:tc>
          <w:tcPr>
            <w:tcW w:w="21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D5610" w:rsidR="00E57E44" w:rsidP="00403FAE" w:rsidRDefault="00E57E44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Adresa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D5610" w:rsidR="00E57E44" w:rsidP="00403FAE" w:rsidRDefault="00E57E44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D5610" w:rsidR="00E57E44" w:rsidP="00403FAE" w:rsidRDefault="00E57E44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Ukupno prijavljeno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D5610" w:rsidR="00E57E44" w:rsidP="00403FAE" w:rsidRDefault="00E57E44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Utvrđeno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6D5610" w:rsidR="00E57E44" w:rsidP="00403FAE" w:rsidRDefault="00E57E44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Utvrđeno</w:t>
            </w:r>
            <w:r w:rsidRPr="006D5610">
              <w:rPr>
                <w:b/>
                <w:bCs/>
                <w:sz w:val="22"/>
                <w:szCs w:val="22"/>
              </w:rPr>
              <w:br/>
              <w:t>%</w:t>
            </w:r>
          </w:p>
        </w:tc>
        <w:tc>
          <w:tcPr>
            <w:tcW w:w="1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D5610" w:rsidR="00E57E44" w:rsidP="00403FAE" w:rsidRDefault="00E57E44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Osporeno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6D5610" w:rsidR="00E57E44" w:rsidP="00403FAE" w:rsidRDefault="00E57E44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Osporeno</w:t>
            </w:r>
            <w:r w:rsidRPr="006D5610">
              <w:rPr>
                <w:b/>
                <w:bCs/>
                <w:sz w:val="22"/>
                <w:szCs w:val="22"/>
              </w:rPr>
              <w:br/>
              <w:t>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D5610" w:rsidR="00E57E44" w:rsidP="00E80B85" w:rsidRDefault="00E57E44">
            <w:pPr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Osporavatelj</w:t>
            </w:r>
          </w:p>
        </w:tc>
      </w:tr>
      <w:tr w:rsidRPr="006D5610" w:rsidR="00A92DF7" w:rsidTr="00C80E78">
        <w:trPr>
          <w:trHeight w:val="3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A92DF7" w:rsidP="00E57E44" w:rsidRDefault="00A92DF7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A92DF7" w:rsidP="00C80E78" w:rsidRDefault="00C80E78">
            <w:pPr>
              <w:jc w:val="both"/>
              <w:rPr>
                <w:sz w:val="22"/>
                <w:szCs w:val="22"/>
              </w:rPr>
            </w:pPr>
            <w:r w:rsidRPr="000A45AE">
              <w:t>REPUBLIKA HRVATSKA, Ministarstvo financija, Porezna Uprava</w:t>
            </w:r>
            <w:r>
              <w:t>, Područni ured Pazin</w:t>
            </w:r>
          </w:p>
        </w:tc>
        <w:tc>
          <w:tcPr>
            <w:tcW w:w="21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A92DF7" w:rsidP="00E57E44" w:rsidRDefault="00A92DF7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A92DF7" w:rsidP="00E57E44" w:rsidRDefault="00C80E78">
            <w:pPr>
              <w:jc w:val="center"/>
              <w:rPr>
                <w:sz w:val="22"/>
                <w:szCs w:val="22"/>
              </w:rPr>
            </w:pPr>
            <w:r w:rsidRPr="000A45AE">
              <w:t>52634238587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A92DF7" w:rsidP="00E57E44" w:rsidRDefault="00C80E78">
            <w:pPr>
              <w:jc w:val="center"/>
              <w:rPr>
                <w:sz w:val="22"/>
                <w:szCs w:val="22"/>
              </w:rPr>
            </w:pPr>
            <w:r w:rsidRPr="000A45AE">
              <w:t>1.042.569,92 kn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A92DF7" w:rsidP="00C83613" w:rsidRDefault="00C80E78">
            <w:pPr>
              <w:jc w:val="center"/>
              <w:rPr>
                <w:sz w:val="22"/>
                <w:szCs w:val="22"/>
              </w:rPr>
            </w:pPr>
            <w:r w:rsidRPr="000A45AE">
              <w:t>1.042.569,92 kn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A92DF7" w:rsidP="00D20B5C" w:rsidRDefault="00A92DF7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w="1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A92DF7" w:rsidP="00D20B5C" w:rsidRDefault="00A92DF7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 kn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A92DF7" w:rsidP="00D20B5C" w:rsidRDefault="00A92DF7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A92DF7" w:rsidP="00E57E44" w:rsidRDefault="00A92DF7">
            <w:pPr>
              <w:rPr>
                <w:sz w:val="22"/>
                <w:szCs w:val="22"/>
              </w:rPr>
            </w:pPr>
          </w:p>
        </w:tc>
      </w:tr>
      <w:tr w:rsidRPr="006D5610" w:rsidR="00D54D0C" w:rsidTr="00C80E78">
        <w:trPr>
          <w:trHeight w:val="3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D54D0C" w:rsidP="00E57E44" w:rsidRDefault="00D54D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7D3299" w:rsidR="00D54D0C" w:rsidP="00C80E78" w:rsidRDefault="00C80E78">
            <w:pPr>
              <w:jc w:val="both"/>
            </w:pPr>
            <w:r>
              <w:t>VANDA ŠKABIĆ</w:t>
            </w:r>
          </w:p>
        </w:tc>
        <w:tc>
          <w:tcPr>
            <w:tcW w:w="21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="00D54D0C" w:rsidP="00E57E44" w:rsidRDefault="00C80E78">
            <w:r w:rsidRPr="000A45AE">
              <w:t>Poreč, Rovinjska 27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7D3299" w:rsidR="00D54D0C" w:rsidP="00E57E44" w:rsidRDefault="00C80E78">
            <w:pPr>
              <w:jc w:val="center"/>
            </w:pPr>
            <w:r w:rsidRPr="000A45AE">
              <w:t>28624762567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7D3299" w:rsidR="00D54D0C" w:rsidP="00E57E44" w:rsidRDefault="00C80E78">
            <w:pPr>
              <w:jc w:val="center"/>
            </w:pPr>
            <w:r w:rsidRPr="000A45AE">
              <w:t>49.613,05 kn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7D3299" w:rsidR="00D54D0C" w:rsidP="00C83613" w:rsidRDefault="00C80E78">
            <w:pPr>
              <w:jc w:val="center"/>
            </w:pPr>
            <w:r w:rsidRPr="000A45AE">
              <w:t>49.613,05 kn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D54D0C" w:rsidP="00D20B5C" w:rsidRDefault="00D54D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D54D0C" w:rsidP="00D54D0C" w:rsidRDefault="00D54D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D54D0C" w:rsidP="00D20B5C" w:rsidRDefault="00D54D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D54D0C" w:rsidP="00E57E44" w:rsidRDefault="00D54D0C">
            <w:pPr>
              <w:rPr>
                <w:sz w:val="22"/>
                <w:szCs w:val="22"/>
              </w:rPr>
            </w:pPr>
          </w:p>
        </w:tc>
      </w:tr>
      <w:tr w:rsidRPr="006D5610" w:rsidR="00D54D0C" w:rsidTr="00C80E78">
        <w:trPr>
          <w:trHeight w:val="3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D54D0C" w:rsidP="00E57E44" w:rsidRDefault="00D54D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C80E78" w:rsidP="00C80E78" w:rsidRDefault="00C80E78">
            <w:pPr>
              <w:jc w:val="both"/>
            </w:pPr>
            <w:r>
              <w:t>DAMIR KLUNIĆ</w:t>
            </w:r>
          </w:p>
          <w:p w:rsidRPr="007D3299" w:rsidR="00D54D0C" w:rsidP="00D54D0C" w:rsidRDefault="00D54D0C"/>
        </w:tc>
        <w:tc>
          <w:tcPr>
            <w:tcW w:w="21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="00D54D0C" w:rsidP="00E57E44" w:rsidRDefault="00C80E78">
            <w:r w:rsidRPr="000A45AE">
              <w:t>Ližnjan, Ližnjan 117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7D3299" w:rsidR="00D54D0C" w:rsidP="00E57E44" w:rsidRDefault="00C80E78">
            <w:pPr>
              <w:jc w:val="center"/>
            </w:pPr>
            <w:r w:rsidRPr="000A45AE">
              <w:t>00229536583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7D3299" w:rsidR="00D54D0C" w:rsidP="00E57E44" w:rsidRDefault="00C80E78">
            <w:pPr>
              <w:jc w:val="center"/>
            </w:pPr>
            <w:r w:rsidRPr="000A45AE">
              <w:t>12.886,80 kn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7D3299" w:rsidR="00D54D0C" w:rsidP="00C83613" w:rsidRDefault="00C80E78">
            <w:pPr>
              <w:jc w:val="center"/>
            </w:pPr>
            <w:r w:rsidRPr="000A45AE">
              <w:t>12.886,80 kn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D54D0C" w:rsidP="00D20B5C" w:rsidRDefault="00D54D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D54D0C" w:rsidP="00D20B5C" w:rsidRDefault="00D54D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D54D0C" w:rsidP="00D20B5C" w:rsidRDefault="00D54D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D54D0C" w:rsidP="00E57E44" w:rsidRDefault="00D54D0C">
            <w:pPr>
              <w:rPr>
                <w:sz w:val="22"/>
                <w:szCs w:val="22"/>
              </w:rPr>
            </w:pPr>
          </w:p>
        </w:tc>
      </w:tr>
      <w:tr w:rsidRPr="006D5610" w:rsidR="00C80E78" w:rsidTr="00C80E78">
        <w:trPr>
          <w:trHeight w:val="3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="00C80E78" w:rsidP="00C80E78" w:rsidRDefault="00C80E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="00C80E78" w:rsidP="00C80E78" w:rsidRDefault="00C80E78">
            <w:pPr>
              <w:jc w:val="both"/>
            </w:pPr>
            <w:r>
              <w:t>MARKO RUTAR</w:t>
            </w:r>
          </w:p>
        </w:tc>
        <w:tc>
          <w:tcPr>
            <w:tcW w:w="21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C80E78" w:rsidP="00C80E78" w:rsidRDefault="00C80E78">
            <w:r w:rsidRPr="000A45AE">
              <w:t>Mošćenička draga, Mošćenice 3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C80E78" w:rsidP="00C80E78" w:rsidRDefault="00C80E78">
            <w:pPr>
              <w:jc w:val="center"/>
            </w:pPr>
            <w:r w:rsidRPr="000A45AE">
              <w:t>11712862261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C80E78" w:rsidP="00C80E78" w:rsidRDefault="00C80E78">
            <w:pPr>
              <w:jc w:val="center"/>
            </w:pPr>
            <w:r w:rsidRPr="000A45AE">
              <w:t>2.395,65 kn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C80E78" w:rsidP="00C80E78" w:rsidRDefault="00C80E78">
            <w:pPr>
              <w:jc w:val="center"/>
            </w:pPr>
            <w:r w:rsidRPr="000A45AE">
              <w:t>2.395,65 kn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C80E78" w:rsidP="00C80E78" w:rsidRDefault="00C80E78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w="1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C80E78" w:rsidP="00C80E78" w:rsidRDefault="00C80E78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 kn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C80E78" w:rsidP="00C80E78" w:rsidRDefault="00C80E78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C80E78" w:rsidP="00C80E78" w:rsidRDefault="00C80E78">
            <w:pPr>
              <w:rPr>
                <w:sz w:val="22"/>
                <w:szCs w:val="22"/>
              </w:rPr>
            </w:pPr>
          </w:p>
        </w:tc>
      </w:tr>
      <w:tr w:rsidRPr="006D5610" w:rsidR="00C80E78" w:rsidTr="00C80E78">
        <w:trPr>
          <w:trHeight w:val="3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="00C80E78" w:rsidP="00C80E78" w:rsidRDefault="00C80E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="00C80E78" w:rsidP="00C80E78" w:rsidRDefault="00C80E78">
            <w:pPr>
              <w:jc w:val="both"/>
            </w:pPr>
            <w:r w:rsidRPr="000A45AE">
              <w:t xml:space="preserve">RAJKO PARADŽINOVIĆ ŠIŠA </w:t>
            </w:r>
          </w:p>
        </w:tc>
        <w:tc>
          <w:tcPr>
            <w:tcW w:w="21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C80E78" w:rsidP="00C80E78" w:rsidRDefault="00C80E78">
            <w:r w:rsidRPr="000A45AE">
              <w:t>Ližnjan, Valtura 117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C80E78" w:rsidP="00C80E78" w:rsidRDefault="00C80E78">
            <w:pPr>
              <w:jc w:val="center"/>
            </w:pPr>
            <w:r w:rsidRPr="000A45AE">
              <w:t>04010859821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C80E78" w:rsidP="00C80E78" w:rsidRDefault="00C80E78">
            <w:pPr>
              <w:jc w:val="center"/>
            </w:pPr>
            <w:r w:rsidRPr="000A45AE">
              <w:t>8.405,90 kn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C80E78" w:rsidP="00C80E78" w:rsidRDefault="00C80E78">
            <w:pPr>
              <w:jc w:val="center"/>
            </w:pPr>
            <w:r w:rsidRPr="000A45AE">
              <w:t>8.405,90 kn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C80E78" w:rsidP="00C80E78" w:rsidRDefault="00C80E78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w="1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C80E78" w:rsidP="00C80E78" w:rsidRDefault="00C80E78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 kn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C80E78" w:rsidP="00C80E78" w:rsidRDefault="00C80E78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C80E78" w:rsidP="00C80E78" w:rsidRDefault="00C80E78">
            <w:pPr>
              <w:rPr>
                <w:sz w:val="22"/>
                <w:szCs w:val="22"/>
              </w:rPr>
            </w:pPr>
          </w:p>
        </w:tc>
      </w:tr>
      <w:tr w:rsidRPr="006D5610" w:rsidR="00C80E78" w:rsidTr="00C80E78">
        <w:trPr>
          <w:trHeight w:val="3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="00C80E78" w:rsidP="00C80E78" w:rsidRDefault="00C80E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="00C80E78" w:rsidP="00C80E78" w:rsidRDefault="00C80E78">
            <w:pPr>
              <w:jc w:val="both"/>
            </w:pPr>
            <w:r w:rsidRPr="000A45AE">
              <w:t>IVAN DEAN RADOVAN</w:t>
            </w:r>
          </w:p>
        </w:tc>
        <w:tc>
          <w:tcPr>
            <w:tcW w:w="21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C80E78" w:rsidP="00C80E78" w:rsidRDefault="00C80E78">
            <w:r w:rsidRPr="000A45AE">
              <w:t>Rovinj, Gripole 62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C80E78" w:rsidP="00C80E78" w:rsidRDefault="00C80E78">
            <w:pPr>
              <w:jc w:val="center"/>
            </w:pPr>
            <w:r w:rsidRPr="000A45AE">
              <w:t>96386207922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C80E78" w:rsidP="00C80E78" w:rsidRDefault="00C80E78">
            <w:pPr>
              <w:jc w:val="center"/>
            </w:pPr>
            <w:r w:rsidRPr="000A45AE">
              <w:t>23.585,05 kn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C80E78" w:rsidP="00C80E78" w:rsidRDefault="00C80E78">
            <w:pPr>
              <w:jc w:val="center"/>
            </w:pPr>
            <w:r w:rsidRPr="000A45AE">
              <w:t>23.585,05 kn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C80E78" w:rsidP="00C80E78" w:rsidRDefault="00C80E78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w="1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C80E78" w:rsidP="00C80E78" w:rsidRDefault="00C80E78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 kn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C80E78" w:rsidP="00C80E78" w:rsidRDefault="00C80E78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C80E78" w:rsidP="00C80E78" w:rsidRDefault="00C80E78">
            <w:pPr>
              <w:rPr>
                <w:sz w:val="22"/>
                <w:szCs w:val="22"/>
              </w:rPr>
            </w:pPr>
          </w:p>
        </w:tc>
      </w:tr>
      <w:tr w:rsidRPr="006D5610" w:rsidR="00C80E78" w:rsidTr="00C80E78">
        <w:trPr>
          <w:trHeight w:val="3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="00C80E78" w:rsidP="00C80E78" w:rsidRDefault="00C80E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="00C80E78" w:rsidP="00C80E78" w:rsidRDefault="00C80E78">
            <w:pPr>
              <w:jc w:val="both"/>
            </w:pPr>
            <w:r>
              <w:t>ĐANKARLO MRZLIĆ</w:t>
            </w:r>
          </w:p>
        </w:tc>
        <w:tc>
          <w:tcPr>
            <w:tcW w:w="21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C80E78" w:rsidP="00C80E78" w:rsidRDefault="00C80E78">
            <w:r w:rsidRPr="000A45AE">
              <w:t>Plomin, Plomin 78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C80E78" w:rsidP="00C80E78" w:rsidRDefault="00C80E78">
            <w:pPr>
              <w:jc w:val="center"/>
            </w:pPr>
            <w:r w:rsidRPr="000A45AE">
              <w:t>44363297520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C80E78" w:rsidP="00C80E78" w:rsidRDefault="00C80E78">
            <w:pPr>
              <w:jc w:val="center"/>
            </w:pPr>
            <w:r w:rsidRPr="000A45AE">
              <w:t>45.036,46 kn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C80E78" w:rsidP="00C80E78" w:rsidRDefault="00C80E78">
            <w:pPr>
              <w:jc w:val="center"/>
            </w:pPr>
            <w:r w:rsidRPr="000A45AE">
              <w:t>45.036,46 kn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C80E78" w:rsidP="00C80E78" w:rsidRDefault="00C80E78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w="1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C80E78" w:rsidP="00C80E78" w:rsidRDefault="00C80E78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 kn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C80E78" w:rsidP="00C80E78" w:rsidRDefault="00C80E78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C80E78" w:rsidP="00C80E78" w:rsidRDefault="00C80E78">
            <w:pPr>
              <w:rPr>
                <w:sz w:val="22"/>
                <w:szCs w:val="22"/>
              </w:rPr>
            </w:pPr>
          </w:p>
        </w:tc>
      </w:tr>
      <w:tr w:rsidRPr="006D5610" w:rsidR="00C80E78" w:rsidTr="00C80E78">
        <w:trPr>
          <w:trHeight w:val="3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="00C80E78" w:rsidP="00C80E78" w:rsidRDefault="00C80E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="00C80E78" w:rsidP="00C80E78" w:rsidRDefault="00C80E78">
            <w:pPr>
              <w:jc w:val="both"/>
            </w:pPr>
            <w:r w:rsidRPr="000A45AE">
              <w:t>MILOVAN VIDIĆ</w:t>
            </w:r>
          </w:p>
        </w:tc>
        <w:tc>
          <w:tcPr>
            <w:tcW w:w="21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C80E78" w:rsidP="00C80E78" w:rsidRDefault="00C80E78">
            <w:r w:rsidRPr="000A45AE">
              <w:t>Fažana, Put sv. Elizeja 21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C80E78" w:rsidP="00C80E78" w:rsidRDefault="00C80E78">
            <w:pPr>
              <w:jc w:val="center"/>
            </w:pPr>
            <w:r w:rsidRPr="000A45AE">
              <w:t>29153009256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C80E78" w:rsidP="00C80E78" w:rsidRDefault="00C80E78">
            <w:pPr>
              <w:jc w:val="center"/>
            </w:pPr>
            <w:r w:rsidRPr="000A45AE">
              <w:t>73.164,32 kn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C80E78" w:rsidP="00C80E78" w:rsidRDefault="00C80E78">
            <w:pPr>
              <w:jc w:val="center"/>
            </w:pPr>
            <w:r w:rsidRPr="000A45AE">
              <w:t>73.164,32 kn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C80E78" w:rsidP="00C80E78" w:rsidRDefault="00C80E78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w="1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C80E78" w:rsidP="00C80E78" w:rsidRDefault="00C80E78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 kn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C80E78" w:rsidP="00C80E78" w:rsidRDefault="00C80E78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C80E78" w:rsidP="00C80E78" w:rsidRDefault="00C80E78">
            <w:pPr>
              <w:rPr>
                <w:sz w:val="22"/>
                <w:szCs w:val="22"/>
              </w:rPr>
            </w:pPr>
          </w:p>
        </w:tc>
      </w:tr>
      <w:tr w:rsidRPr="006D5610" w:rsidR="00C80E78" w:rsidTr="00C80E78">
        <w:trPr>
          <w:trHeight w:val="3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="00C80E78" w:rsidP="00C80E78" w:rsidRDefault="00C80E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="00C80E78" w:rsidP="00C80E78" w:rsidRDefault="00C80E78">
            <w:pPr>
              <w:jc w:val="both"/>
            </w:pPr>
            <w:r w:rsidRPr="000A45AE">
              <w:t xml:space="preserve">KREŠO VUJICA </w:t>
            </w:r>
          </w:p>
        </w:tc>
        <w:tc>
          <w:tcPr>
            <w:tcW w:w="21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C80E78" w:rsidP="00C80E78" w:rsidRDefault="00C80E78">
            <w:r w:rsidRPr="000A45AE">
              <w:t>Pula, Negrijeva 1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C80E78" w:rsidP="00C80E78" w:rsidRDefault="00C80E78">
            <w:pPr>
              <w:jc w:val="center"/>
            </w:pPr>
            <w:r w:rsidRPr="000A45AE">
              <w:t>66262886807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C80E78" w:rsidP="00C80E78" w:rsidRDefault="00C80E78">
            <w:pPr>
              <w:jc w:val="center"/>
            </w:pPr>
            <w:r w:rsidRPr="000A45AE">
              <w:t>36.602,70 kn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C80E78" w:rsidP="00C80E78" w:rsidRDefault="00C80E78">
            <w:pPr>
              <w:jc w:val="center"/>
            </w:pPr>
            <w:r w:rsidRPr="000A45AE">
              <w:t>36.602,70 kn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C80E78" w:rsidP="00C80E78" w:rsidRDefault="00C80E78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w="1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C80E78" w:rsidP="00C80E78" w:rsidRDefault="00C80E78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 kn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C80E78" w:rsidP="00C80E78" w:rsidRDefault="00C80E78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C80E78" w:rsidP="00C80E78" w:rsidRDefault="00C80E78">
            <w:pPr>
              <w:rPr>
                <w:sz w:val="22"/>
                <w:szCs w:val="22"/>
              </w:rPr>
            </w:pPr>
          </w:p>
        </w:tc>
      </w:tr>
      <w:tr w:rsidRPr="006D5610" w:rsidR="00C80E78" w:rsidTr="00C80E78">
        <w:trPr>
          <w:trHeight w:val="3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="00C80E78" w:rsidP="00C80E78" w:rsidRDefault="00C80E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="00C80E78" w:rsidP="00C80E78" w:rsidRDefault="00C80E78">
            <w:pPr>
              <w:jc w:val="both"/>
            </w:pPr>
            <w:r w:rsidRPr="000A45AE">
              <w:t xml:space="preserve">VIŠNJA ŠIMIĆ </w:t>
            </w:r>
          </w:p>
        </w:tc>
        <w:tc>
          <w:tcPr>
            <w:tcW w:w="21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C80E78" w:rsidP="00C80E78" w:rsidRDefault="00C80E78">
            <w:r w:rsidRPr="000A45AE">
              <w:t>Fažana, Valbandon, Kamelija 9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C80E78" w:rsidP="00C80E78" w:rsidRDefault="00C80E78">
            <w:pPr>
              <w:jc w:val="center"/>
            </w:pPr>
            <w:r w:rsidRPr="000A45AE">
              <w:t>70210064373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C80E78" w:rsidP="00C80E78" w:rsidRDefault="00C80E78">
            <w:pPr>
              <w:jc w:val="center"/>
            </w:pPr>
            <w:r w:rsidRPr="000A45AE">
              <w:t>73.264,24 kn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C80E78" w:rsidP="00C80E78" w:rsidRDefault="00C80E78">
            <w:pPr>
              <w:jc w:val="center"/>
            </w:pPr>
            <w:r w:rsidRPr="000A45AE">
              <w:t>73.264,24 kn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C80E78" w:rsidP="00C80E78" w:rsidRDefault="00C80E78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w="1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C80E78" w:rsidP="00C80E78" w:rsidRDefault="00C80E78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 kn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C80E78" w:rsidP="00C80E78" w:rsidRDefault="00C80E78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C80E78" w:rsidP="00C80E78" w:rsidRDefault="00C80E78">
            <w:pPr>
              <w:rPr>
                <w:sz w:val="22"/>
                <w:szCs w:val="22"/>
              </w:rPr>
            </w:pPr>
          </w:p>
        </w:tc>
      </w:tr>
      <w:tr w:rsidRPr="006D5610" w:rsidR="00C80E78" w:rsidTr="00C80E78">
        <w:trPr>
          <w:trHeight w:val="3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="00C80E78" w:rsidP="00C80E78" w:rsidRDefault="00C80E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="00C80E78" w:rsidP="00C80E78" w:rsidRDefault="00C80E78">
            <w:pPr>
              <w:jc w:val="both"/>
            </w:pPr>
            <w:r w:rsidRPr="000A45AE">
              <w:t>VEDRANA LAZIĆ</w:t>
            </w:r>
          </w:p>
        </w:tc>
        <w:tc>
          <w:tcPr>
            <w:tcW w:w="21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C80E78" w:rsidP="00C80E78" w:rsidRDefault="00C80E78">
            <w:r w:rsidRPr="000A45AE">
              <w:t>Pula, N. V. Jože 16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C80E78" w:rsidP="00C80E78" w:rsidRDefault="00C80E78">
            <w:pPr>
              <w:jc w:val="center"/>
            </w:pPr>
            <w:r w:rsidRPr="000A45AE">
              <w:t>71112200587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C80E78" w:rsidP="007F58D4" w:rsidRDefault="00C80E78">
            <w:pPr>
              <w:jc w:val="center"/>
            </w:pPr>
            <w:r w:rsidRPr="000A45AE">
              <w:t>96.</w:t>
            </w:r>
            <w:r w:rsidR="007F58D4">
              <w:t>245,93</w:t>
            </w:r>
            <w:r w:rsidRPr="000A45AE">
              <w:t xml:space="preserve"> kn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C80E78" w:rsidP="007F58D4" w:rsidRDefault="00C80E78">
            <w:pPr>
              <w:jc w:val="center"/>
            </w:pPr>
            <w:r w:rsidRPr="000A45AE">
              <w:t>96.</w:t>
            </w:r>
            <w:r w:rsidR="007F58D4">
              <w:t>245,93</w:t>
            </w:r>
            <w:r w:rsidRPr="000A45AE">
              <w:t xml:space="preserve"> kn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C80E78" w:rsidP="00C80E78" w:rsidRDefault="00C80E78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w="1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C80E78" w:rsidP="00C80E78" w:rsidRDefault="00C80E78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 kn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C80E78" w:rsidP="00C80E78" w:rsidRDefault="00C80E78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C80E78" w:rsidP="00C80E78" w:rsidRDefault="00C80E78">
            <w:pPr>
              <w:rPr>
                <w:sz w:val="22"/>
                <w:szCs w:val="22"/>
              </w:rPr>
            </w:pPr>
          </w:p>
        </w:tc>
      </w:tr>
      <w:tr w:rsidRPr="00C55F49" w:rsidR="00A92DF7" w:rsidTr="00C80E78">
        <w:trPr>
          <w:trHeight w:val="300"/>
        </w:trPr>
        <w:tc>
          <w:tcPr>
            <w:tcW w:w="66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C55F49" w:rsidR="00A92DF7" w:rsidP="00E57E44" w:rsidRDefault="00A92DF7">
            <w:pPr>
              <w:jc w:val="center"/>
              <w:rPr>
                <w:b/>
                <w:bCs/>
                <w:sz w:val="22"/>
                <w:szCs w:val="22"/>
              </w:rPr>
            </w:pPr>
            <w:r w:rsidRPr="00C55F49">
              <w:rPr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55F49" w:rsidR="00A92DF7" w:rsidP="00C83613" w:rsidRDefault="00C80E7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1.463.770,02 kn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55F49" w:rsidR="00A92DF7" w:rsidP="00C83613" w:rsidRDefault="00C80E7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1.463.770,02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55F49" w:rsidR="00A92DF7" w:rsidP="00E57E44" w:rsidRDefault="00A92DF7">
            <w:pPr>
              <w:jc w:val="center"/>
              <w:rPr>
                <w:b/>
                <w:bCs/>
                <w:sz w:val="22"/>
                <w:szCs w:val="22"/>
              </w:rPr>
            </w:pPr>
            <w:r w:rsidRPr="00C55F49">
              <w:rPr>
                <w:b/>
                <w:bCs/>
                <w:sz w:val="22"/>
                <w:szCs w:val="22"/>
              </w:rPr>
              <w:t>100%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55F49" w:rsidR="00A92DF7" w:rsidP="00E57E44" w:rsidRDefault="00A92DF7">
            <w:pPr>
              <w:jc w:val="center"/>
              <w:rPr>
                <w:b/>
                <w:bCs/>
                <w:sz w:val="22"/>
                <w:szCs w:val="22"/>
              </w:rPr>
            </w:pPr>
            <w:r w:rsidRPr="00C55F49">
              <w:rPr>
                <w:b/>
                <w:bCs/>
                <w:sz w:val="22"/>
                <w:szCs w:val="22"/>
              </w:rPr>
              <w:t>0,00 kn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55F49" w:rsidR="00A92DF7" w:rsidP="00EB0D55" w:rsidRDefault="00A92DF7">
            <w:pPr>
              <w:jc w:val="center"/>
              <w:rPr>
                <w:b/>
                <w:bCs/>
                <w:sz w:val="22"/>
                <w:szCs w:val="22"/>
              </w:rPr>
            </w:pPr>
            <w:r w:rsidRPr="00C55F49">
              <w:rPr>
                <w:b/>
                <w:bCs/>
                <w:sz w:val="22"/>
                <w:szCs w:val="22"/>
              </w:rPr>
              <w:t>0%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55F49" w:rsidR="00A92DF7" w:rsidP="00E57E44" w:rsidRDefault="00A92DF7">
            <w:pPr>
              <w:rPr>
                <w:b/>
                <w:bCs/>
                <w:sz w:val="22"/>
                <w:szCs w:val="22"/>
              </w:rPr>
            </w:pPr>
            <w:r w:rsidRPr="00C55F49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:rsidRPr="006D5610" w:rsidR="00E57E44" w:rsidP="00E57E44" w:rsidRDefault="00E57E44">
      <w:pPr>
        <w:jc w:val="center"/>
        <w:rPr>
          <w:b/>
          <w:bCs/>
          <w:sz w:val="22"/>
          <w:szCs w:val="22"/>
        </w:rPr>
      </w:pPr>
    </w:p>
    <w:tbl>
      <w:tblPr>
        <w:tblW w:w="16097" w:type="dxa"/>
        <w:tblInd w:w="-963" w:type="dxa"/>
        <w:tblLayout w:type="fixed"/>
        <w:tblLook w:firstRow="1" w:lastRow="0" w:firstColumn="1" w:lastColumn="0" w:noHBand="0" w:noVBand="1" w:val="04A0"/>
      </w:tblPr>
      <w:tblGrid>
        <w:gridCol w:w="689"/>
        <w:gridCol w:w="2079"/>
        <w:gridCol w:w="2272"/>
        <w:gridCol w:w="1560"/>
        <w:gridCol w:w="2126"/>
        <w:gridCol w:w="2125"/>
        <w:gridCol w:w="992"/>
        <w:gridCol w:w="1844"/>
        <w:gridCol w:w="794"/>
        <w:gridCol w:w="1616"/>
      </w:tblGrid>
      <w:tr w:rsidRPr="006D5610" w:rsidR="00A92DF7" w:rsidTr="00C83613">
        <w:trPr>
          <w:trHeight w:val="420"/>
        </w:trPr>
        <w:tc>
          <w:tcPr>
            <w:tcW w:w="16097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7C7" w:rsidP="00C83613" w:rsidRDefault="006907C7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FF7582" w:rsidP="00C83613" w:rsidRDefault="00FF758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Pr="006D5610" w:rsidR="006907C7" w:rsidP="00D54D0C" w:rsidRDefault="00A92DF7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TABLICA PRIJAVLJENIH TRAŽBINA</w:t>
            </w:r>
            <w:r w:rsidRPr="006D5610">
              <w:rPr>
                <w:b/>
                <w:bCs/>
                <w:sz w:val="22"/>
                <w:szCs w:val="22"/>
              </w:rPr>
              <w:br/>
            </w:r>
          </w:p>
          <w:p w:rsidRPr="006D5610" w:rsidR="00A92DF7" w:rsidP="006907C7" w:rsidRDefault="00A92DF7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- VJEROVNICI DRUGOG VIŠEG ISPLATNOG REDA -</w:t>
            </w:r>
          </w:p>
        </w:tc>
      </w:tr>
      <w:tr w:rsidRPr="006D5610" w:rsidR="00A92DF7" w:rsidTr="00C83613">
        <w:trPr>
          <w:trHeight w:val="517"/>
        </w:trPr>
        <w:tc>
          <w:tcPr>
            <w:tcW w:w="16097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6D5610" w:rsidR="00A92DF7" w:rsidP="00C83613" w:rsidRDefault="00A92DF7">
            <w:pPr>
              <w:rPr>
                <w:b/>
                <w:bCs/>
                <w:sz w:val="22"/>
                <w:szCs w:val="22"/>
              </w:rPr>
            </w:pPr>
          </w:p>
        </w:tc>
      </w:tr>
      <w:tr w:rsidRPr="006D5610" w:rsidR="00A92DF7" w:rsidTr="006D5610">
        <w:trPr>
          <w:trHeight w:val="480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D5610" w:rsidR="00A92DF7" w:rsidP="00C83613" w:rsidRDefault="00A92DF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D5610" w:rsidR="00A92DF7" w:rsidP="00C83613" w:rsidRDefault="00A92DF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D5610" w:rsidR="00A92DF7" w:rsidP="00C83613" w:rsidRDefault="00A92DF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D5610" w:rsidR="00A92DF7" w:rsidP="00C83613" w:rsidRDefault="00A92DF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D5610" w:rsidR="00A92DF7" w:rsidP="00C83613" w:rsidRDefault="00A92DF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D5610" w:rsidR="00A92DF7" w:rsidP="00C83613" w:rsidRDefault="00A92DF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D5610" w:rsidR="00A92DF7" w:rsidP="00C83613" w:rsidRDefault="00A92DF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D5610" w:rsidR="00A92DF7" w:rsidP="00C83613" w:rsidRDefault="00A92DF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D5610" w:rsidR="00A92DF7" w:rsidP="00C83613" w:rsidRDefault="00A92DF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D5610" w:rsidR="00A92DF7" w:rsidP="00C83613" w:rsidRDefault="00A92DF7">
            <w:pPr>
              <w:rPr>
                <w:b/>
                <w:bCs/>
                <w:sz w:val="22"/>
                <w:szCs w:val="22"/>
              </w:rPr>
            </w:pPr>
          </w:p>
        </w:tc>
      </w:tr>
      <w:tr w:rsidRPr="006D5610" w:rsidR="00A92DF7" w:rsidTr="006D5610">
        <w:trPr>
          <w:trHeight w:val="6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D5610" w:rsidR="00A92DF7" w:rsidP="00C83613" w:rsidRDefault="00A92DF7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R.br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D5610" w:rsidR="00A92DF7" w:rsidP="00C83613" w:rsidRDefault="00A92DF7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Naziv vjerovnika</w:t>
            </w:r>
          </w:p>
        </w:tc>
        <w:tc>
          <w:tcPr>
            <w:tcW w:w="2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D5610" w:rsidR="00A92DF7" w:rsidP="00C83613" w:rsidRDefault="00A92DF7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Adresa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D5610" w:rsidR="00A92DF7" w:rsidP="00C83613" w:rsidRDefault="00A92DF7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D5610" w:rsidR="00A92DF7" w:rsidP="00C83613" w:rsidRDefault="00A92DF7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Ukupno prijavljeno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D5610" w:rsidR="00A92DF7" w:rsidP="00C83613" w:rsidRDefault="00A92DF7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Utvrđeno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6D5610" w:rsidR="00A92DF7" w:rsidP="00C83613" w:rsidRDefault="00A92DF7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Utvrđeno</w:t>
            </w:r>
            <w:r w:rsidRPr="006D5610">
              <w:rPr>
                <w:b/>
                <w:bCs/>
                <w:sz w:val="22"/>
                <w:szCs w:val="22"/>
              </w:rPr>
              <w:br/>
              <w:t>%</w:t>
            </w: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D5610" w:rsidR="00A92DF7" w:rsidP="00C83613" w:rsidRDefault="00A92DF7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Osporeno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6D5610" w:rsidR="00A92DF7" w:rsidP="00C83613" w:rsidRDefault="00A92DF7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Osporeno</w:t>
            </w:r>
            <w:r w:rsidRPr="006D5610">
              <w:rPr>
                <w:b/>
                <w:bCs/>
                <w:sz w:val="22"/>
                <w:szCs w:val="22"/>
              </w:rPr>
              <w:br/>
              <w:t>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D5610" w:rsidR="00A92DF7" w:rsidP="00A25404" w:rsidRDefault="00A92DF7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Osporavatelj</w:t>
            </w:r>
          </w:p>
        </w:tc>
      </w:tr>
      <w:tr w:rsidRPr="006D5610" w:rsidR="00A92DF7" w:rsidTr="006D5610">
        <w:trPr>
          <w:trHeight w:val="300"/>
        </w:trPr>
        <w:tc>
          <w:tcPr>
            <w:tcW w:w="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D5610" w:rsidR="00A92DF7" w:rsidP="00C83613" w:rsidRDefault="00A92DF7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</w:t>
            </w:r>
          </w:p>
        </w:tc>
        <w:tc>
          <w:tcPr>
            <w:tcW w:w="2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D5610" w:rsidR="006907C7" w:rsidP="00A41C6B" w:rsidRDefault="00A41C6B">
            <w:pPr>
              <w:jc w:val="both"/>
              <w:rPr>
                <w:sz w:val="22"/>
                <w:szCs w:val="22"/>
              </w:rPr>
            </w:pPr>
            <w:r w:rsidRPr="000A45AE">
              <w:t xml:space="preserve">REPUBLIKA HRVATSKA, Ministarstvo financija, Porezna </w:t>
            </w:r>
            <w:r>
              <w:t xml:space="preserve">UPRAVA, </w:t>
            </w:r>
            <w:r>
              <w:lastRenderedPageBreak/>
              <w:t>Područni ured Pazin</w:t>
            </w:r>
          </w:p>
        </w:tc>
        <w:tc>
          <w:tcPr>
            <w:tcW w:w="2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D5610" w:rsidR="00A92DF7" w:rsidP="00C83613" w:rsidRDefault="00A92DF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D5610" w:rsidR="00A92DF7" w:rsidP="00C83613" w:rsidRDefault="00A41C6B">
            <w:pPr>
              <w:jc w:val="center"/>
              <w:rPr>
                <w:sz w:val="22"/>
                <w:szCs w:val="22"/>
              </w:rPr>
            </w:pPr>
            <w:r w:rsidRPr="000A45AE">
              <w:t>52634238587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D5610" w:rsidR="00A92DF7" w:rsidP="006907C7" w:rsidRDefault="00A41C6B">
            <w:pPr>
              <w:jc w:val="center"/>
              <w:rPr>
                <w:sz w:val="22"/>
                <w:szCs w:val="22"/>
              </w:rPr>
            </w:pPr>
            <w:r w:rsidRPr="000A45AE">
              <w:t>1.829.511,93 kn</w:t>
            </w:r>
          </w:p>
        </w:tc>
        <w:tc>
          <w:tcPr>
            <w:tcW w:w="2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D5610" w:rsidR="00A92DF7" w:rsidP="006907C7" w:rsidRDefault="00A41C6B">
            <w:pPr>
              <w:jc w:val="center"/>
              <w:rPr>
                <w:sz w:val="22"/>
                <w:szCs w:val="22"/>
              </w:rPr>
            </w:pPr>
            <w:r w:rsidRPr="000A45AE">
              <w:t>1.829.511,93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D5610" w:rsidR="00A92DF7" w:rsidP="00C83613" w:rsidRDefault="00A92DF7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D5610" w:rsidR="00A92DF7" w:rsidP="00C83613" w:rsidRDefault="00A92DF7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</w:t>
            </w:r>
            <w:r w:rsidR="009D4D39">
              <w:rPr>
                <w:sz w:val="22"/>
                <w:szCs w:val="22"/>
              </w:rPr>
              <w:t xml:space="preserve"> kn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D5610" w:rsidR="00A92DF7" w:rsidP="00C83613" w:rsidRDefault="00A92DF7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D5610" w:rsidR="00A92DF7" w:rsidP="00A25404" w:rsidRDefault="00A92DF7">
            <w:pPr>
              <w:jc w:val="center"/>
              <w:rPr>
                <w:sz w:val="22"/>
                <w:szCs w:val="22"/>
              </w:rPr>
            </w:pPr>
          </w:p>
        </w:tc>
      </w:tr>
      <w:tr w:rsidRPr="006D5610" w:rsidR="00A92DF7" w:rsidTr="006D5610">
        <w:trPr>
          <w:trHeight w:val="3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A92DF7" w:rsidP="00C83613" w:rsidRDefault="00A92DF7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2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A92DF7" w:rsidP="00A41C6B" w:rsidRDefault="00A41C6B">
            <w:pPr>
              <w:rPr>
                <w:sz w:val="22"/>
                <w:szCs w:val="22"/>
              </w:rPr>
            </w:pPr>
            <w:r w:rsidRPr="000A45AE">
              <w:t>OTIS DIZALA d.o.o.</w:t>
            </w:r>
          </w:p>
        </w:tc>
        <w:tc>
          <w:tcPr>
            <w:tcW w:w="2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A92DF7" w:rsidP="00C83613" w:rsidRDefault="00A41C6B">
            <w:pPr>
              <w:rPr>
                <w:sz w:val="22"/>
                <w:szCs w:val="22"/>
              </w:rPr>
            </w:pPr>
            <w:r w:rsidRPr="000A45AE">
              <w:t>Zagreb, Prilaz V. Brajkovića 15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A92DF7" w:rsidP="00C83613" w:rsidRDefault="00A41C6B">
            <w:pPr>
              <w:jc w:val="center"/>
              <w:rPr>
                <w:sz w:val="22"/>
                <w:szCs w:val="22"/>
              </w:rPr>
            </w:pPr>
            <w:r w:rsidRPr="000A45AE">
              <w:t>76080865307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A92DF7" w:rsidP="00C83613" w:rsidRDefault="00A41C6B">
            <w:pPr>
              <w:jc w:val="center"/>
              <w:rPr>
                <w:sz w:val="22"/>
                <w:szCs w:val="22"/>
              </w:rPr>
            </w:pPr>
            <w:r w:rsidRPr="000A45AE">
              <w:t>975,00 kn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A92DF7" w:rsidP="00C83613" w:rsidRDefault="00A41C6B">
            <w:pPr>
              <w:jc w:val="center"/>
              <w:rPr>
                <w:sz w:val="22"/>
                <w:szCs w:val="22"/>
              </w:rPr>
            </w:pPr>
            <w:r w:rsidRPr="000A45AE">
              <w:t>975,00 kn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A92DF7" w:rsidP="00C83613" w:rsidRDefault="00A92DF7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A92DF7" w:rsidP="00C83613" w:rsidRDefault="00A92DF7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</w:t>
            </w:r>
            <w:r w:rsidR="009D4D39">
              <w:rPr>
                <w:sz w:val="22"/>
                <w:szCs w:val="22"/>
              </w:rPr>
              <w:t xml:space="preserve"> kn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A92DF7" w:rsidP="00C83613" w:rsidRDefault="00A92DF7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A92DF7" w:rsidP="00A25404" w:rsidRDefault="00A92DF7">
            <w:pPr>
              <w:jc w:val="center"/>
              <w:rPr>
                <w:sz w:val="22"/>
                <w:szCs w:val="22"/>
              </w:rPr>
            </w:pPr>
          </w:p>
        </w:tc>
      </w:tr>
      <w:tr w:rsidRPr="006D5610" w:rsidR="00A92DF7" w:rsidTr="006D5610">
        <w:trPr>
          <w:trHeight w:val="3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A92DF7" w:rsidP="00C83613" w:rsidRDefault="00A92DF7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3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A92DF7" w:rsidP="00A41C6B" w:rsidRDefault="00A41C6B">
            <w:pPr>
              <w:jc w:val="both"/>
              <w:rPr>
                <w:sz w:val="22"/>
                <w:szCs w:val="22"/>
              </w:rPr>
            </w:pPr>
            <w:r w:rsidRPr="000A45AE">
              <w:t>HEP ELEKTRA d.o.o.</w:t>
            </w:r>
          </w:p>
        </w:tc>
        <w:tc>
          <w:tcPr>
            <w:tcW w:w="2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A92DF7" w:rsidP="00C83613" w:rsidRDefault="00A41C6B">
            <w:pPr>
              <w:rPr>
                <w:sz w:val="22"/>
                <w:szCs w:val="22"/>
              </w:rPr>
            </w:pPr>
            <w:r w:rsidRPr="000A45AE">
              <w:t>Zagreb, Ulica grada Vukovara 37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A92DF7" w:rsidP="00C83613" w:rsidRDefault="00A41C6B">
            <w:pPr>
              <w:jc w:val="center"/>
              <w:rPr>
                <w:sz w:val="22"/>
                <w:szCs w:val="22"/>
              </w:rPr>
            </w:pPr>
            <w:r w:rsidRPr="000A45AE">
              <w:t>43965974818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A92DF7" w:rsidP="00C83613" w:rsidRDefault="00A41C6B">
            <w:pPr>
              <w:jc w:val="center"/>
              <w:rPr>
                <w:sz w:val="22"/>
                <w:szCs w:val="22"/>
              </w:rPr>
            </w:pPr>
            <w:r w:rsidRPr="000A45AE">
              <w:t>97.532,64 kn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A92DF7" w:rsidP="00C83613" w:rsidRDefault="00A41C6B">
            <w:pPr>
              <w:jc w:val="center"/>
              <w:rPr>
                <w:sz w:val="22"/>
                <w:szCs w:val="22"/>
              </w:rPr>
            </w:pPr>
            <w:r w:rsidRPr="000A45AE">
              <w:t>97.532,64 kn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A92DF7" w:rsidP="00C83613" w:rsidRDefault="00A92DF7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A92DF7" w:rsidP="00C83613" w:rsidRDefault="00A92DF7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</w:t>
            </w:r>
            <w:r w:rsidR="009D4D39">
              <w:rPr>
                <w:sz w:val="22"/>
                <w:szCs w:val="22"/>
              </w:rPr>
              <w:t xml:space="preserve"> kn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A92DF7" w:rsidP="00C83613" w:rsidRDefault="00A92DF7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A92DF7" w:rsidP="00A25404" w:rsidRDefault="00A92DF7">
            <w:pPr>
              <w:jc w:val="center"/>
              <w:rPr>
                <w:sz w:val="22"/>
                <w:szCs w:val="22"/>
              </w:rPr>
            </w:pPr>
          </w:p>
        </w:tc>
      </w:tr>
      <w:tr w:rsidRPr="006D5610" w:rsidR="00A92DF7" w:rsidTr="006D5610">
        <w:trPr>
          <w:trHeight w:val="3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A92DF7" w:rsidP="00C83613" w:rsidRDefault="00A92DF7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4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A92DF7" w:rsidP="00A41C6B" w:rsidRDefault="00A41C6B">
            <w:pPr>
              <w:jc w:val="both"/>
              <w:rPr>
                <w:sz w:val="22"/>
                <w:szCs w:val="22"/>
              </w:rPr>
            </w:pPr>
            <w:r w:rsidRPr="000A45AE">
              <w:t>IMEX BANKA d.d.</w:t>
            </w:r>
          </w:p>
        </w:tc>
        <w:tc>
          <w:tcPr>
            <w:tcW w:w="2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A92DF7" w:rsidP="00C83613" w:rsidRDefault="00A41C6B">
            <w:pPr>
              <w:rPr>
                <w:sz w:val="22"/>
                <w:szCs w:val="22"/>
              </w:rPr>
            </w:pPr>
            <w:r w:rsidRPr="000A45AE">
              <w:t>Split, Tolstojeva 6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A92DF7" w:rsidP="00C83613" w:rsidRDefault="00A41C6B">
            <w:pPr>
              <w:jc w:val="center"/>
              <w:rPr>
                <w:sz w:val="22"/>
                <w:szCs w:val="22"/>
              </w:rPr>
            </w:pPr>
            <w:r w:rsidRPr="000A45AE">
              <w:t>99326633206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A92DF7" w:rsidP="00C83613" w:rsidRDefault="00A41C6B">
            <w:pPr>
              <w:jc w:val="center"/>
              <w:rPr>
                <w:sz w:val="22"/>
                <w:szCs w:val="22"/>
              </w:rPr>
            </w:pPr>
            <w:r w:rsidRPr="000A45AE">
              <w:t>1.106,00 kn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A92DF7" w:rsidP="00C83613" w:rsidRDefault="00A41C6B">
            <w:pPr>
              <w:jc w:val="center"/>
              <w:rPr>
                <w:sz w:val="22"/>
                <w:szCs w:val="22"/>
              </w:rPr>
            </w:pPr>
            <w:r w:rsidRPr="000A45AE">
              <w:t>1.106,00 kn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A92DF7" w:rsidP="00C83613" w:rsidRDefault="00A92DF7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A92DF7" w:rsidP="00C83613" w:rsidRDefault="00A92DF7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</w:t>
            </w:r>
            <w:r w:rsidR="009D4D39">
              <w:rPr>
                <w:sz w:val="22"/>
                <w:szCs w:val="22"/>
              </w:rPr>
              <w:t xml:space="preserve"> kn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A92DF7" w:rsidP="00C83613" w:rsidRDefault="00A92DF7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A92DF7" w:rsidP="00A25404" w:rsidRDefault="00A92DF7">
            <w:pPr>
              <w:jc w:val="center"/>
              <w:rPr>
                <w:sz w:val="22"/>
                <w:szCs w:val="22"/>
              </w:rPr>
            </w:pPr>
          </w:p>
        </w:tc>
      </w:tr>
      <w:tr w:rsidRPr="006D5610" w:rsidR="006907C7" w:rsidTr="006D5610">
        <w:trPr>
          <w:trHeight w:val="3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6907C7" w:rsidP="00C83613" w:rsidRDefault="006907C7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5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6907C7" w:rsidP="00A41C6B" w:rsidRDefault="00A41C6B">
            <w:pPr>
              <w:rPr>
                <w:sz w:val="22"/>
                <w:szCs w:val="22"/>
              </w:rPr>
            </w:pPr>
            <w:r w:rsidRPr="000A45AE">
              <w:t xml:space="preserve">ŠKAMP d.o.o. </w:t>
            </w:r>
          </w:p>
        </w:tc>
        <w:tc>
          <w:tcPr>
            <w:tcW w:w="2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6907C7" w:rsidP="00C83613" w:rsidRDefault="00A41C6B">
            <w:pPr>
              <w:rPr>
                <w:sz w:val="22"/>
                <w:szCs w:val="22"/>
              </w:rPr>
            </w:pPr>
            <w:r w:rsidRPr="000A45AE">
              <w:t>Pula, Creska 12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6907C7" w:rsidP="00C83613" w:rsidRDefault="00A41C6B">
            <w:pPr>
              <w:jc w:val="center"/>
              <w:rPr>
                <w:sz w:val="22"/>
                <w:szCs w:val="22"/>
              </w:rPr>
            </w:pPr>
            <w:r w:rsidRPr="000A45AE">
              <w:t>02916829240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6907C7" w:rsidP="00C83613" w:rsidRDefault="00A41C6B">
            <w:pPr>
              <w:jc w:val="center"/>
              <w:rPr>
                <w:sz w:val="22"/>
                <w:szCs w:val="22"/>
              </w:rPr>
            </w:pPr>
            <w:r w:rsidRPr="000A45AE">
              <w:t>170.604,27 kn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6907C7" w:rsidP="00C83613" w:rsidRDefault="00A41C6B">
            <w:pPr>
              <w:jc w:val="center"/>
              <w:rPr>
                <w:sz w:val="22"/>
                <w:szCs w:val="22"/>
              </w:rPr>
            </w:pPr>
            <w:r w:rsidRPr="000A45AE">
              <w:t>170.604,27 kn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6907C7" w:rsidP="00C83613" w:rsidRDefault="006907C7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6907C7" w:rsidP="00C83613" w:rsidRDefault="006907C7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</w:t>
            </w:r>
            <w:r w:rsidR="009D4D39">
              <w:rPr>
                <w:sz w:val="22"/>
                <w:szCs w:val="22"/>
              </w:rPr>
              <w:t xml:space="preserve"> kn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6907C7" w:rsidP="00C83613" w:rsidRDefault="006907C7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6907C7" w:rsidP="00A25404" w:rsidRDefault="006907C7">
            <w:pPr>
              <w:jc w:val="center"/>
              <w:rPr>
                <w:sz w:val="22"/>
                <w:szCs w:val="22"/>
              </w:rPr>
            </w:pPr>
          </w:p>
        </w:tc>
      </w:tr>
      <w:tr w:rsidRPr="006D5610" w:rsidR="009D4D39" w:rsidTr="006D5610">
        <w:trPr>
          <w:trHeight w:val="3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6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D54D0C" w:rsidR="009D4D39" w:rsidP="009D4D39" w:rsidRDefault="009D4D39">
            <w:pPr>
              <w:jc w:val="both"/>
            </w:pPr>
            <w:r w:rsidRPr="000A45AE">
              <w:t>PRAGRANDE d.o.o.</w:t>
            </w:r>
          </w:p>
        </w:tc>
        <w:tc>
          <w:tcPr>
            <w:tcW w:w="2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rPr>
                <w:sz w:val="22"/>
                <w:szCs w:val="22"/>
              </w:rPr>
            </w:pPr>
            <w:r w:rsidRPr="000A45AE">
              <w:t>Pula, Trg I. istarske brigade 14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0A45AE">
              <w:t>05117157608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0A45AE">
              <w:t>14.509,69 kn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0A45AE">
              <w:t>14.509,69 kn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</w:p>
        </w:tc>
      </w:tr>
      <w:tr w:rsidRPr="006D5610" w:rsidR="009D4D39" w:rsidTr="006D5610">
        <w:trPr>
          <w:trHeight w:val="3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7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rPr>
                <w:sz w:val="22"/>
                <w:szCs w:val="22"/>
              </w:rPr>
            </w:pPr>
            <w:r w:rsidRPr="000A45AE">
              <w:t>ERSTE&amp;STEIERMARKISCHE BANK d.d.</w:t>
            </w:r>
          </w:p>
        </w:tc>
        <w:tc>
          <w:tcPr>
            <w:tcW w:w="2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rPr>
                <w:sz w:val="22"/>
                <w:szCs w:val="22"/>
              </w:rPr>
            </w:pPr>
            <w:r w:rsidRPr="000A45AE">
              <w:t>Rijeka, Jadranski trg 3a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0A45AE">
              <w:t>23057039320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0A45AE">
              <w:t>7.382.320,56 kn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0A45AE">
              <w:t>7.382.320,56 kn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</w:p>
        </w:tc>
      </w:tr>
      <w:tr w:rsidRPr="006D5610" w:rsidR="009D4D39" w:rsidTr="00CC6AD9">
        <w:trPr>
          <w:trHeight w:val="3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rPr>
                <w:sz w:val="22"/>
                <w:szCs w:val="22"/>
              </w:rPr>
            </w:pPr>
            <w:r w:rsidRPr="000A45AE">
              <w:t xml:space="preserve">FINANCIJSKA AGENCIJA </w:t>
            </w:r>
          </w:p>
        </w:tc>
        <w:tc>
          <w:tcPr>
            <w:tcW w:w="2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rPr>
                <w:sz w:val="22"/>
                <w:szCs w:val="22"/>
              </w:rPr>
            </w:pPr>
            <w:r w:rsidRPr="000A45AE">
              <w:t>Zagreb, Ulica grada Vukovara 70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0A45AE">
              <w:t>85821130368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0A45AE">
              <w:t>6.063,86 kn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0A45AE">
              <w:t>6.063,86 kn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</w:p>
        </w:tc>
      </w:tr>
      <w:tr w:rsidRPr="006D5610" w:rsidR="009D4D39" w:rsidTr="00CC6AD9">
        <w:trPr>
          <w:trHeight w:val="3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rPr>
                <w:sz w:val="22"/>
                <w:szCs w:val="22"/>
              </w:rPr>
            </w:pPr>
            <w:r w:rsidRPr="000A45AE">
              <w:t xml:space="preserve">ZAVOD ZA JAVNO ZDRAVSTVO ISTARSKE ŽUPANIJE </w:t>
            </w:r>
          </w:p>
        </w:tc>
        <w:tc>
          <w:tcPr>
            <w:tcW w:w="2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rPr>
                <w:sz w:val="22"/>
                <w:szCs w:val="22"/>
              </w:rPr>
            </w:pPr>
            <w:r w:rsidRPr="000A45AE">
              <w:t>Pula, Nazorova ulica 23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0A45AE">
              <w:t>90629578695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0A45AE">
              <w:t>9.462,50 kn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0A45AE">
              <w:t>9.462,50 kn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</w:p>
        </w:tc>
      </w:tr>
      <w:tr w:rsidRPr="006D5610" w:rsidR="009D4D39" w:rsidTr="00CC6AD9">
        <w:trPr>
          <w:trHeight w:val="3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rPr>
                <w:sz w:val="22"/>
                <w:szCs w:val="22"/>
              </w:rPr>
            </w:pPr>
            <w:r w:rsidRPr="000A45AE">
              <w:t xml:space="preserve">HRVATSKA BANKA ZA OBNOVU I RAZVITAK </w:t>
            </w:r>
          </w:p>
        </w:tc>
        <w:tc>
          <w:tcPr>
            <w:tcW w:w="2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rPr>
                <w:sz w:val="22"/>
                <w:szCs w:val="22"/>
              </w:rPr>
            </w:pPr>
            <w:r w:rsidRPr="000A45AE">
              <w:t>Zagreb, Strossmayerov trg 9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0A45AE">
              <w:t>26702280390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0A45AE">
              <w:t>9.766.002,67 kn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0A45AE">
              <w:t>9.766.002,67 kn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</w:p>
        </w:tc>
      </w:tr>
      <w:tr w:rsidRPr="006D5610" w:rsidR="009D4D39" w:rsidTr="006D5610">
        <w:trPr>
          <w:trHeight w:val="3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rPr>
                <w:sz w:val="22"/>
                <w:szCs w:val="22"/>
              </w:rPr>
            </w:pPr>
            <w:r w:rsidRPr="000A45AE">
              <w:t>VANDA ŠKABIĆ</w:t>
            </w:r>
          </w:p>
        </w:tc>
        <w:tc>
          <w:tcPr>
            <w:tcW w:w="2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C01A66">
            <w:pPr>
              <w:rPr>
                <w:sz w:val="22"/>
                <w:szCs w:val="22"/>
              </w:rPr>
            </w:pPr>
            <w:r>
              <w:t>Poreč, Rovin</w:t>
            </w:r>
            <w:r w:rsidRPr="000A45AE" w:rsidR="009D4D39">
              <w:t>j</w:t>
            </w:r>
            <w:r>
              <w:t>s</w:t>
            </w:r>
            <w:r w:rsidRPr="000A45AE" w:rsidR="009D4D39">
              <w:t>ka 27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0A45AE">
              <w:t>28624762567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0A45AE">
              <w:t>14.418,39 kn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0A45AE">
              <w:t>14.418,39 kn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</w:p>
        </w:tc>
      </w:tr>
      <w:tr w:rsidRPr="006D5610" w:rsidR="009D4D39" w:rsidTr="006D5610">
        <w:trPr>
          <w:trHeight w:val="3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rPr>
                <w:sz w:val="22"/>
                <w:szCs w:val="22"/>
              </w:rPr>
            </w:pPr>
            <w:r w:rsidRPr="000A45AE">
              <w:t>SARA RIBOLOV j.d.o.o.</w:t>
            </w:r>
          </w:p>
        </w:tc>
        <w:tc>
          <w:tcPr>
            <w:tcW w:w="2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rPr>
                <w:sz w:val="22"/>
                <w:szCs w:val="22"/>
              </w:rPr>
            </w:pPr>
            <w:r w:rsidRPr="000A45AE">
              <w:t>Galižana, Poduzetnička zona 10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0A45AE">
              <w:t>47034386590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0A45AE">
              <w:t>135.639,53 kn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0A45AE">
              <w:t>135.639,53 kn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</w:p>
        </w:tc>
      </w:tr>
      <w:tr w:rsidRPr="006D5610" w:rsidR="009D4D39" w:rsidTr="006D5610">
        <w:trPr>
          <w:trHeight w:val="3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rPr>
                <w:sz w:val="22"/>
                <w:szCs w:val="22"/>
              </w:rPr>
            </w:pPr>
            <w:r w:rsidRPr="000A45AE">
              <w:t xml:space="preserve">CONTRADA d.o.o., OIB:, u iznosu od </w:t>
            </w:r>
          </w:p>
        </w:tc>
        <w:tc>
          <w:tcPr>
            <w:tcW w:w="2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rPr>
                <w:sz w:val="22"/>
                <w:szCs w:val="22"/>
              </w:rPr>
            </w:pPr>
            <w:r w:rsidRPr="000A45AE">
              <w:t>Vodnjan, Trg slobode 2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0A45AE">
              <w:t>67506743047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0A45AE">
              <w:t>11.598,49 kn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0A45AE">
              <w:t>11.598,49 kn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</w:p>
        </w:tc>
      </w:tr>
      <w:tr w:rsidRPr="006D5610" w:rsidR="009D4D39" w:rsidTr="006D5610">
        <w:trPr>
          <w:trHeight w:val="3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rPr>
                <w:sz w:val="22"/>
                <w:szCs w:val="22"/>
              </w:rPr>
            </w:pPr>
            <w:r>
              <w:t>HRVATSKA RADIOTELEVIZIJA</w:t>
            </w:r>
          </w:p>
        </w:tc>
        <w:tc>
          <w:tcPr>
            <w:tcW w:w="2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rPr>
                <w:sz w:val="22"/>
                <w:szCs w:val="22"/>
              </w:rPr>
            </w:pPr>
            <w:r w:rsidRPr="000A45AE">
              <w:t>Zagreb, Prisavlje 3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0A45AE">
              <w:t>68419124305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0A45AE">
              <w:t>1.792,83 kn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0A45AE">
              <w:t>1.792,83 kn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</w:p>
        </w:tc>
      </w:tr>
      <w:tr w:rsidRPr="006D5610" w:rsidR="009D4D39" w:rsidTr="006D5610">
        <w:trPr>
          <w:trHeight w:val="3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rPr>
                <w:sz w:val="22"/>
                <w:szCs w:val="22"/>
              </w:rPr>
            </w:pPr>
            <w:r w:rsidRPr="000A45AE">
              <w:t>VODOVOD PULA d.o.o</w:t>
            </w:r>
            <w:r>
              <w:t>.</w:t>
            </w:r>
            <w:r w:rsidRPr="000A45AE">
              <w:t xml:space="preserve"> </w:t>
            </w:r>
          </w:p>
        </w:tc>
        <w:tc>
          <w:tcPr>
            <w:tcW w:w="2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rPr>
                <w:sz w:val="22"/>
                <w:szCs w:val="22"/>
              </w:rPr>
            </w:pPr>
            <w:r w:rsidRPr="000A45AE">
              <w:t>Pula, Radićeva 9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0A45AE">
              <w:t>19798348108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0A45AE">
              <w:t>2.566,21 kn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0A45AE">
              <w:t>2.566,21 kn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</w:p>
        </w:tc>
      </w:tr>
      <w:tr w:rsidRPr="006D5610" w:rsidR="009D4D39" w:rsidTr="006D5610">
        <w:trPr>
          <w:trHeight w:val="3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="009D4D39" w:rsidP="009D4D39" w:rsidRDefault="009D4D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A41C6B" w:rsidR="009D4D39" w:rsidP="009D4D39" w:rsidRDefault="009D4D39">
            <w:pPr>
              <w:jc w:val="both"/>
              <w:rPr>
                <w:b/>
              </w:rPr>
            </w:pPr>
            <w:r>
              <w:t xml:space="preserve">ELBA </w:t>
            </w:r>
            <w:r w:rsidRPr="000A45AE">
              <w:t>Projekt</w:t>
            </w:r>
            <w:r>
              <w:t xml:space="preserve"> </w:t>
            </w:r>
            <w:r w:rsidRPr="000A45AE">
              <w:t>d.o.o.</w:t>
            </w:r>
          </w:p>
        </w:tc>
        <w:tc>
          <w:tcPr>
            <w:tcW w:w="2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9D4D39" w:rsidP="009D4D39" w:rsidRDefault="009D4D39">
            <w:r w:rsidRPr="000A45AE">
              <w:t>Pula, Negrijeva 33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9D4D39" w:rsidP="009D4D39" w:rsidRDefault="009D4D39">
            <w:pPr>
              <w:jc w:val="center"/>
            </w:pPr>
            <w:r w:rsidRPr="000A45AE">
              <w:t>12824973987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9D4D39" w:rsidP="009D4D39" w:rsidRDefault="009D4D39">
            <w:pPr>
              <w:jc w:val="center"/>
            </w:pPr>
            <w:r w:rsidRPr="000A45AE">
              <w:t>49.160,00 kn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9D4D39" w:rsidP="009D4D39" w:rsidRDefault="009D4D39">
            <w:pPr>
              <w:jc w:val="center"/>
            </w:pPr>
            <w:r w:rsidRPr="000A45AE">
              <w:t>49.160,00 kn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="009D4D39" w:rsidP="009D4D39" w:rsidRDefault="009D4D39">
            <w:pPr>
              <w:jc w:val="center"/>
              <w:rPr>
                <w:sz w:val="22"/>
                <w:szCs w:val="22"/>
              </w:rPr>
            </w:pPr>
          </w:p>
        </w:tc>
      </w:tr>
      <w:tr w:rsidRPr="006D5610" w:rsidR="009D4D39" w:rsidTr="006D5610">
        <w:trPr>
          <w:trHeight w:val="3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="009D4D39" w:rsidP="009D4D39" w:rsidRDefault="009D4D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9D4D39" w:rsidP="009D4D39" w:rsidRDefault="009D4D39">
            <w:r w:rsidRPr="000A45AE">
              <w:t>GENERALI OSIGURANJE d.d.</w:t>
            </w:r>
          </w:p>
        </w:tc>
        <w:tc>
          <w:tcPr>
            <w:tcW w:w="2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9D4D39" w:rsidP="009D4D39" w:rsidRDefault="009D4D39">
            <w:r w:rsidRPr="000A45AE">
              <w:t>Zagreb, Ulica grada Vukovara 284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9D4D39" w:rsidP="009D4D39" w:rsidRDefault="009D4D39">
            <w:pPr>
              <w:jc w:val="center"/>
            </w:pPr>
            <w:r w:rsidRPr="000A45AE">
              <w:t>10840749604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9D4D39" w:rsidP="009D4D39" w:rsidRDefault="009D4D39">
            <w:pPr>
              <w:jc w:val="center"/>
            </w:pPr>
            <w:r w:rsidRPr="000A45AE">
              <w:t>19.608,44 kn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9D4D39" w:rsidP="009D4D39" w:rsidRDefault="009D4D39">
            <w:pPr>
              <w:jc w:val="center"/>
            </w:pPr>
            <w:r w:rsidRPr="000A45AE">
              <w:t>19.608,44 kn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="009D4D39" w:rsidP="009D4D39" w:rsidRDefault="009D4D39">
            <w:pPr>
              <w:jc w:val="center"/>
              <w:rPr>
                <w:sz w:val="22"/>
                <w:szCs w:val="22"/>
              </w:rPr>
            </w:pPr>
          </w:p>
        </w:tc>
      </w:tr>
      <w:tr w:rsidRPr="006D5610" w:rsidR="009D4D39" w:rsidTr="006D5610">
        <w:trPr>
          <w:trHeight w:val="3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="009D4D39" w:rsidP="009D4D39" w:rsidRDefault="009D4D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9D4D39" w:rsidP="009D4D39" w:rsidRDefault="009D4D39">
            <w:r w:rsidRPr="000A45AE">
              <w:t>BRACO, Obrt za popravak i</w:t>
            </w:r>
            <w:r>
              <w:t xml:space="preserve"> montažu el. strojeva i uređaja</w:t>
            </w:r>
          </w:p>
        </w:tc>
        <w:tc>
          <w:tcPr>
            <w:tcW w:w="2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9D4D39" w:rsidP="009D4D39" w:rsidRDefault="009D4D39">
            <w:r w:rsidRPr="000A45AE">
              <w:t>Lovran, Cesta 43. istarske divizije 18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9D4D39" w:rsidP="009D4D39" w:rsidRDefault="009D4D39">
            <w:pPr>
              <w:jc w:val="center"/>
            </w:pPr>
            <w:r w:rsidRPr="000A45AE">
              <w:t>23142644665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9D4D39" w:rsidP="009D4D39" w:rsidRDefault="009D4D39">
            <w:pPr>
              <w:jc w:val="center"/>
            </w:pPr>
            <w:r w:rsidRPr="000A45AE">
              <w:t>3.887,50 kn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A45AE" w:rsidR="009D4D39" w:rsidP="009D4D39" w:rsidRDefault="009D4D39">
            <w:pPr>
              <w:jc w:val="center"/>
            </w:pPr>
            <w:r w:rsidRPr="000A45AE">
              <w:t>3.887,50 kn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D5610" w:rsidR="009D4D39" w:rsidP="009D4D39" w:rsidRDefault="009D4D39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="009D4D39" w:rsidP="009D4D39" w:rsidRDefault="009D4D39">
            <w:pPr>
              <w:jc w:val="center"/>
              <w:rPr>
                <w:sz w:val="22"/>
                <w:szCs w:val="22"/>
              </w:rPr>
            </w:pPr>
          </w:p>
        </w:tc>
      </w:tr>
      <w:tr w:rsidRPr="006D5610" w:rsidR="00BB55B4" w:rsidTr="00511BBE">
        <w:trPr>
          <w:trHeight w:val="300"/>
        </w:trPr>
        <w:tc>
          <w:tcPr>
            <w:tcW w:w="689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6D5610" w:rsidR="00BB55B4" w:rsidP="00C83613" w:rsidRDefault="00BB55B4">
            <w:pPr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 </w:t>
            </w:r>
          </w:p>
        </w:tc>
        <w:tc>
          <w:tcPr>
            <w:tcW w:w="207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6D5610" w:rsidR="00BB55B4" w:rsidP="00C83613" w:rsidRDefault="00BB55B4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 </w:t>
            </w:r>
          </w:p>
        </w:tc>
        <w:tc>
          <w:tcPr>
            <w:tcW w:w="227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6D5610" w:rsidR="00BB55B4" w:rsidP="00C83613" w:rsidRDefault="00BB55B4">
            <w:pPr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 </w:t>
            </w:r>
          </w:p>
        </w:tc>
        <w:tc>
          <w:tcPr>
            <w:tcW w:w="11057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D5610" w:rsidR="00BB55B4" w:rsidP="00BB55B4" w:rsidRDefault="00BB55B4">
            <w:pPr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    </w:t>
            </w:r>
          </w:p>
        </w:tc>
      </w:tr>
      <w:tr w:rsidRPr="006D5610" w:rsidR="0036382C" w:rsidTr="006D5610">
        <w:trPr>
          <w:trHeight w:val="300"/>
        </w:trPr>
        <w:tc>
          <w:tcPr>
            <w:tcW w:w="66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6D5610" w:rsidR="0036382C" w:rsidP="0036382C" w:rsidRDefault="0036382C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D5610" w:rsidR="0036382C" w:rsidP="0036382C" w:rsidRDefault="0036382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19.516.760,51 kn</w:t>
            </w:r>
          </w:p>
        </w:tc>
        <w:tc>
          <w:tcPr>
            <w:tcW w:w="2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D5610" w:rsidR="0036382C" w:rsidP="0036382C" w:rsidRDefault="0036382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19.516.760,51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D5610" w:rsidR="0036382C" w:rsidP="0036382C" w:rsidRDefault="0036382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100%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D5610" w:rsidR="0036382C" w:rsidP="0036382C" w:rsidRDefault="0036382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 kn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D5610" w:rsidR="0036382C" w:rsidP="0036382C" w:rsidRDefault="0036382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  <w:r w:rsidRPr="006D5610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D5610" w:rsidR="0036382C" w:rsidP="0036382C" w:rsidRDefault="0036382C">
            <w:pPr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:rsidRPr="006D5610" w:rsidR="00A92DF7" w:rsidP="00A92DF7" w:rsidRDefault="00A92DF7">
      <w:pPr>
        <w:jc w:val="center"/>
        <w:rPr>
          <w:b/>
          <w:bCs/>
          <w:sz w:val="22"/>
          <w:szCs w:val="22"/>
        </w:rPr>
      </w:pPr>
    </w:p>
    <w:p w:rsidR="003C2EA0" w:rsidP="00E57E44" w:rsidRDefault="003C2EA0">
      <w:pPr>
        <w:jc w:val="center"/>
        <w:rPr>
          <w:sz w:val="22"/>
          <w:szCs w:val="22"/>
        </w:rPr>
      </w:pPr>
    </w:p>
    <w:tbl>
      <w:tblPr>
        <w:tblW w:w="12551" w:type="dxa"/>
        <w:tblInd w:w="-963" w:type="dxa"/>
        <w:tblLayout w:type="fixed"/>
        <w:tblLook w:firstRow="1" w:lastRow="0" w:firstColumn="1" w:lastColumn="0" w:noHBand="0" w:noVBand="1" w:val="04A0"/>
      </w:tblPr>
      <w:tblGrid>
        <w:gridCol w:w="6600"/>
        <w:gridCol w:w="2126"/>
        <w:gridCol w:w="2125"/>
        <w:gridCol w:w="1700"/>
      </w:tblGrid>
      <w:tr w:rsidRPr="00C55F49" w:rsidR="00BB55B4" w:rsidTr="00BB55B4">
        <w:trPr>
          <w:trHeight w:val="300"/>
        </w:trPr>
        <w:tc>
          <w:tcPr>
            <w:tcW w:w="6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:rsidRPr="00C55F49" w:rsidR="00BB55B4" w:rsidP="00C83613" w:rsidRDefault="00BB55B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C55F49" w:rsidR="00BB55B4" w:rsidP="00C83613" w:rsidRDefault="00BB55B4">
            <w:pPr>
              <w:jc w:val="center"/>
              <w:rPr>
                <w:sz w:val="22"/>
                <w:szCs w:val="22"/>
              </w:rPr>
            </w:pPr>
            <w:r w:rsidRPr="00C55F49">
              <w:rPr>
                <w:sz w:val="22"/>
                <w:szCs w:val="22"/>
              </w:rPr>
              <w:t>ukupno prijavljene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C55F49" w:rsidR="00BB55B4" w:rsidP="00C83613" w:rsidRDefault="00BB55B4">
            <w:pPr>
              <w:jc w:val="center"/>
              <w:rPr>
                <w:sz w:val="22"/>
                <w:szCs w:val="22"/>
              </w:rPr>
            </w:pPr>
            <w:r w:rsidRPr="00C55F49">
              <w:rPr>
                <w:sz w:val="22"/>
                <w:szCs w:val="22"/>
              </w:rPr>
              <w:t>ukupno priznate</w:t>
            </w: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C55F49" w:rsidR="00BB55B4" w:rsidP="00C83613" w:rsidRDefault="00BB55B4">
            <w:pPr>
              <w:jc w:val="center"/>
              <w:rPr>
                <w:bCs/>
                <w:sz w:val="22"/>
                <w:szCs w:val="22"/>
              </w:rPr>
            </w:pPr>
            <w:r w:rsidRPr="00C55F49">
              <w:rPr>
                <w:bCs/>
                <w:sz w:val="22"/>
                <w:szCs w:val="22"/>
              </w:rPr>
              <w:t>ukupno osporene</w:t>
            </w:r>
          </w:p>
        </w:tc>
      </w:tr>
      <w:tr w:rsidRPr="00C55F49" w:rsidR="00C55F49" w:rsidTr="00BB55B4">
        <w:trPr>
          <w:trHeight w:val="300"/>
        </w:trPr>
        <w:tc>
          <w:tcPr>
            <w:tcW w:w="6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:rsidRPr="00C55F49" w:rsidR="00C55F49" w:rsidP="00C55F49" w:rsidRDefault="00C55F49">
            <w:pPr>
              <w:jc w:val="center"/>
              <w:rPr>
                <w:bCs/>
                <w:sz w:val="22"/>
                <w:szCs w:val="22"/>
              </w:rPr>
            </w:pPr>
            <w:r w:rsidRPr="00C55F49">
              <w:rPr>
                <w:bCs/>
                <w:sz w:val="22"/>
                <w:szCs w:val="22"/>
              </w:rPr>
              <w:t>Tražbine prvog višeg isplatnog reda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36382C" w:rsidR="00C55F49" w:rsidP="00C55F49" w:rsidRDefault="0036382C">
            <w:pPr>
              <w:jc w:val="center"/>
              <w:rPr>
                <w:sz w:val="22"/>
                <w:szCs w:val="22"/>
              </w:rPr>
            </w:pPr>
            <w:r w:rsidRPr="0036382C">
              <w:rPr>
                <w:sz w:val="22"/>
                <w:szCs w:val="22"/>
              </w:rPr>
              <w:t>1.463.770,02 kn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36382C" w:rsidR="00C55F49" w:rsidP="00C55F49" w:rsidRDefault="0036382C">
            <w:pPr>
              <w:jc w:val="center"/>
              <w:rPr>
                <w:sz w:val="22"/>
                <w:szCs w:val="22"/>
              </w:rPr>
            </w:pPr>
            <w:r w:rsidRPr="0036382C">
              <w:rPr>
                <w:sz w:val="22"/>
                <w:szCs w:val="22"/>
              </w:rPr>
              <w:t>1.463.770,02 kn</w:t>
            </w: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C55F49" w:rsidR="00C55F49" w:rsidP="00C55F49" w:rsidRDefault="00C55F49">
            <w:pPr>
              <w:jc w:val="center"/>
              <w:rPr>
                <w:bCs/>
                <w:sz w:val="22"/>
                <w:szCs w:val="22"/>
              </w:rPr>
            </w:pPr>
            <w:r w:rsidRPr="00C55F49">
              <w:rPr>
                <w:bCs/>
                <w:sz w:val="22"/>
                <w:szCs w:val="22"/>
              </w:rPr>
              <w:t>0,00 kn</w:t>
            </w:r>
          </w:p>
        </w:tc>
      </w:tr>
      <w:tr w:rsidRPr="00C55F49" w:rsidR="00C55F49" w:rsidTr="00BB55B4">
        <w:trPr>
          <w:trHeight w:val="300"/>
        </w:trPr>
        <w:tc>
          <w:tcPr>
            <w:tcW w:w="6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:rsidRPr="00C55F49" w:rsidR="00C55F49" w:rsidP="00C55F49" w:rsidRDefault="00C55F49">
            <w:pPr>
              <w:jc w:val="center"/>
              <w:rPr>
                <w:bCs/>
                <w:sz w:val="22"/>
                <w:szCs w:val="22"/>
              </w:rPr>
            </w:pPr>
            <w:r w:rsidRPr="00C55F49">
              <w:rPr>
                <w:bCs/>
                <w:sz w:val="22"/>
                <w:szCs w:val="22"/>
              </w:rPr>
              <w:t xml:space="preserve">Tražbine drugog višeg isplatnog reda 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36382C" w:rsidR="00C55F49" w:rsidP="00C55F49" w:rsidRDefault="0036382C">
            <w:pPr>
              <w:jc w:val="center"/>
              <w:rPr>
                <w:sz w:val="22"/>
                <w:szCs w:val="22"/>
              </w:rPr>
            </w:pPr>
            <w:r w:rsidRPr="0036382C">
              <w:rPr>
                <w:sz w:val="22"/>
                <w:szCs w:val="22"/>
              </w:rPr>
              <w:t>19.516.760,51 kn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36382C" w:rsidR="00C55F49" w:rsidP="00C55F49" w:rsidRDefault="0036382C">
            <w:pPr>
              <w:jc w:val="center"/>
              <w:rPr>
                <w:sz w:val="22"/>
                <w:szCs w:val="22"/>
              </w:rPr>
            </w:pPr>
            <w:r w:rsidRPr="0036382C">
              <w:rPr>
                <w:sz w:val="22"/>
                <w:szCs w:val="22"/>
              </w:rPr>
              <w:t>19.516.760,51 kn</w:t>
            </w: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C55F49" w:rsidR="00C55F49" w:rsidP="00C55F49" w:rsidRDefault="0036382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0,00</w:t>
            </w:r>
            <w:r w:rsidRPr="00C55F49" w:rsidR="00C55F49">
              <w:rPr>
                <w:bCs/>
                <w:sz w:val="22"/>
                <w:szCs w:val="22"/>
              </w:rPr>
              <w:t xml:space="preserve"> kn</w:t>
            </w:r>
          </w:p>
        </w:tc>
      </w:tr>
      <w:tr w:rsidRPr="00C55F49" w:rsidR="00C55F49" w:rsidTr="00BB55B4">
        <w:trPr>
          <w:trHeight w:val="300"/>
        </w:trPr>
        <w:tc>
          <w:tcPr>
            <w:tcW w:w="6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:rsidRPr="00C55F49" w:rsidR="00C55F49" w:rsidP="00C55F49" w:rsidRDefault="00C55F49">
            <w:pPr>
              <w:jc w:val="center"/>
              <w:rPr>
                <w:bCs/>
                <w:sz w:val="22"/>
                <w:szCs w:val="22"/>
              </w:rPr>
            </w:pPr>
            <w:r w:rsidRPr="00C55F49">
              <w:rPr>
                <w:bCs/>
                <w:sz w:val="22"/>
                <w:szCs w:val="22"/>
              </w:rPr>
              <w:t>Sve tražbine ukupno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C55F49" w:rsidR="00C55F49" w:rsidP="00C55F49" w:rsidRDefault="0036382C">
            <w:pPr>
              <w:jc w:val="center"/>
              <w:rPr>
                <w:sz w:val="22"/>
                <w:szCs w:val="22"/>
              </w:rPr>
            </w:pPr>
            <w:r w:rsidRPr="0036382C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.</w:t>
            </w:r>
            <w:r w:rsidRPr="0036382C">
              <w:rPr>
                <w:sz w:val="22"/>
                <w:szCs w:val="22"/>
              </w:rPr>
              <w:t>980</w:t>
            </w:r>
            <w:r>
              <w:rPr>
                <w:sz w:val="22"/>
                <w:szCs w:val="22"/>
              </w:rPr>
              <w:t>.</w:t>
            </w:r>
            <w:r w:rsidRPr="0036382C">
              <w:rPr>
                <w:sz w:val="22"/>
                <w:szCs w:val="22"/>
              </w:rPr>
              <w:t>530,53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C55F49" w:rsidR="00C55F49" w:rsidP="00C55F49" w:rsidRDefault="0036382C">
            <w:pPr>
              <w:jc w:val="center"/>
              <w:rPr>
                <w:sz w:val="22"/>
                <w:szCs w:val="22"/>
              </w:rPr>
            </w:pPr>
            <w:r w:rsidRPr="0036382C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.</w:t>
            </w:r>
            <w:r w:rsidRPr="0036382C">
              <w:rPr>
                <w:sz w:val="22"/>
                <w:szCs w:val="22"/>
              </w:rPr>
              <w:t>980</w:t>
            </w:r>
            <w:r>
              <w:rPr>
                <w:sz w:val="22"/>
                <w:szCs w:val="22"/>
              </w:rPr>
              <w:t>.</w:t>
            </w:r>
            <w:r w:rsidRPr="0036382C">
              <w:rPr>
                <w:sz w:val="22"/>
                <w:szCs w:val="22"/>
              </w:rPr>
              <w:t>530,53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C55F49" w:rsidR="00C55F49" w:rsidP="00C55F49" w:rsidRDefault="0036382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0,00</w:t>
            </w:r>
            <w:r w:rsidRPr="00C55F49" w:rsidR="00C55F49">
              <w:rPr>
                <w:bCs/>
                <w:sz w:val="22"/>
                <w:szCs w:val="22"/>
              </w:rPr>
              <w:t xml:space="preserve"> kn</w:t>
            </w:r>
          </w:p>
        </w:tc>
      </w:tr>
    </w:tbl>
    <w:p w:rsidRPr="006D5610" w:rsidR="00BB55B4" w:rsidP="00E57E44" w:rsidRDefault="00BB55B4">
      <w:pPr>
        <w:jc w:val="center"/>
        <w:rPr>
          <w:sz w:val="22"/>
          <w:szCs w:val="22"/>
        </w:rPr>
      </w:pPr>
    </w:p>
    <w:p w:rsidR="00BB55B4" w:rsidP="00E57E44" w:rsidRDefault="00BB55B4">
      <w:pPr>
        <w:jc w:val="center"/>
        <w:rPr>
          <w:sz w:val="22"/>
          <w:szCs w:val="22"/>
        </w:rPr>
      </w:pPr>
    </w:p>
    <w:p w:rsidRPr="006D5610" w:rsidR="00E57E44" w:rsidP="00E57E44" w:rsidRDefault="00E57E44">
      <w:pPr>
        <w:jc w:val="center"/>
        <w:rPr>
          <w:sz w:val="22"/>
          <w:szCs w:val="22"/>
        </w:rPr>
      </w:pPr>
      <w:r w:rsidRPr="006D5610">
        <w:rPr>
          <w:sz w:val="22"/>
          <w:szCs w:val="22"/>
        </w:rPr>
        <w:t xml:space="preserve">U Pazinu, </w:t>
      </w:r>
      <w:r w:rsidR="0036382C">
        <w:rPr>
          <w:sz w:val="22"/>
          <w:szCs w:val="22"/>
        </w:rPr>
        <w:t>03.</w:t>
      </w:r>
      <w:r w:rsidR="00CC5445">
        <w:rPr>
          <w:sz w:val="22"/>
          <w:szCs w:val="22"/>
        </w:rPr>
        <w:t xml:space="preserve"> </w:t>
      </w:r>
      <w:r w:rsidR="0036382C">
        <w:rPr>
          <w:sz w:val="22"/>
          <w:szCs w:val="22"/>
        </w:rPr>
        <w:t>veljač</w:t>
      </w:r>
      <w:r w:rsidR="009D4D39">
        <w:rPr>
          <w:sz w:val="22"/>
          <w:szCs w:val="22"/>
        </w:rPr>
        <w:t>e</w:t>
      </w:r>
      <w:r w:rsidR="00CC5445">
        <w:rPr>
          <w:sz w:val="22"/>
          <w:szCs w:val="22"/>
        </w:rPr>
        <w:t xml:space="preserve"> 20</w:t>
      </w:r>
      <w:r w:rsidR="0036382C">
        <w:rPr>
          <w:sz w:val="22"/>
          <w:szCs w:val="22"/>
        </w:rPr>
        <w:t>20</w:t>
      </w:r>
      <w:r w:rsidRPr="006D5610">
        <w:rPr>
          <w:sz w:val="22"/>
          <w:szCs w:val="22"/>
        </w:rPr>
        <w:t>.</w:t>
      </w:r>
    </w:p>
    <w:p w:rsidRPr="006D5610" w:rsidR="00E57E44" w:rsidP="00E57E44" w:rsidRDefault="00E57E44">
      <w:pPr>
        <w:jc w:val="both"/>
        <w:rPr>
          <w:sz w:val="22"/>
          <w:szCs w:val="22"/>
        </w:rPr>
      </w:pPr>
    </w:p>
    <w:p w:rsidRPr="006D5610" w:rsidR="00E57E44" w:rsidP="00E57E44" w:rsidRDefault="00E57E44">
      <w:pPr>
        <w:ind w:left="9912" w:firstLine="708"/>
        <w:jc w:val="both"/>
        <w:rPr>
          <w:sz w:val="22"/>
          <w:szCs w:val="22"/>
        </w:rPr>
      </w:pPr>
      <w:r w:rsidRPr="006D5610">
        <w:rPr>
          <w:sz w:val="22"/>
          <w:szCs w:val="22"/>
        </w:rPr>
        <w:t>Stečajna sutkinja:</w:t>
      </w:r>
    </w:p>
    <w:p w:rsidRPr="006D5610" w:rsidR="00E57E44" w:rsidP="00E57E44" w:rsidRDefault="00E57E44">
      <w:pPr>
        <w:ind w:left="9912" w:firstLine="708"/>
        <w:jc w:val="both"/>
        <w:rPr>
          <w:sz w:val="22"/>
          <w:szCs w:val="22"/>
        </w:rPr>
      </w:pPr>
      <w:r w:rsidRPr="006D5610">
        <w:rPr>
          <w:sz w:val="22"/>
          <w:szCs w:val="22"/>
        </w:rPr>
        <w:t>Tijana Licul</w:t>
      </w:r>
    </w:p>
    <w:p w:rsidRPr="006D5610" w:rsidR="00CE68D5" w:rsidP="00CE68D5" w:rsidRDefault="00BB55B4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D</w:t>
      </w:r>
      <w:r w:rsidRPr="006D5610" w:rsidR="00CE68D5">
        <w:rPr>
          <w:sz w:val="22"/>
          <w:szCs w:val="22"/>
        </w:rPr>
        <w:t>NA:</w:t>
      </w:r>
    </w:p>
    <w:p w:rsidRPr="006D5610" w:rsidR="00CE68D5" w:rsidP="00CE68D5" w:rsidRDefault="00CE68D5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6D5610">
        <w:rPr>
          <w:sz w:val="22"/>
          <w:szCs w:val="22"/>
        </w:rPr>
        <w:t>e-oglasna ploča</w:t>
      </w:r>
    </w:p>
    <w:sectPr w:rsidRPr="006D5610" w:rsidR="00CE68D5" w:rsidSect="00FF7582">
      <w:headerReference w:type="default" r:id="rId10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57E44" w:rsidP="00E57E44" w:rsidRDefault="00E57E44">
      <w:r>
        <w:separator/>
      </w:r>
    </w:p>
  </w:endnote>
  <w:endnote w:type="continuationSeparator" w:id="0">
    <w:p w:rsidR="00E57E44" w:rsidP="00E57E44" w:rsidRDefault="00E57E4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57E44" w:rsidP="00E57E44" w:rsidRDefault="00E57E44">
      <w:r>
        <w:separator/>
      </w:r>
    </w:p>
  </w:footnote>
  <w:footnote w:type="continuationSeparator" w:id="0">
    <w:p w:rsidR="00E57E44" w:rsidP="00E57E44" w:rsidRDefault="00E57E4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37859538"/>
      <w:docPartObj>
        <w:docPartGallery w:val="Page Numbers (Top of Page)"/>
        <w:docPartUnique/>
      </w:docPartObj>
    </w:sdtPr>
    <w:sdtEndPr/>
    <w:sdtContent>
      <w:p w:rsidRPr="006D5610" w:rsidR="00C01A66" w:rsidP="00C01A66" w:rsidRDefault="00FF7582">
        <w:pPr>
          <w:jc w:val="right"/>
          <w:rPr>
            <w:sz w:val="22"/>
            <w:szCs w:val="22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1A66">
          <w:rPr>
            <w:noProof/>
          </w:rPr>
          <w:t>5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="00C01A66">
          <w:rPr>
            <w:sz w:val="22"/>
            <w:szCs w:val="22"/>
          </w:rPr>
          <w:t>Posl. broj: 4 St-43/19-42</w:t>
        </w:r>
      </w:p>
      <w:p w:rsidR="00FF7582" w:rsidRDefault="00C01A66">
        <w:pPr>
          <w:pStyle w:val="Zaglavlje"/>
          <w:jc w:val="center"/>
        </w:pPr>
      </w:p>
    </w:sdtContent>
  </w:sdt>
  <w:p w:rsidR="00E57E44" w:rsidP="00E57E44" w:rsidRDefault="00E57E44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8B0FEB"/>
    <w:multiLevelType w:val="hybridMultilevel"/>
    <w:tmpl w:val="3070C27C"/>
    <w:lvl w:ilvl="0" w:tplc="8ECA5E4E">
      <w:start w:val="14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efaultTabStop w:val="708"/>
  <w:hyphenationZone w:val="425"/>
  <w:characterSpacingControl w:val="doNotCompress"/>
  <w:savePreviewPicture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E44"/>
    <w:rsid w:val="000014E8"/>
    <w:rsid w:val="000C33A4"/>
    <w:rsid w:val="001E4B89"/>
    <w:rsid w:val="002556C0"/>
    <w:rsid w:val="002D3C32"/>
    <w:rsid w:val="0036382C"/>
    <w:rsid w:val="003C2EA0"/>
    <w:rsid w:val="005212BC"/>
    <w:rsid w:val="005C397A"/>
    <w:rsid w:val="005E4B70"/>
    <w:rsid w:val="006907C7"/>
    <w:rsid w:val="006D1274"/>
    <w:rsid w:val="006D5610"/>
    <w:rsid w:val="007F58D4"/>
    <w:rsid w:val="008C08D9"/>
    <w:rsid w:val="008C499B"/>
    <w:rsid w:val="009D4D39"/>
    <w:rsid w:val="00A2336F"/>
    <w:rsid w:val="00A25404"/>
    <w:rsid w:val="00A41C6B"/>
    <w:rsid w:val="00A92DF7"/>
    <w:rsid w:val="00B04590"/>
    <w:rsid w:val="00B62ADC"/>
    <w:rsid w:val="00BB55B4"/>
    <w:rsid w:val="00C01A66"/>
    <w:rsid w:val="00C55F49"/>
    <w:rsid w:val="00C80E78"/>
    <w:rsid w:val="00CC5445"/>
    <w:rsid w:val="00CE68D5"/>
    <w:rsid w:val="00D54D0C"/>
    <w:rsid w:val="00DF6C07"/>
    <w:rsid w:val="00E57E44"/>
    <w:rsid w:val="00E80B85"/>
    <w:rsid w:val="00EB0D55"/>
    <w:rsid w:val="00EF016E"/>
    <w:rsid w:val="00F6721A"/>
    <w:rsid w:val="00FF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04B7EE4C"/>
  <w15:docId w15:val="{9C3FBE06-52FB-4D14-8FE0-D1B9715D5BA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E57E4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57E4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57E44"/>
    <w:rPr>
      <w:rFonts w:ascii="Tahoma" w:hAnsi="Tahoma" w:eastAsia="Times New Roman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E57E4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57E4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E57E4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E57E4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CE68D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01A6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01A66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01A66"/>
    <w:rPr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01A66"/>
    <w:rPr>
      <w:rFonts w:ascii="Times New Roman" w:hAnsi="Times New Roman" w:cs="Times New Roman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01A66"/>
    <w:rPr>
      <w:rFonts w:ascii="Times New Roman" w:hAnsi="Times New Roman" w:cs="Times New Roman"/>
      <w:sz w:val="22"/>
      <w:szCs w:val="22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veljače 2020.</izvorni_sadrzaj>
    <derivirana_varijabla naziv="DomainObject.DatumDonosenjaOdluke_1">3.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2019.</izvorni_sadrzaj>
    <derivirana_varijabla naziv="DomainObject.Predmet.DatumOsnivanja_1">30.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14.1.2020. SPISU PRILEŽE 3 
REGISTRATORA PRIJAVE TRAŽBINA</izvorni_sadrzaj>
    <derivirana_varijabla naziv="DomainObject.Predmet.Opis_1">OD 14.1.2020. SPISU PRILEŽE 3 
REGISTRATORA PRIJAVE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St-43/2019</izvorni_sadrzaj>
    <derivirana_varijabla naziv="DomainObject.Predmet.OznakaBroj_1">St-43/2019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MAUROS HOBOTNICA d.o.o. GALIŽANA zastupanog po punomoćniku Vedrana Lazić; ZOU Goran Veljović i dr.; Alan Alagić; Marijana Bilić</izvorni_sadrzaj>
    <derivirana_varijabla naziv="DomainObject.Predmet.ProtustrankaFormated_1">  MAUROS HOBOTNICA d.o.o. GALIŽANA zastupanog po punomoćniku Vedrana Lazić; ZOU Goran Veljović i dr.; Alan Alagić; Marijana Bilić</derivirana_varijabla>
  </DomainObject.Predmet.ProtustrankaFormated>
  <DomainObject.Predmet.ProtustrankaFormatedOIB>
    <izvorni_sadrzaj>  MAUROS HOBOTNICA d.o.o. GALIŽANA, OIB 65582346071 zastupanog po punomoćniku Vedrana Lazić; ZOU Goran Veljović i dr.; Alan Alagić; Marijana Bilić</izvorni_sadrzaj>
    <derivirana_varijabla naziv="DomainObject.Predmet.ProtustrankaFormatedOIB_1">  MAUROS HOBOTNICA d.o.o. GALIŽANA, OIB 65582346071 zastupanog po punomoćniku Vedrana Lazić; ZOU Goran Veljović i dr.; Alan Alagić; Marijana Bilić</derivirana_varijabla>
  </DomainObject.Predmet.ProtustrankaFormatedOIB>
  <DomainObject.Predmet.ProtustrankaFormatedWithAdress>
    <izvorni_sadrzaj> MAUROS HOBOTNICA d.o.o. GALIŽANA, Poduzetnička zona 10, 52100 Galižana zastupanog po punomoćniku Vedrana Lazić; ZOU Goran Veljović i dr.; Alan Alagić; Marijana Bilić</izvorni_sadrzaj>
    <derivirana_varijabla naziv="DomainObject.Predmet.ProtustrankaFormatedWithAdress_1"> MAUROS HOBOTNICA d.o.o. GALIŽANA, Poduzetnička zona 10, 52100 Galižana zastupanog po punomoćniku Vedrana Lazić; ZOU Goran Veljović i dr.; Alan Alagić; Marijana Bilić</derivirana_varijabla>
  </DomainObject.Predmet.ProtustrankaFormatedWithAdress>
  <DomainObject.Predmet.ProtustrankaFormatedWithAdressOIB>
    <izvorni_sadrzaj> MAUROS HOBOTNICA d.o.o. GALIŽANA, OIB 65582346071, Poduzetnička zona 10, 52100 Galižana zastupanog po punomoćniku Vedrana Lazić; ZOU Goran Veljović i dr.; Alan Alagić; Marijana Bilić</izvorni_sadrzaj>
    <derivirana_varijabla naziv="DomainObject.Predmet.ProtustrankaFormatedWithAdressOIB_1"> MAUROS HOBOTNICA d.o.o. GALIŽANA, OIB 65582346071, Poduzetnička zona 10, 52100 Galižana zastupanog po punomoćniku Vedrana Lazić; ZOU Goran Veljović i dr.; Alan Alagić; Marijana Bilić</derivirana_varijabla>
  </DomainObject.Predmet.ProtustrankaFormatedWithAdressOIB>
  <DomainObject.Predmet.ProtustrankaWithAdress>
    <izvorni_sadrzaj>MAUROS HOBOTNICA d.o.o. GALIŽANA Poduzetnička zona 10, 52100 Galižana</izvorni_sadrzaj>
    <derivirana_varijabla naziv="DomainObject.Predmet.ProtustrankaWithAdress_1">MAUROS HOBOTNICA d.o.o. GALIŽANA Poduzetnička zona 10, 52100 Galižana</derivirana_varijabla>
  </DomainObject.Predmet.ProtustrankaWithAdress>
  <DomainObject.Predmet.ProtustrankaWithAdressOIB>
    <izvorni_sadrzaj>MAUROS HOBOTNICA d.o.o. GALIŽANA, OIB 65582346071, Poduzetnička zona 10, 52100 Galižana</izvorni_sadrzaj>
    <derivirana_varijabla naziv="DomainObject.Predmet.ProtustrankaWithAdressOIB_1">MAUROS HOBOTNICA d.o.o. GALIŽANA, OIB 65582346071, Poduzetnička zona 10, 52100 Galižana</derivirana_varijabla>
  </DomainObject.Predmet.ProtustrankaWithAdressOIB>
  <DomainObject.Predmet.ProtustrankaNazivFormated>
    <izvorni_sadrzaj>MAUROS HOBOTNICA d.o.o. GALIŽANA</izvorni_sadrzaj>
    <derivirana_varijabla naziv="DomainObject.Predmet.ProtustrankaNazivFormated_1">MAUROS HOBOTNICA d.o.o. GALIŽANA</derivirana_varijabla>
  </DomainObject.Predmet.ProtustrankaNazivFormated>
  <DomainObject.Predmet.ProtustrankaNazivFormatedOIB>
    <izvorni_sadrzaj>MAUROS HOBOTNICA d.o.o. GALIŽANA, OIB 65582346071</izvorni_sadrzaj>
    <derivirana_varijabla naziv="DomainObject.Predmet.ProtustrankaNazivFormatedOIB_1">MAUROS HOBOTNICA d.o.o. GALIŽANA, OIB 65582346071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2478736.02</izvorni_sadrzaj>
    <derivirana_varijabla naziv="DomainObject.Predmet.TrenutnaVrijednost_1">2478736.02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MAUROS HOBOTNICA d.o.o. GALIŽANA zastupanog po punomoćniku Vedrana Lazić; ZOU Goran Veljović i dr.; Alan Alagić; Marijana Bilić</item>
    </izvorni_sadrzaj>
    <derivirana_varijabla naziv="DomainObject.Predmet.ProtuStrankaListFormated_1">
      <item>MAUROS HOBOTNICA d.o.o. GALIŽANA zastupanog po punomoćniku Vedrana Lazić; ZOU Goran Veljović i dr.; Alan Alagić; Marijana Bilić</item>
    </derivirana_varijabla>
  </DomainObject.Predmet.ProtuStrankaListFormated>
  <DomainObject.Predmet.ProtuStrankaListFormatedOIB>
    <izvorni_sadrzaj>
      <item>MAUROS HOBOTNICA d.o.o. GALIŽANA, OIB 65582346071 zastupanog po punomoćniku Vedrana Lazić; ZOU Goran Veljović i dr.; Alan Alagić; Marijana Bilić</item>
    </izvorni_sadrzaj>
    <derivirana_varijabla naziv="DomainObject.Predmet.ProtuStrankaListFormatedOIB_1">
      <item>MAUROS HOBOTNICA d.o.o. GALIŽANA, OIB 65582346071 zastupanog po punomoćniku Vedrana Lazić; ZOU Goran Veljović i dr.; Alan Alagić; Marijana Bilić</item>
    </derivirana_varijabla>
  </DomainObject.Predmet.ProtuStrankaListFormatedOIB>
  <DomainObject.Predmet.ProtuStrankaListFormatedWithAdress>
    <izvorni_sadrzaj>
      <item>MAUROS HOBOTNICA d.o.o. GALIŽANA, Poduzetnička zona 10, 52100 Galižana zastupanog po punomoćniku Vedrana Lazić; ZOU Goran Veljović i dr.; Alan Alagić; Marijana Bilić</item>
    </izvorni_sadrzaj>
    <derivirana_varijabla naziv="DomainObject.Predmet.ProtuStrankaListFormatedWithAdress_1">
      <item>MAUROS HOBOTNICA d.o.o. GALIŽANA, Poduzetnička zona 10, 52100 Galižana zastupanog po punomoćniku Vedrana Lazić; ZOU Goran Veljović i dr.; Alan Alagić; Marijana Bilić</item>
    </derivirana_varijabla>
  </DomainObject.Predmet.ProtuStrankaListFormatedWithAdress>
  <DomainObject.Predmet.ProtuStrankaListFormatedWithAdressOIB>
    <izvorni_sadrzaj>
      <item>MAUROS HOBOTNICA d.o.o. GALIŽANA, OIB 65582346071, Poduzetnička zona 10, 52100 Galižana zastupanog po punomoćniku Vedrana Lazić; ZOU Goran Veljović i dr.; Alan Alagić; Marijana Bilić</item>
    </izvorni_sadrzaj>
    <derivirana_varijabla naziv="DomainObject.Predmet.ProtuStrankaListFormatedWithAdressOIB_1">
      <item>MAUROS HOBOTNICA d.o.o. GALIŽANA, OIB 65582346071, Poduzetnička zona 10, 52100 Galižana zastupanog po punomoćniku Vedrana Lazić; ZOU Goran Veljović i dr.; Alan Alagić; Marijana Bilić</item>
    </derivirana_varijabla>
  </DomainObject.Predmet.ProtuStrankaListFormatedWithAdressOIB>
  <DomainObject.Predmet.ProtuStrankaListNazivFormated>
    <izvorni_sadrzaj>
      <item>MAUROS HOBOTNICA d.o.o. GALIŽANA</item>
    </izvorni_sadrzaj>
    <derivirana_varijabla naziv="DomainObject.Predmet.ProtuStrankaListNazivFormated_1">
      <item>MAUROS HOBOTNICA d.o.o. GALIŽANA</item>
    </derivirana_varijabla>
  </DomainObject.Predmet.ProtuStrankaListNazivFormated>
  <DomainObject.Predmet.ProtuStrankaListNazivFormatedOIB>
    <izvorni_sadrzaj>
      <item>MAUROS HOBOTNICA d.o.o. GALIŽANA, OIB 65582346071</item>
    </izvorni_sadrzaj>
    <derivirana_varijabla naziv="DomainObject.Predmet.ProtuStrankaListNazivFormatedOIB_1">
      <item>MAUROS HOBOTNICA d.o.o. GALIŽANA, OIB 65582346071</item>
    </derivirana_varijabla>
  </DomainObject.Predmet.ProtuStrankaListNazivFormatedOIB>
  <DomainObject.Predmet.OstaliListFormated>
    <izvorni_sadrzaj>
      <item>Vedrana Lazić punomoćnica sudionika u postupku MAUROS HOBOTNICA d.o.o. GALIŽANA</item>
      <item>ZOU Goran Veljović i dr. punomoćnik sudionika u postupku MAUROS HOBOTNICA d.o.o. GALIŽANA</item>
      <item>Alan Alagić punomoćnik sudionika u postupku MAUROS HOBOTNICA d.o.o. GALIŽANA</item>
      <item>Marijana Bilić punomoćnik sudionika u postupku MAUROS HOBOTNICA d.o.o. GALIŽANA</item>
    </izvorni_sadrzaj>
    <derivirana_varijabla naziv="DomainObject.Predmet.OstaliListFormated_1">
      <item>Vedrana Lazić punomoćnica sudionika u postupku MAUROS HOBOTNICA d.o.o. GALIŽANA</item>
      <item>ZOU Goran Veljović i dr. punomoćnik sudionika u postupku MAUROS HOBOTNICA d.o.o. GALIŽANA</item>
      <item>Alan Alagić punomoćnik sudionika u postupku MAUROS HOBOTNICA d.o.o. GALIŽANA</item>
      <item>Marijana Bilić punomoćnik sudionika u postupku MAUROS HOBOTNICA d.o.o. GALIŽANA</item>
    </derivirana_varijabla>
  </DomainObject.Predmet.OstaliListFormated>
  <DomainObject.Predmet.OstaliListFormatedOIB>
    <izvorni_sadrzaj>
      <item>Vedrana Lazić, OIB 71112200587 punomoćnica sudionika u postupku MAUROS HOBOTNICA d.o.o. GALIŽANA</item>
      <item>ZOU Goran Veljović i dr. punomoćnik sudionika u postupku MAUROS HOBOTNICA d.o.o. GALIŽANA</item>
      <item>Alan Alagić, OIB 45378273618 punomoćnik sudionika u postupku MAUROS HOBOTNICA d.o.o. GALIŽANA</item>
      <item>Marijana Bilić, OIB 06739804338 punomoćnik sudionika u postupku MAUROS HOBOTNICA d.o.o. GALIŽANA</item>
    </izvorni_sadrzaj>
    <derivirana_varijabla naziv="DomainObject.Predmet.OstaliListFormatedOIB_1">
      <item>Vedrana Lazić, OIB 71112200587 punomoćnica sudionika u postupku MAUROS HOBOTNICA d.o.o. GALIŽANA</item>
      <item>ZOU Goran Veljović i dr. punomoćnik sudionika u postupku MAUROS HOBOTNICA d.o.o. GALIŽANA</item>
      <item>Alan Alagić, OIB 45378273618 punomoćnik sudionika u postupku MAUROS HOBOTNICA d.o.o. GALIŽANA</item>
      <item>Marijana Bilić, OIB 06739804338 punomoćnik sudionika u postupku MAUROS HOBOTNICA d.o.o. GALIŽANA</item>
    </derivirana_varijabla>
  </DomainObject.Predmet.OstaliListFormatedOIB>
  <DomainObject.Predmet.OstaliListFormatedWithAdress>
    <izvorni_sadrzaj>
      <item>Vedrana Lazić, Pineta I Ogr. 5, 52100 Valbandon punomoćnica sudionika u postupku MAUROS HOBOTNICA d.o.o. GALIŽANA</item>
      <item>ZOU Goran Veljović i dr., Dobrilina 9, 52100 Pula punomoćnik sudionika u postupku MAUROS HOBOTNICA d.o.o. GALIŽANA</item>
      <item>Alan Alagić, Dobrilina 9, 52100 Pula punomoćnik sudionika u postupku MAUROS HOBOTNICA d.o.o. GALIŽANA</item>
      <item>Marijana Bilić, Radićeva 47, 52100 Pula punomoćnik sudionika u postupku MAUROS HOBOTNICA d.o.o. GALIŽANA</item>
    </izvorni_sadrzaj>
    <derivirana_varijabla naziv="DomainObject.Predmet.OstaliListFormatedWithAdress_1">
      <item>Vedrana Lazić, Pineta I Ogr. 5, 52100 Valbandon punomoćnica sudionika u postupku MAUROS HOBOTNICA d.o.o. GALIŽANA</item>
      <item>ZOU Goran Veljović i dr., Dobrilina 9, 52100 Pula punomoćnik sudionika u postupku MAUROS HOBOTNICA d.o.o. GALIŽANA</item>
      <item>Alan Alagić, Dobrilina 9, 52100 Pula punomoćnik sudionika u postupku MAUROS HOBOTNICA d.o.o. GALIŽANA</item>
      <item>Marijana Bilić, Radićeva 47, 52100 Pula punomoćnik sudionika u postupku MAUROS HOBOTNICA d.o.o. GALIŽANA</item>
    </derivirana_varijabla>
  </DomainObject.Predmet.OstaliListFormatedWithAdress>
  <DomainObject.Predmet.OstaliListFormatedWithAdressOIB>
    <izvorni_sadrzaj>
      <item>Vedrana Lazić, OIB 71112200587, Pineta I Ogr. 5, 52100 Valbandon punomoćnica sudionika u postupku MAUROS HOBOTNICA d.o.o. GALIŽANA</item>
      <item>ZOU Goran Veljović i dr., Dobrilina 9, 52100 Pula punomoćnik sudionika u postupku MAUROS HOBOTNICA d.o.o. GALIŽANA</item>
      <item>Alan Alagić, OIB 45378273618, Dobrilina 9, 52100 Pula punomoćnik sudionika u postupku MAUROS HOBOTNICA d.o.o. GALIŽANA</item>
      <item>Marijana Bilić, OIB 06739804338, Radićeva 47, 52100 Pula punomoćnik sudionika u postupku MAUROS HOBOTNICA d.o.o. GALIŽANA</item>
    </izvorni_sadrzaj>
    <derivirana_varijabla naziv="DomainObject.Predmet.OstaliListFormatedWithAdressOIB_1">
      <item>Vedrana Lazić, OIB 71112200587, Pineta I Ogr. 5, 52100 Valbandon punomoćnica sudionika u postupku MAUROS HOBOTNICA d.o.o. GALIŽANA</item>
      <item>ZOU Goran Veljović i dr., Dobrilina 9, 52100 Pula punomoćnik sudionika u postupku MAUROS HOBOTNICA d.o.o. GALIŽANA</item>
      <item>Alan Alagić, OIB 45378273618, Dobrilina 9, 52100 Pula punomoćnik sudionika u postupku MAUROS HOBOTNICA d.o.o. GALIŽANA</item>
      <item>Marijana Bilić, OIB 06739804338, Radićeva 47, 52100 Pula punomoćnik sudionika u postupku MAUROS HOBOTNICA d.o.o. GALIŽANA</item>
    </derivirana_varijabla>
  </DomainObject.Predmet.OstaliListFormatedWithAdressOIB>
  <DomainObject.Predmet.OstaliListNazivFormated>
    <izvorni_sadrzaj>
      <item>Vedrana Lazić</item>
      <item>ZOU Goran Veljović i dr.</item>
      <item>Alan Alagić</item>
      <item>Marijana Bilić</item>
    </izvorni_sadrzaj>
    <derivirana_varijabla naziv="DomainObject.Predmet.OstaliListNazivFormated_1">
      <item>Vedrana Lazić</item>
      <item>ZOU Goran Veljović i dr.</item>
      <item>Alan Alagić</item>
      <item>Marijana Bilić</item>
    </derivirana_varijabla>
  </DomainObject.Predmet.OstaliListNazivFormated>
  <DomainObject.Predmet.OstaliListNazivFormatedOIB>
    <izvorni_sadrzaj>
      <item>Vedrana Lazić, OIB 71112200587</item>
      <item>ZOU Goran Veljović i dr.</item>
      <item>Alan Alagić, OIB 45378273618</item>
      <item>Marijana Bilić, OIB 06739804338</item>
    </izvorni_sadrzaj>
    <derivirana_varijabla naziv="DomainObject.Predmet.OstaliListNazivFormatedOIB_1">
      <item>Vedrana Lazić, OIB 71112200587</item>
      <item>ZOU Goran Veljović i dr.</item>
      <item>Alan Alagić, OIB 45378273618</item>
      <item>Marijana Bilić, OIB 06739804338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veljače 2020.</izvorni_sadrzaj>
    <derivirana_varijabla naziv="DomainObject.Datum_1">3. veljače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MAUROS HOBOTNICA d.o.o. GALIŽANA</izvorni_sadrzaj>
    <derivirana_varijabla naziv="DomainObject.Predmet.ProtustrankaIDrugi_1">MAUROS HOBOTNICA d.o.o. GALIŽANA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MAUROS HOBOTNICA d.o.o. GALIŽANA, OIB 65582346071, Poduzetnička zona 10, 52100 Galižana</izvorni_sadrzaj>
    <derivirana_varijabla naziv="DomainObject.Predmet.ProtustrankaIDrugiAdressOIB_1">MAUROS HOBOTNICA d.o.o. GALIŽANA, OIB 65582346071, Poduzetnička zona 10, 52100 Galižana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MAUROS HOBOTNICA d.o.o. GALIŽANA</item>
      <item>Vedrana Lazić</item>
      <item>ZOU Goran Veljović i dr.</item>
      <item>Alan Alagić</item>
      <item>Marijana Bilić</item>
    </izvorni_sadrzaj>
    <derivirana_varijabla naziv="DomainObject.Predmet.SudioniciListNaziv_1">
      <item>FINANCIJSKA AGENCIJA, RC RIJEKA, PODRUŽNICA PULA, PULA</item>
      <item>MAUROS HOBOTNICA d.o.o. GALIŽANA</item>
      <item>Vedrana Lazić</item>
      <item>ZOU Goran Veljović i dr.</item>
      <item>Alan Alagić</item>
      <item>Marijana Bilić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MAUROS HOBOTNICA d.o.o. GALIŽANA, OIB 65582346071, Poduzetnička zona 10,52100 Galižana</item>
      <item>Vedrana Lazić, OIB 71112200587, Pineta I Ogr. 5,52100 Valbandon</item>
      <item>ZOU Goran Veljović i dr., Dobrilina 9,52100 Pula</item>
      <item>Alan Alagić, OIB 45378273618, Dobrilina 9,52100 Pula</item>
      <item>Marijana Bilić, OIB 06739804338, Radićeva 47,52100 Pula</item>
    </izvorni_sadrzaj>
    <derivirana_varijabla naziv="DomainObject.Predmet.SudioniciListAdressOIB_1">
      <item>FINANCIJSKA AGENCIJA, RC RIJEKA, PODRUŽNICA PULA, PULA, OIB 85821130368, Ulica grada Vukovara 70,10000 Zagreb</item>
      <item>MAUROS HOBOTNICA d.o.o. GALIŽANA, OIB 65582346071, Poduzetnička zona 10,52100 Galižana</item>
      <item>Vedrana Lazić, OIB 71112200587, Pineta I Ogr. 5,52100 Valbandon</item>
      <item>ZOU Goran Veljović i dr., Dobrilina 9,52100 Pula</item>
      <item>Alan Alagić, OIB 45378273618, Dobrilina 9,52100 Pula</item>
      <item>Marijana Bilić, OIB 06739804338, Radićeva 47,52100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65582346071</item>
      <item>, OIB 71112200587</item>
      <item>, OIB null</item>
      <item>, OIB 45378273618</item>
      <item>, OIB 06739804338</item>
    </izvorni_sadrzaj>
    <derivirana_varijabla naziv="DomainObject.Predmet.SudioniciListNazivOIB_1">
      <item>, OIB 85821130368</item>
      <item>, OIB 65582346071</item>
      <item>, OIB 71112200587</item>
      <item>, OIB null</item>
      <item>, OIB 45378273618</item>
      <item>, OIB 06739804338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siječnja 2020.</izvorni_sadrzaj>
    <derivirana_varijabla naziv="DomainObject.PredzadnjaOdlukaIzPredmeta.DatumDonosenjaOdluke_1">7. siječnja 2020.</derivirana_varijabla>
  </DomainObject.PredzadnjaOdlukaIzPredmeta.DatumDonosenjaOdluke>
  <DomainObject.PredzadnjaOdlukaIzPredmeta.Oznaka>
    <izvorni_sadrzaj>St-43/2019-34</izvorni_sadrzaj>
    <derivirana_varijabla naziv="DomainObject.PredzadnjaOdlukaIzPredmeta.Oznaka_1">St-43/2019-34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siječnja 2019.</izvorni_sadrzaj>
    <derivirana_varijabla naziv="DomainObject.Predmet.DatumPocetkaProcesa_1">30. siječnja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C9CFCA-D78E-451D-97C3-40D5D7BCB9D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5</properties:Pages>
  <properties:Words>640</properties:Words>
  <properties:Characters>3417</properties:Characters>
  <properties:Lines>464</properties:Lines>
  <properties:Paragraphs>323</properties:Paragraphs>
  <properties:TotalTime>138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3786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2020-01-29T13:42:00Z</dcterms:created>
  <dc:creator>Tijana Licul</dc:creator>
  <cp:lastModifiedBy>Sanja Prodan</cp:lastModifiedBy>
  <cp:lastPrinted>2020-02-03T12:51:00Z</cp:lastPrinted>
  <dcterms:modified xmlns:xsi="http://www.w3.org/2001/XMLSchema-instance" xsi:type="dcterms:W3CDTF">2020-02-03T12:51:00Z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Ostalo (st4319, mauros hobotnica.docx)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