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e6c0c" w14:paraId="4be6c0c" w:rsidRDefault="003F320D" w:rsidP="00CE4727" w:rsidR="003F320D" w:rsidRPr="002A46D6">
      <w:pPr>
        <w15:collapsed w:val="false"/>
        <w:rPr>
          <w:sz w:val="24"/>
          <w:szCs w:val="24"/>
        </w:rPr>
      </w:pPr>
      <w:bookmarkStart w:name="_GoBack" w:id="0"/>
      <w:bookmarkEnd w:id="0"/>
    </w:p>
    <w:p w:rsidRDefault="003F320D" w:rsidP="00CE4727" w:rsidR="003F320D" w:rsidRPr="002A46D6">
      <w:pPr>
        <w:rPr>
          <w:sz w:val="24"/>
          <w:szCs w:val="24"/>
        </w:rPr>
      </w:pPr>
    </w:p>
    <w:p w:rsidRDefault="001D2511" w:rsidR="001D2511" w:rsidRPr="002A46D6">
      <w:pPr>
        <w:rPr>
          <w:sz w:val="24"/>
          <w:szCs w:val="24"/>
        </w:rPr>
      </w:pPr>
      <w:r w:rsidRPr="002A46D6">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F320D" w:rsidP="00CE4727" w:rsidR="003F320D" w:rsidRPr="002A46D6">
      <w:pPr>
        <w:rPr>
          <w:sz w:val="24"/>
          <w:szCs w:val="24"/>
        </w:rPr>
      </w:pPr>
    </w:p>
    <w:p w:rsidRDefault="002B13AE" w:rsidP="002B13AE" w:rsidR="002B13AE" w:rsidRPr="002A46D6">
      <w:pPr>
        <w:rPr>
          <w:sz w:val="24"/>
          <w:szCs w:val="24"/>
        </w:rPr>
      </w:pPr>
      <w:r w:rsidRPr="002A46D6">
        <w:rPr>
          <w:sz w:val="24"/>
          <w:szCs w:val="24"/>
        </w:rPr>
        <w:t>REPUBLIKA HRVATSKA</w:t>
      </w:r>
    </w:p>
    <w:p w:rsidRDefault="002B13AE" w:rsidP="002B13AE" w:rsidR="002B13AE" w:rsidRPr="002A46D6">
      <w:pPr>
        <w:rPr>
          <w:sz w:val="24"/>
          <w:szCs w:val="24"/>
        </w:rPr>
      </w:pPr>
      <w:r w:rsidRPr="002A46D6">
        <w:rPr>
          <w:sz w:val="24"/>
          <w:szCs w:val="24"/>
        </w:rPr>
        <w:t xml:space="preserve">Trgovački sud u Zagrebu </w:t>
      </w:r>
    </w:p>
    <w:p w:rsidRDefault="002B13AE" w:rsidP="002B13AE" w:rsidR="002B13AE" w:rsidRPr="002A46D6">
      <w:pPr>
        <w:rPr>
          <w:sz w:val="24"/>
          <w:szCs w:val="24"/>
        </w:rPr>
      </w:pPr>
      <w:r w:rsidRPr="002A46D6">
        <w:rPr>
          <w:sz w:val="24"/>
          <w:szCs w:val="24"/>
        </w:rPr>
        <w:t xml:space="preserve">Zagreb, </w:t>
      </w:r>
      <w:proofErr w:type="spellStart"/>
      <w:r w:rsidRPr="002A46D6">
        <w:rPr>
          <w:sz w:val="24"/>
          <w:szCs w:val="24"/>
        </w:rPr>
        <w:t>Amruševa</w:t>
      </w:r>
      <w:proofErr w:type="spellEnd"/>
      <w:r w:rsidRPr="002A46D6">
        <w:rPr>
          <w:sz w:val="24"/>
          <w:szCs w:val="24"/>
        </w:rPr>
        <w:t xml:space="preserve"> 2/II                             </w:t>
      </w:r>
    </w:p>
    <w:p w:rsidRDefault="00753A0C" w:rsidP="00753A0C" w:rsidR="00753A0C" w:rsidRPr="002A46D6">
      <w:pPr>
        <w:jc w:val="right"/>
        <w:rPr>
          <w:sz w:val="24"/>
          <w:szCs w:val="24"/>
        </w:rPr>
      </w:pPr>
      <w:r>
        <w:rPr>
          <w:sz w:val="24"/>
          <w:szCs w:val="24"/>
        </w:rPr>
        <w:t>85. St-</w:t>
      </w:r>
      <w:r w:rsidR="00E32B38">
        <w:rPr>
          <w:sz w:val="24"/>
          <w:szCs w:val="24"/>
        </w:rPr>
        <w:t>88</w:t>
      </w:r>
      <w:r w:rsidR="00202D62">
        <w:rPr>
          <w:sz w:val="24"/>
          <w:szCs w:val="24"/>
        </w:rPr>
        <w:t>/12</w:t>
      </w:r>
    </w:p>
    <w:p w:rsidRDefault="00753A0C" w:rsidP="00753A0C" w:rsidR="00753A0C" w:rsidRPr="002A46D6">
      <w:pPr>
        <w:jc w:val="center"/>
        <w:rPr>
          <w:sz w:val="24"/>
          <w:szCs w:val="24"/>
        </w:rPr>
      </w:pPr>
    </w:p>
    <w:p w:rsidRDefault="00753A0C" w:rsidP="00753A0C" w:rsidR="00753A0C" w:rsidRPr="002A46D6">
      <w:pPr>
        <w:rPr>
          <w:sz w:val="24"/>
          <w:szCs w:val="24"/>
        </w:rPr>
      </w:pPr>
    </w:p>
    <w:p w:rsidRDefault="00753A0C" w:rsidP="00753A0C" w:rsidR="00753A0C" w:rsidRPr="002A46D6">
      <w:pPr>
        <w:jc w:val="center"/>
        <w:rPr>
          <w:sz w:val="24"/>
          <w:szCs w:val="24"/>
        </w:rPr>
      </w:pPr>
      <w:r w:rsidRPr="002A46D6">
        <w:rPr>
          <w:sz w:val="24"/>
          <w:szCs w:val="24"/>
        </w:rPr>
        <w:t>Z A K L J U Č A K</w:t>
      </w:r>
    </w:p>
    <w:p w:rsidRDefault="00753A0C" w:rsidP="00753A0C" w:rsidR="00753A0C" w:rsidRPr="002A46D6">
      <w:pPr>
        <w:rPr>
          <w:sz w:val="24"/>
          <w:szCs w:val="24"/>
        </w:rPr>
      </w:pPr>
    </w:p>
    <w:p w:rsidRDefault="00753A0C" w:rsidP="00753A0C" w:rsidR="00753A0C" w:rsidRPr="00400F24">
      <w:pPr>
        <w:ind w:firstLine="720"/>
        <w:jc w:val="both"/>
        <w:rPr>
          <w:sz w:val="24"/>
          <w:szCs w:val="24"/>
        </w:rPr>
      </w:pPr>
      <w:r w:rsidRPr="002A46D6">
        <w:rPr>
          <w:sz w:val="24"/>
          <w:szCs w:val="24"/>
        </w:rPr>
        <w:t xml:space="preserve">TRGOVAČKI SUD U ZAGREBU, po sucu </w:t>
      </w:r>
      <w:proofErr w:type="spellStart"/>
      <w:r>
        <w:rPr>
          <w:sz w:val="24"/>
          <w:szCs w:val="24"/>
        </w:rPr>
        <w:t>mr.sc</w:t>
      </w:r>
      <w:proofErr w:type="spellEnd"/>
      <w:r>
        <w:rPr>
          <w:sz w:val="24"/>
          <w:szCs w:val="24"/>
        </w:rPr>
        <w:t>. Ivani Koštarić Fegeš</w:t>
      </w:r>
      <w:r w:rsidRPr="002A46D6">
        <w:rPr>
          <w:sz w:val="24"/>
          <w:szCs w:val="24"/>
        </w:rPr>
        <w:t xml:space="preserve">, u stečajnom postupku nad dužnikom </w:t>
      </w:r>
      <w:r w:rsidR="00211C00">
        <w:rPr>
          <w:rFonts w:eastAsia="BatangChe"/>
          <w:sz w:val="24"/>
          <w:szCs w:val="24"/>
          <w:lang w:val="pt-BR"/>
        </w:rPr>
        <w:t xml:space="preserve">TRGOŠPED d.o.o. u stečaju, </w:t>
      </w:r>
      <w:r w:rsidR="00DE6225">
        <w:rPr>
          <w:rFonts w:eastAsia="BatangChe"/>
          <w:sz w:val="24"/>
          <w:szCs w:val="24"/>
          <w:lang w:val="pt-BR"/>
        </w:rPr>
        <w:t xml:space="preserve">Zagreb, Cvijete Zuzorić </w:t>
      </w:r>
      <w:r w:rsidR="003B7D8D">
        <w:rPr>
          <w:rFonts w:eastAsia="BatangChe"/>
          <w:sz w:val="24"/>
          <w:szCs w:val="24"/>
          <w:lang w:val="pt-BR"/>
        </w:rPr>
        <w:t xml:space="preserve">21, OIB: </w:t>
      </w:r>
      <w:r w:rsidR="00B1361D" w:rsidRPr="00B1361D">
        <w:rPr>
          <w:sz w:val="24"/>
          <w:szCs w:val="24"/>
        </w:rPr>
        <w:t>91706457526</w:t>
      </w:r>
      <w:r w:rsidR="00DB49B8">
        <w:rPr>
          <w:sz w:val="24"/>
          <w:szCs w:val="24"/>
        </w:rPr>
        <w:t xml:space="preserve">, </w:t>
      </w:r>
      <w:r w:rsidR="00B1361D">
        <w:rPr>
          <w:sz w:val="24"/>
          <w:szCs w:val="24"/>
        </w:rPr>
        <w:t>5</w:t>
      </w:r>
      <w:r w:rsidR="00271621" w:rsidRPr="00400F24">
        <w:rPr>
          <w:sz w:val="24"/>
          <w:szCs w:val="24"/>
        </w:rPr>
        <w:t xml:space="preserve">. </w:t>
      </w:r>
      <w:r w:rsidR="00B1361D">
        <w:rPr>
          <w:sz w:val="24"/>
          <w:szCs w:val="24"/>
        </w:rPr>
        <w:t>siječnja</w:t>
      </w:r>
      <w:r w:rsidRPr="00400F24">
        <w:rPr>
          <w:sz w:val="24"/>
          <w:szCs w:val="24"/>
        </w:rPr>
        <w:t xml:space="preserve"> 201</w:t>
      </w:r>
      <w:r w:rsidR="00B1361D">
        <w:rPr>
          <w:sz w:val="24"/>
          <w:szCs w:val="24"/>
        </w:rPr>
        <w:t>8</w:t>
      </w:r>
      <w:r w:rsidRPr="00400F24">
        <w:rPr>
          <w:sz w:val="24"/>
          <w:szCs w:val="24"/>
        </w:rPr>
        <w:t xml:space="preserve">., </w:t>
      </w:r>
    </w:p>
    <w:p w:rsidRDefault="003F320D" w:rsidP="0064089D" w:rsidR="003F320D" w:rsidRPr="002A46D6">
      <w:pPr>
        <w:pStyle w:val="Podnaslov"/>
        <w:rPr>
          <w:rFonts w:hAnsi="Times New Roman" w:ascii="Times New Roman"/>
          <w:b w:val="false"/>
          <w:color w:val="auto"/>
          <w:szCs w:val="24"/>
        </w:rPr>
      </w:pPr>
    </w:p>
    <w:p w:rsidRDefault="00CE4727" w:rsidP="00CE4727" w:rsidR="00CE4727" w:rsidRPr="002A46D6">
      <w:pPr>
        <w:jc w:val="center"/>
        <w:rPr>
          <w:sz w:val="24"/>
          <w:szCs w:val="24"/>
        </w:rPr>
      </w:pPr>
      <w:r w:rsidRPr="002A46D6">
        <w:rPr>
          <w:sz w:val="24"/>
          <w:szCs w:val="24"/>
        </w:rPr>
        <w:t>z a k l j u č i o      j e</w:t>
      </w:r>
    </w:p>
    <w:p w:rsidRDefault="003F320D" w:rsidP="002C0E29" w:rsidR="003F320D" w:rsidRPr="002A46D6">
      <w:pPr>
        <w:rPr>
          <w:b/>
          <w:sz w:val="24"/>
          <w:szCs w:val="24"/>
        </w:rPr>
      </w:pPr>
    </w:p>
    <w:p w:rsidRDefault="00C24AC7" w:rsidP="006B4804" w:rsidR="00AA3916">
      <w:pPr>
        <w:ind w:firstLine="720"/>
        <w:jc w:val="both"/>
        <w:rPr>
          <w:sz w:val="24"/>
          <w:szCs w:val="24"/>
        </w:rPr>
      </w:pPr>
      <w:r w:rsidRPr="002A46D6">
        <w:rPr>
          <w:sz w:val="24"/>
          <w:szCs w:val="24"/>
        </w:rPr>
        <w:t xml:space="preserve">Nalaže se stečajnom </w:t>
      </w:r>
      <w:r w:rsidRPr="001217B9">
        <w:rPr>
          <w:sz w:val="24"/>
          <w:szCs w:val="24"/>
        </w:rPr>
        <w:t xml:space="preserve">upravitelju </w:t>
      </w:r>
      <w:r w:rsidR="001217B9" w:rsidRPr="001217B9">
        <w:rPr>
          <w:sz w:val="24"/>
          <w:szCs w:val="24"/>
        </w:rPr>
        <w:t>Dušk</w:t>
      </w:r>
      <w:r w:rsidR="001217B9">
        <w:rPr>
          <w:sz w:val="24"/>
          <w:szCs w:val="24"/>
        </w:rPr>
        <w:t>u</w:t>
      </w:r>
      <w:r w:rsidR="001217B9" w:rsidRPr="001217B9">
        <w:rPr>
          <w:sz w:val="24"/>
          <w:szCs w:val="24"/>
        </w:rPr>
        <w:t xml:space="preserve"> </w:t>
      </w:r>
      <w:proofErr w:type="spellStart"/>
      <w:r w:rsidR="001217B9" w:rsidRPr="001217B9">
        <w:rPr>
          <w:sz w:val="24"/>
          <w:szCs w:val="24"/>
        </w:rPr>
        <w:t>Korug</w:t>
      </w:r>
      <w:r w:rsidR="001217B9">
        <w:rPr>
          <w:sz w:val="24"/>
          <w:szCs w:val="24"/>
        </w:rPr>
        <w:t>i</w:t>
      </w:r>
      <w:proofErr w:type="spellEnd"/>
      <w:r w:rsidR="001217B9" w:rsidRPr="001217B9">
        <w:rPr>
          <w:sz w:val="24"/>
          <w:szCs w:val="24"/>
        </w:rPr>
        <w:t>, Zagreb, Ilica 129</w:t>
      </w:r>
      <w:r w:rsidR="005510FA" w:rsidRPr="001217B9">
        <w:rPr>
          <w:sz w:val="24"/>
          <w:szCs w:val="24"/>
        </w:rPr>
        <w:t xml:space="preserve">, </w:t>
      </w:r>
      <w:proofErr w:type="spellStart"/>
      <w:r w:rsidR="001217B9" w:rsidRPr="001217B9">
        <w:rPr>
          <w:sz w:val="24"/>
          <w:szCs w:val="24"/>
        </w:rPr>
        <w:t>OIB</w:t>
      </w:r>
      <w:proofErr w:type="spellEnd"/>
      <w:r w:rsidR="001217B9" w:rsidRPr="001217B9">
        <w:rPr>
          <w:sz w:val="24"/>
          <w:szCs w:val="24"/>
        </w:rPr>
        <w:t>: 40565203589</w:t>
      </w:r>
      <w:hyperlink r:id="rId8" w:history="true">
        <w:r w:rsidR="001217B9">
          <w:rPr>
            <w:sz w:val="24"/>
            <w:szCs w:val="24"/>
          </w:rPr>
          <w:t>,</w:t>
        </w:r>
      </w:hyperlink>
      <w:r w:rsidR="001217B9">
        <w:rPr>
          <w:sz w:val="24"/>
          <w:szCs w:val="24"/>
        </w:rPr>
        <w:t xml:space="preserve"> </w:t>
      </w:r>
      <w:r w:rsidR="0073256A" w:rsidRPr="001217B9">
        <w:rPr>
          <w:sz w:val="24"/>
          <w:szCs w:val="24"/>
        </w:rPr>
        <w:t xml:space="preserve">u roku 8 dana od dostave ovog zaključka dostaviti </w:t>
      </w:r>
      <w:r w:rsidR="00B34DE7" w:rsidRPr="001217B9">
        <w:rPr>
          <w:sz w:val="24"/>
          <w:szCs w:val="24"/>
        </w:rPr>
        <w:t xml:space="preserve">ovom sudu </w:t>
      </w:r>
      <w:r w:rsidR="00B40E95" w:rsidRPr="001217B9">
        <w:rPr>
          <w:sz w:val="24"/>
          <w:szCs w:val="24"/>
        </w:rPr>
        <w:t xml:space="preserve">pisano izvješće o </w:t>
      </w:r>
      <w:r w:rsidR="009D46C8" w:rsidRPr="001217B9">
        <w:rPr>
          <w:sz w:val="24"/>
          <w:szCs w:val="24"/>
        </w:rPr>
        <w:t xml:space="preserve">tijeku </w:t>
      </w:r>
      <w:r w:rsidR="0003411C" w:rsidRPr="001217B9">
        <w:rPr>
          <w:sz w:val="24"/>
          <w:szCs w:val="24"/>
        </w:rPr>
        <w:t xml:space="preserve">stečajnoga postupka i o </w:t>
      </w:r>
      <w:r w:rsidR="0003411C">
        <w:rPr>
          <w:sz w:val="24"/>
          <w:szCs w:val="24"/>
        </w:rPr>
        <w:t>stanju stečajne mase.</w:t>
      </w:r>
      <w:r w:rsidR="00B40E95">
        <w:rPr>
          <w:sz w:val="24"/>
          <w:szCs w:val="24"/>
        </w:rPr>
        <w:t xml:space="preserve">  </w:t>
      </w:r>
    </w:p>
    <w:p w:rsidRDefault="00AA3916" w:rsidP="006B4804" w:rsidR="00AA3916">
      <w:pPr>
        <w:ind w:firstLine="720"/>
        <w:jc w:val="both"/>
        <w:rPr>
          <w:sz w:val="24"/>
          <w:szCs w:val="24"/>
        </w:rPr>
      </w:pPr>
    </w:p>
    <w:p w:rsidRDefault="00CE4727" w:rsidP="00CE4727" w:rsidR="00CE4727" w:rsidRPr="002A46D6">
      <w:pPr>
        <w:jc w:val="center"/>
        <w:rPr>
          <w:sz w:val="24"/>
          <w:szCs w:val="24"/>
        </w:rPr>
      </w:pPr>
      <w:r w:rsidRPr="002A46D6">
        <w:rPr>
          <w:sz w:val="24"/>
          <w:szCs w:val="24"/>
        </w:rPr>
        <w:t xml:space="preserve">U Zagrebu </w:t>
      </w:r>
      <w:r w:rsidR="00B1361D">
        <w:rPr>
          <w:sz w:val="24"/>
          <w:szCs w:val="24"/>
        </w:rPr>
        <w:t>5</w:t>
      </w:r>
      <w:r w:rsidR="00B1361D" w:rsidRPr="00400F24">
        <w:rPr>
          <w:sz w:val="24"/>
          <w:szCs w:val="24"/>
        </w:rPr>
        <w:t xml:space="preserve">. </w:t>
      </w:r>
      <w:r w:rsidR="00B1361D">
        <w:rPr>
          <w:sz w:val="24"/>
          <w:szCs w:val="24"/>
        </w:rPr>
        <w:t>siječnja</w:t>
      </w:r>
      <w:r w:rsidR="00B1361D" w:rsidRPr="00400F24">
        <w:rPr>
          <w:sz w:val="24"/>
          <w:szCs w:val="24"/>
        </w:rPr>
        <w:t xml:space="preserve"> 201</w:t>
      </w:r>
      <w:r w:rsidR="00B1361D">
        <w:rPr>
          <w:sz w:val="24"/>
          <w:szCs w:val="24"/>
        </w:rPr>
        <w:t>8.</w:t>
      </w:r>
    </w:p>
    <w:p w:rsidRDefault="003F320D" w:rsidP="00FB63B7" w:rsidR="003F320D" w:rsidRPr="002A46D6">
      <w:pPr>
        <w:rPr>
          <w:sz w:val="24"/>
          <w:szCs w:val="24"/>
        </w:rPr>
      </w:pPr>
    </w:p>
    <w:p w:rsidRDefault="00CE4727" w:rsidP="00CE4727" w:rsidR="00CE4727" w:rsidRPr="002A46D6">
      <w:pPr>
        <w:pStyle w:val="Tijeloteksta"/>
        <w:ind w:left="5760"/>
      </w:pPr>
      <w:r w:rsidRPr="002A46D6">
        <w:tab/>
        <w:t>SUDAC:</w:t>
      </w:r>
    </w:p>
    <w:p w:rsidRDefault="006B4804" w:rsidP="00AC3CF4" w:rsidR="001D2511" w:rsidRPr="002A46D6">
      <w:pPr>
        <w:pStyle w:val="Tijeloteksta"/>
        <w:jc w:val="right"/>
      </w:pPr>
      <w:proofErr w:type="spellStart"/>
      <w:r>
        <w:t>mr.sc</w:t>
      </w:r>
      <w:proofErr w:type="spellEnd"/>
      <w:r>
        <w:t>. Ivana Koštarić Fegeš</w:t>
      </w:r>
      <w:r w:rsidR="00AC3CF4">
        <w:t>, v.r.</w:t>
      </w:r>
    </w:p>
    <w:p w:rsidRDefault="00CE4727" w:rsidP="00CE4727" w:rsidR="00CE4727" w:rsidRPr="002A46D6">
      <w:pPr>
        <w:rPr>
          <w:sz w:val="24"/>
          <w:szCs w:val="24"/>
        </w:rPr>
      </w:pPr>
    </w:p>
    <w:p w:rsidRDefault="006B4804" w:rsidP="00CE4727" w:rsidR="006B4804">
      <w:pPr>
        <w:rPr>
          <w:sz w:val="24"/>
          <w:szCs w:val="24"/>
        </w:rPr>
      </w:pPr>
    </w:p>
    <w:p w:rsidRDefault="00B1361D" w:rsidP="00B1361D" w:rsidR="00B1361D" w:rsidRPr="001A1622">
      <w:pPr>
        <w:rPr>
          <w:sz w:val="24"/>
          <w:szCs w:val="24"/>
        </w:rPr>
      </w:pPr>
      <w:r w:rsidRPr="001A1622">
        <w:rPr>
          <w:sz w:val="24"/>
          <w:szCs w:val="24"/>
        </w:rPr>
        <w:t>UPUTA O PRAVNOM LIJEKU</w:t>
      </w:r>
    </w:p>
    <w:p w:rsidRDefault="00B1361D" w:rsidP="00B1361D" w:rsidR="00B1361D" w:rsidRPr="001A1622">
      <w:pPr>
        <w:jc w:val="both"/>
        <w:rPr>
          <w:sz w:val="24"/>
          <w:szCs w:val="24"/>
        </w:rPr>
      </w:pPr>
      <w:r w:rsidRPr="001A1622">
        <w:rPr>
          <w:sz w:val="24"/>
          <w:szCs w:val="24"/>
        </w:rPr>
        <w:t>Protiv zaključka nije dopuštena žalba (čl. 11. st. 9. Stečajnog zakona ("Narodne novine" broj 44/1996, 161/1998, 29/1999, 129/2000, 123/2003, 197/2003, 187/2004, 82/2006, 116/2010, 25/2012, 133/2012)</w:t>
      </w:r>
    </w:p>
    <w:p w:rsidRDefault="00B1361D" w:rsidP="00B1361D" w:rsidR="00B1361D">
      <w:pPr>
        <w:rPr>
          <w:sz w:val="24"/>
          <w:szCs w:val="24"/>
        </w:rPr>
      </w:pPr>
    </w:p>
    <w:p w:rsidRDefault="00AC3CF4" w:rsidP="00AC3CF4" w:rsidR="00AC3CF4">
      <w:pPr>
        <w:autoSpaceDE w:val="false"/>
        <w:autoSpaceDN w:val="false"/>
        <w:adjustRightInd w:val="false"/>
        <w:rPr>
          <w:sz w:val="24"/>
          <w:szCs w:val="24"/>
        </w:rPr>
      </w:pPr>
      <w:r>
        <w:rPr>
          <w:sz w:val="24"/>
          <w:szCs w:val="24"/>
        </w:rPr>
        <w:t xml:space="preserve">Za točnost </w:t>
      </w:r>
      <w:proofErr w:type="spellStart"/>
      <w:r>
        <w:rPr>
          <w:sz w:val="24"/>
          <w:szCs w:val="24"/>
        </w:rPr>
        <w:t>otpravka</w:t>
      </w:r>
      <w:proofErr w:type="spellEnd"/>
      <w:r>
        <w:rPr>
          <w:sz w:val="24"/>
          <w:szCs w:val="24"/>
        </w:rPr>
        <w:t xml:space="preserve"> - ovlašteni službenik</w:t>
      </w:r>
    </w:p>
    <w:p w:rsidRDefault="00AC3CF4" w:rsidP="00AC3CF4" w:rsidR="00B1361D" w:rsidRPr="00AA3916">
      <w:pPr>
        <w:rPr>
          <w:sz w:val="24"/>
          <w:szCs w:val="24"/>
        </w:rPr>
      </w:pPr>
      <w:r>
        <w:rPr>
          <w:sz w:val="24"/>
          <w:szCs w:val="24"/>
        </w:rPr>
        <w:t xml:space="preserve">Katarina </w:t>
      </w:r>
      <w:proofErr w:type="spellStart"/>
      <w:r>
        <w:rPr>
          <w:sz w:val="24"/>
          <w:szCs w:val="24"/>
        </w:rPr>
        <w:t>Drndelić</w:t>
      </w:r>
      <w:proofErr w:type="spellEnd"/>
    </w:p>
    <w:p w:rsidRDefault="001E7DFF" w:rsidP="00AA3916" w:rsidR="001E7DFF" w:rsidRPr="001E7DFF">
      <w:pPr>
        <w:pStyle w:val="Odlomakpopisa"/>
        <w:rPr>
          <w:sz w:val="24"/>
          <w:szCs w:val="24"/>
        </w:rPr>
      </w:pPr>
    </w:p>
    <w:p w:rsidRDefault="00B639DE" w:rsidR="00B639DE" w:rsidRPr="002A46D6">
      <w:pPr>
        <w:rPr>
          <w:sz w:val="24"/>
          <w:szCs w:val="24"/>
        </w:rPr>
      </w:pPr>
    </w:p>
    <w:sectPr w:rsidSect="00516A2C" w:rsidR="00B639DE" w:rsidRPr="002A46D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52FD8"/>
    <w:multiLevelType w:val="hybridMultilevel"/>
    <w:tmpl w:val="9C2E0BF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7130AA6"/>
    <w:multiLevelType w:val="hybridMultilevel"/>
    <w:tmpl w:val="F1A4AF4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716D"/>
    <w:rsid w:val="0002605F"/>
    <w:rsid w:val="0003411C"/>
    <w:rsid w:val="00036A31"/>
    <w:rsid w:val="00097E91"/>
    <w:rsid w:val="000B262B"/>
    <w:rsid w:val="000F3FBC"/>
    <w:rsid w:val="000F5DBA"/>
    <w:rsid w:val="00103F3D"/>
    <w:rsid w:val="00110860"/>
    <w:rsid w:val="001217B9"/>
    <w:rsid w:val="00130EF6"/>
    <w:rsid w:val="0014428E"/>
    <w:rsid w:val="00146866"/>
    <w:rsid w:val="00164A68"/>
    <w:rsid w:val="00166AE8"/>
    <w:rsid w:val="001A0815"/>
    <w:rsid w:val="001D0E72"/>
    <w:rsid w:val="001D2511"/>
    <w:rsid w:val="001E7DFF"/>
    <w:rsid w:val="00202D62"/>
    <w:rsid w:val="00211C00"/>
    <w:rsid w:val="00216892"/>
    <w:rsid w:val="00271621"/>
    <w:rsid w:val="00275900"/>
    <w:rsid w:val="002A46D6"/>
    <w:rsid w:val="002B13AE"/>
    <w:rsid w:val="002B5611"/>
    <w:rsid w:val="002C0E29"/>
    <w:rsid w:val="0033459C"/>
    <w:rsid w:val="003B7D8D"/>
    <w:rsid w:val="003D17CB"/>
    <w:rsid w:val="003E0B94"/>
    <w:rsid w:val="003F091E"/>
    <w:rsid w:val="003F320D"/>
    <w:rsid w:val="00400F24"/>
    <w:rsid w:val="004371EE"/>
    <w:rsid w:val="0047675D"/>
    <w:rsid w:val="00494BF5"/>
    <w:rsid w:val="004C6A58"/>
    <w:rsid w:val="004E5469"/>
    <w:rsid w:val="004F022B"/>
    <w:rsid w:val="00516A2C"/>
    <w:rsid w:val="00547C09"/>
    <w:rsid w:val="005510FA"/>
    <w:rsid w:val="00564481"/>
    <w:rsid w:val="0056527A"/>
    <w:rsid w:val="00567F2D"/>
    <w:rsid w:val="005B5B68"/>
    <w:rsid w:val="00604901"/>
    <w:rsid w:val="0064089D"/>
    <w:rsid w:val="0065484C"/>
    <w:rsid w:val="006A03F6"/>
    <w:rsid w:val="006B4804"/>
    <w:rsid w:val="006F1EBD"/>
    <w:rsid w:val="00712637"/>
    <w:rsid w:val="0073256A"/>
    <w:rsid w:val="00753A0C"/>
    <w:rsid w:val="00755F35"/>
    <w:rsid w:val="00770B84"/>
    <w:rsid w:val="00775FD2"/>
    <w:rsid w:val="00793E35"/>
    <w:rsid w:val="0079645A"/>
    <w:rsid w:val="007A6843"/>
    <w:rsid w:val="007B3F07"/>
    <w:rsid w:val="007F082E"/>
    <w:rsid w:val="0080043E"/>
    <w:rsid w:val="00834A88"/>
    <w:rsid w:val="008B6E62"/>
    <w:rsid w:val="008C4205"/>
    <w:rsid w:val="008C4776"/>
    <w:rsid w:val="008C726E"/>
    <w:rsid w:val="009457C8"/>
    <w:rsid w:val="00987E6B"/>
    <w:rsid w:val="009D46C8"/>
    <w:rsid w:val="009F122E"/>
    <w:rsid w:val="009F4837"/>
    <w:rsid w:val="00AA3916"/>
    <w:rsid w:val="00AC3CF4"/>
    <w:rsid w:val="00AD7C24"/>
    <w:rsid w:val="00B07CEE"/>
    <w:rsid w:val="00B1361D"/>
    <w:rsid w:val="00B34DE7"/>
    <w:rsid w:val="00B40E95"/>
    <w:rsid w:val="00B51DCF"/>
    <w:rsid w:val="00B639DE"/>
    <w:rsid w:val="00BA24D2"/>
    <w:rsid w:val="00C10154"/>
    <w:rsid w:val="00C232EF"/>
    <w:rsid w:val="00C24AC7"/>
    <w:rsid w:val="00C40C56"/>
    <w:rsid w:val="00C4203D"/>
    <w:rsid w:val="00C64D2F"/>
    <w:rsid w:val="00CE4727"/>
    <w:rsid w:val="00CE4B15"/>
    <w:rsid w:val="00D13D51"/>
    <w:rsid w:val="00D3259F"/>
    <w:rsid w:val="00D51828"/>
    <w:rsid w:val="00D6062E"/>
    <w:rsid w:val="00D66367"/>
    <w:rsid w:val="00DB49B8"/>
    <w:rsid w:val="00DD51C6"/>
    <w:rsid w:val="00DE6225"/>
    <w:rsid w:val="00DE6DBE"/>
    <w:rsid w:val="00E26ADC"/>
    <w:rsid w:val="00E32B38"/>
    <w:rsid w:val="00E359B8"/>
    <w:rsid w:val="00E560CF"/>
    <w:rsid w:val="00E67B91"/>
    <w:rsid w:val="00E72D2A"/>
    <w:rsid w:val="00E8435A"/>
    <w:rsid w:val="00E847D3"/>
    <w:rsid w:val="00EB168B"/>
    <w:rsid w:val="00EC7FC5"/>
    <w:rsid w:val="00F43AB1"/>
    <w:rsid w:val="00F53774"/>
    <w:rsid w:val="00F56166"/>
    <w:rsid w:val="00FB6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AC3CF4"/>
    <w:rPr>
      <w:color w:val="808080"/>
      <w:bdr w:space="0" w:sz="0" w:color="auto" w:val="none"/>
      <w:shd w:fill="auto" w:color="auto" w:val="clear"/>
    </w:rPr>
  </w:style>
  <w:style w:customStyle="true" w:styleId="eSPISCCParagraphDefaultFont" w:type="character">
    <w:name w:val="eSPIS_CC_Paragraph Default Font"/>
    <w:basedOn w:val="Zadanifontodlomka"/>
    <w:rsid w:val="00AC3C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3C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C3C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3C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AC3CF4"/>
    <w:rPr>
      <w:color w:val="808080"/>
      <w:bdr w:color="auto" w:space="0" w:sz="0" w:val="none"/>
      <w:shd w:color="auto" w:fill="auto" w:val="clear"/>
    </w:rPr>
  </w:style>
  <w:style w:customStyle="1" w:styleId="eSPISCCParagraphDefaultFont" w:type="character">
    <w:name w:val="eSPIS_CC_Paragraph Default Font"/>
    <w:basedOn w:val="Zadanifontodlomka"/>
    <w:rsid w:val="00AC3C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3C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C3C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3C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s://sudreg.pravosudje.hr/registar/f?p=150:40:0::NO:RP,40:P40_OIB,P40_TIP:40565203589,1&amp;cs=31B9C9E299724BBD6865BAAF5575C4AE7"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2018.</izvorni_sadrzaj>
    <derivirana_varijabla naziv="DomainObject.DatumDonosenjaOdluke_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St-88/2012-110</izvorni_sadrzaj>
    <derivirana_varijabla naziv="DomainObject.Oznaka_1">St-88/2012-110</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2012.</izvorni_sadrzaj>
    <derivirana_varijabla naziv="DomainObject.Predmet.DatumOsnivanja_1">18.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St-88/2012</izvorni_sadrzaj>
    <derivirana_varijabla naziv="DomainObject.Predmet.OznakaBroj_1">St-88/2012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TRGOŠPED d.o.o.</izvorni_sadrzaj>
    <derivirana_varijabla naziv="DomainObject.Predmet.ProtustrankaFormated_1">  TRGOŠPED d.o.o.</derivirana_varijabla>
  </DomainObject.Predmet.ProtustrankaFormated>
  <DomainObject.Predmet.ProtustrankaFormatedOIB>
    <izvorni_sadrzaj>  TRGOŠPED d.o.o., OIB 91706457526</izvorni_sadrzaj>
    <derivirana_varijabla naziv="DomainObject.Predmet.ProtustrankaFormatedOIB_1">  TRGOŠPED d.o.o., OIB 91706457526</derivirana_varijabla>
  </DomainObject.Predmet.ProtustrankaFormatedOIB>
  <DomainObject.Predmet.ProtustrankaFormatedWithAdress>
    <izvorni_sadrzaj> TRGOŠPED d.o.o., CVIJETE ZUZORIĆ 21, 10000 Zagreb</izvorni_sadrzaj>
    <derivirana_varijabla naziv="DomainObject.Predmet.ProtustrankaFormatedWithAdress_1"> TRGOŠPED d.o.o., CVIJETE ZUZORIĆ 21, 10000 Zagreb</derivirana_varijabla>
  </DomainObject.Predmet.ProtustrankaFormatedWithAdress>
  <DomainObject.Predmet.ProtustrankaFormatedWithAdressOIB>
    <izvorni_sadrzaj> TRGOŠPED d.o.o., OIB 91706457526, CVIJETE ZUZORIĆ 21, 10000 Zagreb</izvorni_sadrzaj>
    <derivirana_varijabla naziv="DomainObject.Predmet.ProtustrankaFormatedWithAdressOIB_1"> TRGOŠPED d.o.o., OIB 91706457526, CVIJETE ZUZORIĆ 21, 10000 Zagreb</derivirana_varijabla>
  </DomainObject.Predmet.ProtustrankaFormatedWithAdressOIB>
  <DomainObject.Predmet.ProtustrankaWithAdress>
    <izvorni_sadrzaj>TRGOŠPED d.o.o. CVIJETE ZUZORIĆ 21, 10000 Zagreb</izvorni_sadrzaj>
    <derivirana_varijabla naziv="DomainObject.Predmet.ProtustrankaWithAdress_1">TRGOŠPED d.o.o. CVIJETE ZUZORIĆ 21, 10000 Zagreb</derivirana_varijabla>
  </DomainObject.Predmet.ProtustrankaWithAdress>
  <DomainObject.Predmet.ProtustrankaWithAdressOIB>
    <izvorni_sadrzaj>TRGOŠPED d.o.o., OIB 91706457526, CVIJETE ZUZORIĆ 21, 10000 Zagreb</izvorni_sadrzaj>
    <derivirana_varijabla naziv="DomainObject.Predmet.ProtustrankaWithAdressOIB_1">TRGOŠPED d.o.o., OIB 91706457526, CVIJETE ZUZORIĆ 21, 10000 Zagreb</derivirana_varijabla>
  </DomainObject.Predmet.ProtustrankaWithAdressOIB>
  <DomainObject.Predmet.ProtustrankaNazivFormated>
    <izvorni_sadrzaj>TRGOŠPED d.o.o.</izvorni_sadrzaj>
    <derivirana_varijabla naziv="DomainObject.Predmet.ProtustrankaNazivFormated_1">TRGOŠPED d.o.o.</derivirana_varijabla>
  </DomainObject.Predmet.ProtustrankaNazivFormated>
  <DomainObject.Predmet.ProtustrankaNazivFormatedOIB>
    <izvorni_sadrzaj>TRGOŠPED d.o.o., OIB 91706457526</izvorni_sadrzaj>
    <derivirana_varijabla naziv="DomainObject.Predmet.ProtustrankaNazivFormatedOIB_1">TRGOŠPED d.o.o., OIB 91706457526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izvorni_sadrzaj>
    <derivirana_varijabla naziv="DomainObject.Predmet.StrankaFormated_1">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derivirana_varijabla>
  </DomainObject.Predmet.StrankaFormated>
  <DomainObject.Predmet.StrankaFormatedOIB>
    <izvorni_sadrzaj>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izvorni_sadrzaj>
    <derivirana_varijabla naziv="DomainObject.Predmet.StrankaFormatedOIB_1">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derivirana_varijabla>
  </DomainObject.Predmet.StrankaFormatedOIB>
  <DomainObject.Predmet.StrankaFormatedWithAdress>
    <izvorni_sadrzaj>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izvorni_sadrzaj>
    <derivirana_varijabla naziv="DomainObject.Predmet.StrankaFormatedWithAdress_1">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derivirana_varijabla>
  </DomainObject.Predmet.StrankaFormatedWithAdress>
  <DomainObject.Predmet.StrankaFormatedWithAdressOIB>
    <izvorni_sadrzaj>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izvorni_sadrzaj>
    <derivirana_varijabla naziv="DomainObject.Predmet.StrankaFormatedWithAdressOIB_1">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derivirana_varijabla>
  </DomainObject.Predmet.StrankaFormatedWithAdressOIB>
  <DomainObject.Predmet.StrankaWithAdress>
    <izvorni_sadrzaj>Zlatko Zrnić Ulica Ivana Gundulića 11,44000 Sisak,IVAN ROŽANKOVIĆ MALA GORICA 2,44250 Petrinja,IVAN PAVIŠIĆ MATUNOVA 11,10000 Zagreb,ANTE BOLTA DOBRONIĆEVA 11,10000 Zagreb,Tomislav Cik MARKUŠEVEČKA TRNAVA 31,10000 Zagreb,BORIS ČUČIĆ ABRAMOVIĆEVA 1,10000 Zagreb,VJEROVNICI </izvorni_sadrzaj>
    <derivirana_varijabla naziv="DomainObject.Predmet.StrankaWithAdress_1">Zlatko Zrnić Ulica Ivana Gundulića 11,44000 Sisak,IVAN ROŽANKOVIĆ MALA GORICA 2,44250 Petrinja,IVAN PAVIŠIĆ MATUNOVA 11,10000 Zagreb,ANTE BOLTA DOBRONIĆEVA 11,10000 Zagreb,Tomislav Cik MARKUŠEVEČKA TRNAVA 31,10000 Zagreb,BORIS ČUČIĆ ABRAMOVIĆEVA 1,10000 Zagreb,VJEROVNICI </derivirana_varijabla>
  </DomainObject.Predmet.StrankaWithAdress>
  <DomainObject.Predmet.StrankaWithAdressOIB>
    <izvorni_sadrzaj>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izvorni_sadrzaj>
    <derivirana_varijabla naziv="DomainObject.Predmet.StrankaWithAdressOIB_1">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derivirana_varijabla>
  </DomainObject.Predmet.StrankaWithAdressOIB>
  <DomainObject.Predmet.StrankaNazivFormated>
    <izvorni_sadrzaj>Zlatko Zrnić,IVAN ROŽANKOVIĆ,IVAN PAVIŠIĆ,ANTE BOLTA,Tomislav Cik,BORIS ČUČIĆ,VJEROVNICI</izvorni_sadrzaj>
    <derivirana_varijabla naziv="DomainObject.Predmet.StrankaNazivFormated_1">Zlatko Zrnić,IVAN ROŽANKOVIĆ,IVAN PAVIŠIĆ,ANTE BOLTA,Tomislav Cik,BORIS ČUČIĆ,VJEROVNICI</derivirana_varijabla>
  </DomainObject.Predmet.StrankaNazivFormated>
  <DomainObject.Predmet.StrankaNazivFormatedOIB>
    <izvorni_sadrzaj>Zlatko Zrnić, OIB 11499393578,IVAN ROŽANKOVIĆ,IVAN PAVIŠIĆ,ANTE BOLTA,Tomislav Cik, OIB 44826125261,BORIS ČUČIĆ, OIB 52518900802,VJEROVNICI</izvorni_sadrzaj>
    <derivirana_varijabla naziv="DomainObject.Predmet.StrankaNazivFormatedOIB_1">Zlatko Zrnić, OIB 11499393578,IVAN ROŽANKOVIĆ,IVAN PAVIŠIĆ,ANTE BOLTA,Tomislav Cik, OIB 44826125261,BORIS ČUČIĆ, OIB 52518900802,VJEROVNICI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izvorni_sadrzaj>
    <derivirana_varijabla naziv="DomainObject.Predmet.StrankaListFormated_1">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derivirana_varijabla>
  </DomainObject.Predmet.StrankaListFormated>
  <DomainObject.Predmet.StrankaListFormatedOIB>
    <izvorni_sadrzaj>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izvorni_sadrzaj>
    <derivirana_varijabla naziv="DomainObject.Predmet.StrankaListFormatedOIB_1">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derivirana_varijabla>
  </DomainObject.Predmet.StrankaListFormatedOIB>
  <DomainObject.Predmet.StrankaListFormatedWithAdress>
    <izvorni_sadrzaj>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izvorni_sadrzaj>
    <derivirana_varijabla naziv="DomainObject.Predmet.StrankaListFormatedWithAdress_1">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derivirana_varijabla>
  </DomainObject.Predmet.StrankaListFormatedWithAdress>
  <DomainObject.Predmet.StrankaListFormatedWithAdressOIB>
    <izvorni_sadrzaj>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izvorni_sadrzaj>
    <derivirana_varijabla naziv="DomainObject.Predmet.StrankaListFormatedWithAdressOIB_1">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derivirana_varijabla>
  </DomainObject.Predmet.StrankaListFormatedWithAdressOIB>
  <DomainObject.Predmet.StrankaListNazivFormated>
    <izvorni_sadrzaj>
      <item>Zlatko Zrnić</item>
      <item>IVAN ROŽANKOVIĆ</item>
      <item>IVAN PAVIŠIĆ</item>
      <item>ANTE BOLTA</item>
      <item>Tomislav Cik</item>
      <item>BORIS ČUČIĆ</item>
      <item>VJEROVNICI</item>
    </izvorni_sadrzaj>
    <derivirana_varijabla naziv="DomainObject.Predmet.StrankaListNazivFormated_1">
      <item>Zlatko Zrnić</item>
      <item>IVAN ROŽANKOVIĆ</item>
      <item>IVAN PAVIŠIĆ</item>
      <item>ANTE BOLTA</item>
      <item>Tomislav Cik</item>
      <item>BORIS ČUČIĆ</item>
      <item>VJEROVNICI</item>
    </derivirana_varijabla>
  </DomainObject.Predmet.StrankaListNazivFormated>
  <DomainObject.Predmet.StrankaListNazivFormatedOIB>
    <izvorni_sadrzaj>
      <item>Zlatko Zrnić, OIB 11499393578</item>
      <item>IVAN ROŽANKOVIĆ</item>
      <item>IVAN PAVIŠIĆ</item>
      <item>ANTE BOLTA</item>
      <item>Tomislav Cik, OIB 44826125261</item>
      <item>BORIS ČUČIĆ, OIB 52518900802</item>
      <item>VJEROVNICI</item>
    </izvorni_sadrzaj>
    <derivirana_varijabla naziv="DomainObject.Predmet.StrankaListNazivFormatedOIB_1">
      <item>Zlatko Zrnić, OIB 11499393578</item>
      <item>IVAN ROŽANKOVIĆ</item>
      <item>IVAN PAVIŠIĆ</item>
      <item>ANTE BOLTA</item>
      <item>Tomislav Cik, OIB 44826125261</item>
      <item>BORIS ČUČIĆ, OIB 52518900802</item>
      <item>VJEROVNICI</item>
    </derivirana_varijabla>
  </DomainObject.Predmet.StrankaListNazivFormatedOIB>
  <DomainObject.Predmet.ProtuStrankaListFormated>
    <izvorni_sadrzaj>
      <item>TRGOŠPED d.o.o.</item>
    </izvorni_sadrzaj>
    <derivirana_varijabla naziv="DomainObject.Predmet.ProtuStrankaListFormated_1">
      <item>TRGOŠPED d.o.o.</item>
    </derivirana_varijabla>
  </DomainObject.Predmet.ProtuStrankaListFormated>
  <DomainObject.Predmet.ProtuStrankaListFormatedOIB>
    <izvorni_sadrzaj>
      <item>TRGOŠPED d.o.o., OIB 91706457526</item>
    </izvorni_sadrzaj>
    <derivirana_varijabla naziv="DomainObject.Predmet.ProtuStrankaListFormatedOIB_1">
      <item>TRGOŠPED d.o.o., OIB 91706457526</item>
    </derivirana_varijabla>
  </DomainObject.Predmet.ProtuStrankaListFormatedOIB>
  <DomainObject.Predmet.ProtuStrankaListFormatedWithAdress>
    <izvorni_sadrzaj>
      <item>TRGOŠPED d.o.o., CVIJETE ZUZORIĆ 21, 10000 Zagreb</item>
    </izvorni_sadrzaj>
    <derivirana_varijabla naziv="DomainObject.Predmet.ProtuStrankaListFormatedWithAdress_1">
      <item>TRGOŠPED d.o.o., CVIJETE ZUZORIĆ 21, 10000 Zagreb</item>
    </derivirana_varijabla>
  </DomainObject.Predmet.ProtuStrankaListFormatedWithAdress>
  <DomainObject.Predmet.ProtuStrankaListFormatedWithAdressOIB>
    <izvorni_sadrzaj>
      <item>TRGOŠPED d.o.o., OIB 91706457526, CVIJETE ZUZORIĆ 21, 10000 Zagreb</item>
    </izvorni_sadrzaj>
    <derivirana_varijabla naziv="DomainObject.Predmet.ProtuStrankaListFormatedWithAdressOIB_1">
      <item>TRGOŠPED d.o.o., OIB 91706457526, CVIJETE ZUZORIĆ 21, 10000 Zagreb</item>
    </derivirana_varijabla>
  </DomainObject.Predmet.ProtuStrankaListFormatedWithAdressOIB>
  <DomainObject.Predmet.ProtuStrankaListNazivFormated>
    <izvorni_sadrzaj>
      <item>TRGOŠPED d.o.o.</item>
    </izvorni_sadrzaj>
    <derivirana_varijabla naziv="DomainObject.Predmet.ProtuStrankaListNazivFormated_1">
      <item>TRGOŠPED d.o.o.</item>
    </derivirana_varijabla>
  </DomainObject.Predmet.ProtuStrankaListNazivFormated>
  <DomainObject.Predmet.ProtuStrankaListNazivFormatedOIB>
    <izvorni_sadrzaj>
      <item>TRGOŠPED d.o.o., OIB 91706457526</item>
    </izvorni_sadrzaj>
    <derivirana_varijabla naziv="DomainObject.Predmet.ProtuStrankaListNazivFormatedOIB_1">
      <item>TRGOŠPED d.o.o., OIB 91706457526</item>
    </derivirana_varijabla>
  </DomainObject.Predmet.ProtuStrankaListNazivFormatedOIB>
  <DomainObject.Predmet.OstaliListFormated>
    <izvorni_sadrzaj>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izvorni_sadrzaj>
    <derivirana_varijabla naziv="DomainObject.Predmet.OstaliListFormated_1">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derivirana_varijabla>
  </DomainObject.Predmet.OstaliListFormated>
  <DomainObject.Predmet.OstaliListFormatedOIB>
    <izvorni_sadrzaj>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FormatedOIB_1">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FormatedOIB>
  <DomainObject.Predmet.OstaliListFormatedWithAdress>
    <izvorni_sadrzaj>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izvorni_sadrzaj>
    <derivirana_varijabla naziv="DomainObject.Predmet.OstaliListFormatedWithAdress_1">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derivirana_varijabla>
  </DomainObject.Predmet.OstaliListFormatedWithAdress>
  <DomainObject.Predmet.OstaliListFormatedWithAdressOIB>
    <izvorni_sadrzaj>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izvorni_sadrzaj>
    <derivirana_varijabla naziv="DomainObject.Predmet.OstaliListFormatedWithAdressOIB_1">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derivirana_varijabla>
  </DomainObject.Predmet.OstaliListFormatedWithAdressOIB>
  <DomainObject.Predmet.OstaliListNazivFormated>
    <izvorni_sadrzaj>
      <item>BORIS RADAN</item>
      <item>FINANCIJSKA AGENCIJA ZAGREB</item>
      <item>MF-POREZNA UPRAVA</item>
      <item>MINISTARSTVO PRAVOSUĐA</item>
      <item>ŽDO-GRAĐANSKO UPRAVNI ODJEL</item>
      <item>JOSIP CERTIĆ</item>
      <item>Duško Koruga</item>
    </izvorni_sadrzaj>
    <derivirana_varijabla naziv="DomainObject.Predmet.OstaliListNazivFormated_1">
      <item>BORIS RADAN</item>
      <item>FINANCIJSKA AGENCIJA ZAGREB</item>
      <item>MF-POREZNA UPRAVA</item>
      <item>MINISTARSTVO PRAVOSUĐA</item>
      <item>ŽDO-GRAĐANSKO UPRAVNI ODJEL</item>
      <item>JOSIP CERTIĆ</item>
      <item>Duško Koruga</item>
    </derivirana_varijabla>
  </DomainObject.Predmet.OstaliListNazivFormated>
  <DomainObject.Predmet.OstaliListNazivFormatedOIB>
    <izvorni_sadrzaj>
      <item>BORIS RADAN</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NazivFormatedOIB_1">
      <item>BORIS RADAN</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2018.</izvorni_sadrzaj>
    <derivirana_varijabla naziv="DomainObject.Datum_1">5. siječnja 2018.</derivirana_varijabla>
  </DomainObject.Datum>
  <DomainObject.PoslovniBrojDokumenta>
    <izvorni_sadrzaj>St-88/2012-110</izvorni_sadrzaj>
    <derivirana_varijabla naziv="DomainObject.PoslovniBrojDokumenta_1">St-88/2012-110</derivirana_varijabla>
  </DomainObject.PoslovniBrojDokumenta>
  <DomainObject.Predmet.StrankaIDrugi>
    <izvorni_sadrzaj>ANTE BOLTA i dr.</izvorni_sadrzaj>
    <derivirana_varijabla naziv="DomainObject.Predmet.StrankaIDrugi_1">ANTE BOLTA i dr.</derivirana_varijabla>
  </DomainObject.Predmet.StrankaIDrugi>
  <DomainObject.Predmet.ProtustrankaIDrugi>
    <izvorni_sadrzaj>TRGOŠPED d.o.o.</izvorni_sadrzaj>
    <derivirana_varijabla naziv="DomainObject.Predmet.ProtustrankaIDrugi_1">TRGOŠPED d.o.o.</derivirana_varijabla>
  </DomainObject.Predmet.ProtustrankaIDrugi>
  <DomainObject.Predmet.StrankaIDrugiAdressOIB>
    <izvorni_sadrzaj>ANTE BOLTA, DOBRONIĆEVA 11, 10000 Zagreb i dr.</izvorni_sadrzaj>
    <derivirana_varijabla naziv="DomainObject.Predmet.StrankaIDrugiAdressOIB_1">ANTE BOLTA, DOBRONIĆEVA 11, 10000 Zagreb i dr.</derivirana_varijabla>
  </DomainObject.Predmet.StrankaIDrugiAdressOIB>
  <DomainObject.Predmet.ProtustrankaIDrugiAdressOIB>
    <izvorni_sadrzaj>TRGOŠPED d.o.o., OIB 91706457526, CVIJETE ZUZORIĆ 21, 10000 Zagreb</izvorni_sadrzaj>
    <derivirana_varijabla naziv="DomainObject.Predmet.ProtustrankaIDrugiAdressOIB_1">TRGOŠPED d.o.o., OIB 91706457526, CVIJETE ZUZORIĆ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izvorni_sadrzaj>
    <derivirana_varijabla naziv="DomainObject.Predmet.SudioniciListNaziv_1">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derivirana_varijabla>
  </DomainObject.Predmet.SudioniciListNaziv>
  <DomainObject.Predmet.SudioniciListAdressOIB>
    <izvorni_sadrzaj>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izvorni_sadrzaj>
    <derivirana_varijabla naziv="DomainObject.Predmet.SudioniciListAdressOIB_1">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izvorni_sadrzaj>
    <derivirana_varijabla naziv="DomainObject.Predmet.SudioniciListNazivOIB_1">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140</properties:Words>
  <properties:Characters>732</properties:Characters>
  <properties:Lines>36</properties:Lines>
  <properties:Paragraphs>15</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2017-10-24T09:22:00Z</dcterms:created>
  <dc:creator>nmarkovic</dc:creator>
  <cp:lastModifiedBy>Katarina Drndelić</cp:lastModifiedBy>
  <cp:lastPrinted>2018-01-05T09:41:00Z</cp:lastPrinted>
  <dcterms:modified xmlns:xsi="http://www.w3.org/2001/XMLSchema-instance" xsi:type="dcterms:W3CDTF">2018-01-05T09:41:00Z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St-88/2012-110 / Odluka - Zaključak</vt:lpwstr>
  </prop:property>
  <prop:property name="CC_coloring" pid="4" fmtid="{D5CDD505-2E9C-101B-9397-08002B2CF9AE}">
    <vt:bool>false</vt:bool>
  </prop:property>
  <prop:property name="BrojStranica" pid="5" fmtid="{D5CDD505-2E9C-101B-9397-08002B2CF9AE}">
    <vt:i4>1</vt:i4>
  </prop:property>
</prop:Properties>
</file>