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e5ac" w14:paraId="7cde5ac" w:rsidRDefault="007F3F89" w:rsidP="007F3F89" w:rsidR="007F3F89">
      <w:pPr>
        <w:pStyle w:val="Default"/>
        <w15:collapsed w:val="false"/>
      </w:pPr>
      <w:bookmarkStart w:name="_GoBack" w:id="0"/>
      <w:bookmarkEnd w:id="0"/>
    </w:p>
    <w:p w:rsidRDefault="007F3F89" w:rsidP="007F3F89" w:rsidR="007F3F89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Obrazac 20.</w:t>
      </w:r>
    </w:p>
    <w:p w:rsidRDefault="007F3F89" w:rsidP="007F3F89" w:rsidR="007F3F89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IZVJEŠĆE STEČAJNOGA UPRAVITELJA O TIJEKU STEČAJNOGA POSTUPKA I STANJU STEČAJNE MASE</w:t>
      </w:r>
    </w:p>
    <w:p w:rsidRDefault="0065794F" w:rsidP="007F3F89" w:rsidR="0065794F">
      <w:pPr>
        <w:pStyle w:val="Default"/>
        <w:jc w:val="center"/>
        <w:rPr>
          <w:b/>
          <w:bCs/>
          <w:sz w:val="23"/>
          <w:szCs w:val="23"/>
        </w:rPr>
      </w:pPr>
    </w:p>
    <w:p w:rsidRDefault="0065794F" w:rsidP="007F3F89" w:rsidR="0065794F">
      <w:pPr>
        <w:pStyle w:val="Default"/>
        <w:jc w:val="center"/>
        <w:rPr>
          <w:sz w:val="23"/>
          <w:szCs w:val="23"/>
        </w:rPr>
      </w:pPr>
    </w:p>
    <w:p w:rsidRDefault="007F3F89" w:rsidP="007F3F89" w:rsidR="007F3F8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Nadležni trgova</w:t>
      </w:r>
      <w:r w:rsidR="0065794F">
        <w:rPr>
          <w:sz w:val="23"/>
          <w:szCs w:val="23"/>
        </w:rPr>
        <w:t>č</w:t>
      </w:r>
      <w:r>
        <w:rPr>
          <w:sz w:val="23"/>
          <w:szCs w:val="23"/>
        </w:rPr>
        <w:t>ki sud: Trgova</w:t>
      </w:r>
      <w:r w:rsidR="0065794F">
        <w:rPr>
          <w:sz w:val="23"/>
          <w:szCs w:val="23"/>
        </w:rPr>
        <w:t>č</w:t>
      </w:r>
      <w:r>
        <w:rPr>
          <w:sz w:val="23"/>
          <w:szCs w:val="23"/>
        </w:rPr>
        <w:t xml:space="preserve">ki sud u Zagrebu </w:t>
      </w:r>
    </w:p>
    <w:p w:rsidRDefault="007F3F89" w:rsidP="007F3F89" w:rsidR="007F3F8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Poslovni broj spisa: 20 </w:t>
      </w:r>
      <w:r>
        <w:rPr>
          <w:b/>
          <w:bCs/>
          <w:sz w:val="23"/>
          <w:szCs w:val="23"/>
        </w:rPr>
        <w:t xml:space="preserve">St-148/13 </w:t>
      </w:r>
    </w:p>
    <w:p w:rsidRDefault="007F3F89" w:rsidP="007F3F89" w:rsidR="007F3F8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Dužnik (ime i prezime / tvrtka ili naziv, OIB, adresa / sjedište). </w:t>
      </w:r>
      <w:r>
        <w:rPr>
          <w:b/>
          <w:bCs/>
          <w:sz w:val="23"/>
          <w:szCs w:val="23"/>
        </w:rPr>
        <w:t>PBP-ZAGREB d.o.o. u stečaju</w:t>
      </w:r>
      <w:r>
        <w:rPr>
          <w:sz w:val="23"/>
          <w:szCs w:val="23"/>
        </w:rPr>
        <w:t xml:space="preserve">, OIB: 41099312038. Pirovec 7, Zagreb </w:t>
      </w:r>
    </w:p>
    <w:p w:rsidRDefault="0065794F" w:rsidP="007F3F89" w:rsidR="0065794F">
      <w:pPr>
        <w:pStyle w:val="Default"/>
        <w:rPr>
          <w:sz w:val="23"/>
          <w:szCs w:val="23"/>
        </w:rPr>
      </w:pPr>
    </w:p>
    <w:p w:rsidRDefault="007F3F89" w:rsidP="007F3F89" w:rsidR="007F3F8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I. TIJEK STE</w:t>
      </w:r>
      <w:r w:rsidR="0065794F">
        <w:rPr>
          <w:sz w:val="23"/>
          <w:szCs w:val="23"/>
        </w:rPr>
        <w:t>Č</w:t>
      </w:r>
      <w:r>
        <w:rPr>
          <w:sz w:val="23"/>
          <w:szCs w:val="23"/>
        </w:rPr>
        <w:t xml:space="preserve">AJNOGA POSTUPKA U RAZDOBLJU OD 02. lipnja DO 10.rujna. 2017.godine </w:t>
      </w:r>
    </w:p>
    <w:p w:rsidRDefault="007F3F89" w:rsidP="007F3F89" w:rsidR="007F3F89">
      <w:pPr>
        <w:pStyle w:val="Default"/>
        <w:rPr>
          <w:sz w:val="22"/>
          <w:szCs w:val="22"/>
        </w:rPr>
      </w:pPr>
      <w:r>
        <w:rPr>
          <w:sz w:val="23"/>
          <w:szCs w:val="23"/>
        </w:rPr>
        <w:t>Poduzete su sve potrebne radnje za sre</w:t>
      </w:r>
      <w:r w:rsidR="0065794F">
        <w:rPr>
          <w:sz w:val="23"/>
          <w:szCs w:val="23"/>
        </w:rPr>
        <w:t>đ</w:t>
      </w:r>
      <w:r>
        <w:rPr>
          <w:sz w:val="23"/>
          <w:szCs w:val="23"/>
        </w:rPr>
        <w:t xml:space="preserve">ivanje zemljišnoknjižnog stanja nekretnine </w:t>
      </w:r>
      <w:r>
        <w:rPr>
          <w:sz w:val="22"/>
          <w:szCs w:val="22"/>
        </w:rPr>
        <w:t>upisane kod Općinskog suda u Zadru, Zemljišnoknjižni odjel Benkovac u zk.ul.br. 604, k.o. Vukšić, 11.udio od 296/540, vlasništvo ste</w:t>
      </w:r>
      <w:r w:rsidR="0065794F">
        <w:rPr>
          <w:sz w:val="22"/>
          <w:szCs w:val="22"/>
        </w:rPr>
        <w:t>č</w:t>
      </w:r>
      <w:r>
        <w:rPr>
          <w:sz w:val="22"/>
          <w:szCs w:val="22"/>
        </w:rPr>
        <w:t xml:space="preserve">ajnog dužnika da se ista može prodati. </w:t>
      </w:r>
    </w:p>
    <w:p w:rsidRDefault="0065794F" w:rsidP="007F3F89" w:rsidR="0065794F">
      <w:pPr>
        <w:pStyle w:val="Default"/>
        <w:rPr>
          <w:sz w:val="22"/>
          <w:szCs w:val="22"/>
        </w:rPr>
      </w:pPr>
    </w:p>
    <w:p w:rsidRDefault="007F3F89" w:rsidP="007F3F89" w:rsidR="007F3F8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Već duže vrijeme stoji nalog u HPB, Sektor financijskih tržišta, Direkcija skrbništva da se prodaju vrijednosni papiri, ali nitko do sad nije bio zainteresiran kupiti ih. </w:t>
      </w:r>
    </w:p>
    <w:p w:rsidRDefault="007F3F89" w:rsidP="007F3F89" w:rsidR="007F3F89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hr-HR"/>
        </w:rPr>
        <w:drawing>
          <wp:inline distR="0" distL="0" distB="0" distT="0">
            <wp:extent cy="1592301" cx="576072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592301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94F" w:rsidP="007F3F89" w:rsidR="0065794F">
      <w:pPr>
        <w:pStyle w:val="Default"/>
        <w:rPr>
          <w:sz w:val="23"/>
          <w:szCs w:val="23"/>
        </w:rPr>
      </w:pPr>
    </w:p>
    <w:p w:rsidRDefault="007F3F89" w:rsidP="007F3F89" w:rsidR="007F3F8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II. STANJE STEĈAJNE MASE </w:t>
      </w:r>
    </w:p>
    <w:p w:rsidRDefault="007F3F89" w:rsidP="007F3F89" w:rsidR="007F3F8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Na ra</w:t>
      </w:r>
      <w:r w:rsidR="0065794F">
        <w:rPr>
          <w:sz w:val="23"/>
          <w:szCs w:val="23"/>
        </w:rPr>
        <w:t>č</w:t>
      </w:r>
      <w:r>
        <w:rPr>
          <w:sz w:val="23"/>
          <w:szCs w:val="23"/>
        </w:rPr>
        <w:t>unu ste</w:t>
      </w:r>
      <w:r w:rsidR="0065794F">
        <w:rPr>
          <w:sz w:val="23"/>
          <w:szCs w:val="23"/>
        </w:rPr>
        <w:t>č</w:t>
      </w:r>
      <w:r>
        <w:rPr>
          <w:sz w:val="23"/>
          <w:szCs w:val="23"/>
        </w:rPr>
        <w:t xml:space="preserve">ajnog dužnika je iznos cca 87.500,00kn. </w:t>
      </w:r>
    </w:p>
    <w:p w:rsidRDefault="007F3F89" w:rsidP="007F3F89" w:rsidR="007F3F8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Osim navedene nekretnine i dionica ste</w:t>
      </w:r>
      <w:r w:rsidR="0065794F">
        <w:rPr>
          <w:sz w:val="23"/>
          <w:szCs w:val="23"/>
        </w:rPr>
        <w:t>č</w:t>
      </w:r>
      <w:r>
        <w:rPr>
          <w:sz w:val="23"/>
          <w:szCs w:val="23"/>
        </w:rPr>
        <w:t xml:space="preserve">ajni dužnik nema više druge imovine. </w:t>
      </w:r>
    </w:p>
    <w:p w:rsidRDefault="0065794F" w:rsidP="007F3F89" w:rsidR="0065794F">
      <w:pPr>
        <w:pStyle w:val="Default"/>
        <w:rPr>
          <w:sz w:val="23"/>
          <w:szCs w:val="23"/>
        </w:rPr>
      </w:pPr>
    </w:p>
    <w:p w:rsidRDefault="007F3F89" w:rsidP="007F3F89" w:rsidR="007F3F8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III. RADNJE KOJE ĆE SE PODUZETI U NAREDNOM RAZDOBLJU </w:t>
      </w:r>
    </w:p>
    <w:p w:rsidRDefault="007F3F89" w:rsidP="007F3F89" w:rsidR="007F3F89">
      <w:pPr>
        <w:pStyle w:val="Default"/>
        <w:rPr>
          <w:sz w:val="22"/>
          <w:szCs w:val="22"/>
        </w:rPr>
      </w:pPr>
      <w:r>
        <w:rPr>
          <w:sz w:val="23"/>
          <w:szCs w:val="23"/>
        </w:rPr>
        <w:t>U tijeku je sre</w:t>
      </w:r>
      <w:r w:rsidR="0065794F">
        <w:rPr>
          <w:sz w:val="23"/>
          <w:szCs w:val="23"/>
        </w:rPr>
        <w:t>đ</w:t>
      </w:r>
      <w:r>
        <w:rPr>
          <w:sz w:val="23"/>
          <w:szCs w:val="23"/>
        </w:rPr>
        <w:t>ivanje vlasništva i brisanje razlu</w:t>
      </w:r>
      <w:r w:rsidR="0065794F">
        <w:rPr>
          <w:sz w:val="23"/>
          <w:szCs w:val="23"/>
        </w:rPr>
        <w:t>č</w:t>
      </w:r>
      <w:r>
        <w:rPr>
          <w:sz w:val="23"/>
          <w:szCs w:val="23"/>
        </w:rPr>
        <w:t xml:space="preserve">nih prava upisanih u teretovnici na nekretnini </w:t>
      </w:r>
      <w:r>
        <w:rPr>
          <w:sz w:val="22"/>
          <w:szCs w:val="22"/>
        </w:rPr>
        <w:t xml:space="preserve">upisanoj kod Općinskog suda u Zadru, Zemljišnoknjižni odjel Benkovac u zk.ul.br. 604, k.o. Vukšić, 11.udio od 296/540 (društveno vlasništvo). </w:t>
      </w:r>
    </w:p>
    <w:p w:rsidRDefault="0065794F" w:rsidP="007F3F89" w:rsidR="0065794F">
      <w:pPr>
        <w:pStyle w:val="Default"/>
        <w:rPr>
          <w:sz w:val="23"/>
          <w:szCs w:val="23"/>
        </w:rPr>
      </w:pPr>
    </w:p>
    <w:p w:rsidRDefault="0065794F" w:rsidP="007F3F89" w:rsidR="0065794F">
      <w:pPr>
        <w:pStyle w:val="Default"/>
        <w:rPr>
          <w:sz w:val="23"/>
          <w:szCs w:val="23"/>
        </w:rPr>
      </w:pPr>
    </w:p>
    <w:p w:rsidRDefault="007F3F89" w:rsidP="007F3F89" w:rsidR="007F3F8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Mjesto i datum</w:t>
      </w:r>
      <w:r w:rsidR="0065794F">
        <w:rPr>
          <w:sz w:val="23"/>
          <w:szCs w:val="23"/>
        </w:rPr>
        <w:t xml:space="preserve">                                                                                                 </w:t>
      </w:r>
      <w:r>
        <w:rPr>
          <w:sz w:val="23"/>
          <w:szCs w:val="23"/>
        </w:rPr>
        <w:t>Ste</w:t>
      </w:r>
      <w:r w:rsidR="0065794F">
        <w:rPr>
          <w:sz w:val="23"/>
          <w:szCs w:val="23"/>
        </w:rPr>
        <w:t>č</w:t>
      </w:r>
      <w:r>
        <w:rPr>
          <w:sz w:val="23"/>
          <w:szCs w:val="23"/>
        </w:rPr>
        <w:t xml:space="preserve">ajni upravitelj </w:t>
      </w:r>
    </w:p>
    <w:p w:rsidRDefault="007F3F89" w:rsidP="007F3F89" w:rsidR="00E33188">
      <w:r>
        <w:rPr>
          <w:sz w:val="23"/>
          <w:szCs w:val="23"/>
        </w:rPr>
        <w:t xml:space="preserve">Zagreb,10.09.2017 </w:t>
      </w:r>
      <w:r w:rsidR="0065794F">
        <w:rPr>
          <w:sz w:val="23"/>
          <w:szCs w:val="23"/>
        </w:rPr>
        <w:t xml:space="preserve">                                                                                   </w:t>
      </w:r>
      <w:r>
        <w:rPr>
          <w:sz w:val="23"/>
          <w:szCs w:val="23"/>
        </w:rPr>
        <w:t>Bojana Sajko, dipl.ing.arh.</w:t>
      </w:r>
    </w:p>
    <w:sectPr w:rsidR="00E331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02DD"/>
    <w:rsid w:val="001001D4"/>
    <w:rsid w:val="0065794F"/>
    <w:rsid w:val="007F3F89"/>
    <w:rsid w:val="00AC02DD"/>
    <w:rsid w:val="00BE377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7F3F89"/>
    <w:pPr>
      <w:autoSpaceDE w:val="false"/>
      <w:autoSpaceDN w:val="false"/>
      <w:adjustRightInd w:val="false"/>
    </w:pPr>
    <w:rPr>
      <w:rFonts w:cs="Times New Roman"/>
      <w:color w:val="000000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3F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3F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1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1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1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1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7F3F89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3F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3F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1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1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1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1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St-148/2013-92</izvorni_sadrzaj>
    <derivirana_varijabla naziv="DomainObject.Oznaka_1">St-148/2013-92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2013.</izvorni_sadrzaj>
    <derivirana_varijabla naziv="DomainObject.Predmet.DatumOsnivanja_1">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St-148/2013</izvorni_sadrzaj>
    <derivirana_varijabla naziv="DomainObject.Predmet.OznakaBroj_1">St-148/2013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66.ST-506/2012
7.ST-1149/2012</izvorni_sadrzaj>
    <derivirana_varijabla naziv="DomainObject.Predmet.PrimjedbaSuca_1">66.ST-506/2012
7.ST-1149/2012</derivirana_varijabla>
  </DomainObject.Predmet.PrimjedbaSuca>
  <DomainObject.Predmet.ProtustrankaFormated>
    <izvorni_sadrzaj>  PBP - ZAGREB d.o.o zastupanog po punomoćniku DARIO PAPEŠ</izvorni_sadrzaj>
    <derivirana_varijabla naziv="DomainObject.Predmet.ProtustrankaFormated_1">  PBP - ZAGREB d.o.o zastupanog po punomoćniku DARIO PAPEŠ</derivirana_varijabla>
  </DomainObject.Predmet.ProtustrankaFormated>
  <DomainObject.Predmet.ProtustrankaFormatedOIB>
    <izvorni_sadrzaj>  PBP - ZAGREB d.o.o, OIB 41099312938 zastupanog po punomoćniku DARIO PAPEŠ</izvorni_sadrzaj>
    <derivirana_varijabla naziv="DomainObject.Predmet.ProtustrankaFormatedOIB_1">  PBP - ZAGREB d.o.o, OIB 41099312938 zastupanog po punomoćniku DARIO PAPEŠ</derivirana_varijabla>
  </DomainObject.Predmet.ProtustrankaFormatedOIB>
  <DomainObject.Predmet.ProtustrankaFormatedWithAdress>
    <izvorni_sadrzaj> PBP - ZAGREB d.o.o, Pirovec 7, 10000 Zagreb zastupanog po punomoćniku DARIO PAPEŠ</izvorni_sadrzaj>
    <derivirana_varijabla naziv="DomainObject.Predmet.ProtustrankaFormatedWithAdress_1"> PBP - ZAGREB d.o.o, Pirovec 7, 10000 Zagreb zastupanog po punomoćniku DARIO PAPEŠ</derivirana_varijabla>
  </DomainObject.Predmet.ProtustrankaFormatedWithAdress>
  <DomainObject.Predmet.ProtustrankaFormatedWithAdressOIB>
    <izvorni_sadrzaj> PBP - ZAGREB d.o.o, OIB 41099312938, Pirovec 7, 10000 Zagreb zastupanog po punomoćniku DARIO PAPEŠ</izvorni_sadrzaj>
    <derivirana_varijabla naziv="DomainObject.Predmet.ProtustrankaFormatedWithAdressOIB_1"> PBP - ZAGREB d.o.o, OIB 41099312938, Pirovec 7, 10000 Zagreb zastupanog po punomoćniku DARIO PAPEŠ</derivirana_varijabla>
  </DomainObject.Predmet.ProtustrankaFormatedWithAdressOIB>
  <DomainObject.Predmet.ProtustrankaWithAdress>
    <izvorni_sadrzaj>PBP - ZAGREB d.o.o Pirovec 7, 10000 Zagreb</izvorni_sadrzaj>
    <derivirana_varijabla naziv="DomainObject.Predmet.ProtustrankaWithAdress_1">PBP - ZAGREB d.o.o Pirovec 7, 10000 Zagreb</derivirana_varijabla>
  </DomainObject.Predmet.ProtustrankaWithAdress>
  <DomainObject.Predmet.ProtustrankaWithAdressOIB>
    <izvorni_sadrzaj>PBP - ZAGREB d.o.o, OIB 41099312938, Pirovec 7, 10000 Zagreb</izvorni_sadrzaj>
    <derivirana_varijabla naziv="DomainObject.Predmet.ProtustrankaWithAdressOIB_1">PBP - ZAGREB d.o.o, OIB 41099312938, Pirovec 7, 10000 Zagreb</derivirana_varijabla>
  </DomainObject.Predmet.ProtustrankaWithAdressOIB>
  <DomainObject.Predmet.ProtustrankaNazivFormated>
    <izvorni_sadrzaj>PBP - ZAGREB d.o.o</izvorni_sadrzaj>
    <derivirana_varijabla naziv="DomainObject.Predmet.ProtustrankaNazivFormated_1">PBP - ZAGREB d.o.o</derivirana_varijabla>
  </DomainObject.Predmet.ProtustrankaNazivFormated>
  <DomainObject.Predmet.ProtustrankaNazivFormatedOIB>
    <izvorni_sadrzaj>PBP - ZAGREB d.o.o, OIB 41099312938</izvorni_sadrzaj>
    <derivirana_varijabla naziv="DomainObject.Predmet.ProtustrankaNazivFormatedOIB_1">PBP - ZAGREB d.o.o, OIB 41099312938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KOLENIĆ; Mercedes Benz Leasing HR; COBRA-TON, društvo s ograničenom odgovornošću za proizvodnju, usluge, trgovinu i uvoz-izvoz</izvorni_sadrzaj>
    <derivirana_varijabla naziv="DomainObject.Predmet.StrankaFormated_1">  ZLATKO KOLENIĆ; Mercedes Benz Leasing HR; COBRA-TON, društvo s ograničenom odgovornošću za proizvodnju, usluge, trgovinu i uvoz-izvoz</derivirana_varijabla>
  </DomainObject.Predmet.StrankaFormated>
  <DomainObject.Predmet.StrankaFormatedOIB>
    <izvorni_sadrzaj>  ZLATKO KOLENIĆ, OIB 34517215237; Mercedes Benz Leasing HR, OIB 17080997510; COBRA-TON, društvo s ograničenom odgovornošću za proizvodnju, usluge, trgovinu i uvoz-izvoz, OIB 83884763248</izvorni_sadrzaj>
    <derivirana_varijabla naziv="DomainObject.Predmet.StrankaFormatedOIB_1">  ZLATKO KOLENIĆ, OIB 34517215237; Mercedes Benz Leasing HR, OIB 17080997510; COBRA-TON, društvo s ograničenom odgovornošću za proizvodnju, usluge, trgovinu i uvoz-izvoz, OIB 83884763248</derivirana_varijabla>
  </DomainObject.Predmet.StrankaFormatedOIB>
  <DomainObject.Predmet.StrankaFormatedWithAdress>
    <izvorni_sadrzaj> ZLATKO KOLENIĆ, ZDENAČKI ZAVOJ 65, 10000 Zagreb; Mercedes Benz Leasing HR; COBRA-TON, društvo s ograničenom odgovornošću za proizvodnju, usluge, trgovinu i uvoz-izvoz, Kučerina 64, 10000 Zagreb</izvorni_sadrzaj>
    <derivirana_varijabla naziv="DomainObject.Predmet.StrankaFormatedWithAdress_1"> ZLATKO KOLENIĆ, ZDENAČKI ZAVOJ 65, 10000 Zagreb; Mercedes Benz Leasing HR; COBRA-TON, društvo s ograničenom odgovornošću za proizvodnju, usluge, trgovinu i uvoz-izvoz, Kučerina 64, 10000 Zagreb</derivirana_varijabla>
  </DomainObject.Predmet.StrankaFormatedWithAdress>
  <DomainObject.Predmet.StrankaFormatedWithAdressOIB>
    <izvorni_sadrzaj> ZLATKO KOLENIĆ, OIB 34517215237, ZDENAČKI ZAVOJ 65, 10000 Zagreb; Mercedes Benz Leasing HR, OIB 17080997510; COBRA-TON, društvo s ograničenom odgovornošću za proizvodnju, usluge, trgovinu i uvoz-izvoz, OIB 83884763248, Kučerina 64, 10000 Zagreb</izvorni_sadrzaj>
    <derivirana_varijabla naziv="DomainObject.Predmet.StrankaFormatedWithAdressOIB_1"> ZLATKO KOLENIĆ, OIB 34517215237, ZDENAČKI ZAVOJ 65, 10000 Zagreb; Mercedes Benz Leasing HR, OIB 17080997510; COBRA-TON, društvo s ograničenom odgovornošću za proizvodnju, usluge, trgovinu i uvoz-izvoz, OIB 83884763248, Kučerina 64, 10000 Zagreb</derivirana_varijabla>
  </DomainObject.Predmet.StrankaFormatedWithAdressOIB>
  <DomainObject.Predmet.StrankaWithAdress>
    <izvorni_sadrzaj>ZLATKO KOLENIĆ ZDENAČKI ZAVOJ 65,10000 Zagreb,Mercedes Benz Leasing HR ,COBRA-TON, društvo s ograničenom odgovornošću za proizvodnju, usluge, trgovinu i uvoz-izvoz Kučerina 64,10000 Zagreb</izvorni_sadrzaj>
    <derivirana_varijabla naziv="DomainObject.Predmet.StrankaWithAdress_1">ZLATKO KOLENIĆ ZDENAČKI ZAVOJ 65,10000 Zagreb,Mercedes Benz Leasing HR ,COBRA-TON, društvo s ograničenom odgovornošću za proizvodnju, usluge, trgovinu i uvoz-izvoz Kučerina 64,10000 Zagreb</derivirana_varijabla>
  </DomainObject.Predmet.StrankaWithAdress>
  <DomainObject.Predmet.StrankaWithAdressOIB>
    <izvorni_sadrzaj>ZLATKO KOLENIĆ, OIB 34517215237, ZDENAČKI ZAVOJ 65,10000 Zagreb,Mercedes Benz Leasing HR, OIB 17080997510,COBRA-TON, društvo s ograničenom odgovornošću za proizvodnju, usluge, trgovinu i uvoz-izvoz, OIB 83884763248, Kučerina 64,10000 Zagreb</izvorni_sadrzaj>
    <derivirana_varijabla naziv="DomainObject.Predmet.StrankaWithAdressOIB_1">ZLATKO KOLENIĆ, OIB 34517215237, ZDENAČKI ZAVOJ 65,10000 Zagreb,Mercedes Benz Leasing HR, OIB 17080997510,COBRA-TON, društvo s ograničenom odgovornošću za proizvodnju, usluge, trgovinu i uvoz-izvoz, OIB 83884763248, Kučerina 64,10000 Zagreb</derivirana_varijabla>
  </DomainObject.Predmet.StrankaWithAdressOIB>
  <DomainObject.Predmet.StrankaNazivFormated>
    <izvorni_sadrzaj>ZLATKO KOLENIĆ,Mercedes Benz Leasing HR,COBRA-TON, društvo s ograničenom odgovornošću za proizvodnju, usluge, trgovinu i uvoz-izvoz</izvorni_sadrzaj>
    <derivirana_varijabla naziv="DomainObject.Predmet.StrankaNazivFormated_1">ZLATKO KOLENIĆ,Mercedes Benz Leasing HR,COBRA-TON, društvo s ograničenom odgovornošću za proizvodnju, usluge, trgovinu i uvoz-izvoz</derivirana_varijabla>
  </DomainObject.Predmet.StrankaNazivFormated>
  <DomainObject.Predmet.StrankaNazivFormatedOIB>
    <izvorni_sadrzaj>ZLATKO KOLENIĆ, OIB 34517215237,Mercedes Benz Leasing HR, OIB 17080997510,COBRA-TON, društvo s ograničenom odgovornošću za proizvodnju, usluge, trgovinu i uvoz-izvoz, OIB 83884763248</izvorni_sadrzaj>
    <derivirana_varijabla naziv="DomainObject.Predmet.StrankaNazivFormatedOIB_1">ZLATKO KOLENIĆ, OIB 34517215237,Mercedes Benz Leasing HR, OIB 17080997510,COBRA-TON, društvo s ograničenom odgovornošću za proizvodnju, usluge, trgovinu i uvoz-izvoz, OIB 83884763248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ZLATKO KOLENIĆ</item>
      <item>Mercedes Benz Leasing HR</item>
      <item>COBRA-TON, društvo s ograničenom odgovornošću za proizvodnju, usluge, trgovinu i uvoz-izvoz</item>
    </izvorni_sadrzaj>
    <derivirana_varijabla naziv="DomainObject.Predmet.StrankaListFormated_1">
      <item>ZLATKO KOLENIĆ</item>
      <item>Mercedes Benz Leasing HR</item>
      <item>COBRA-TON, društvo s ograničenom odgovornošću za proizvodnju, usluge, trgovinu i uvoz-izvoz</item>
    </derivirana_varijabla>
  </DomainObject.Predmet.StrankaListFormated>
  <DomainObject.Predmet.StrankaListFormatedOIB>
    <izvorni_sadrzaj>
      <item>ZLATKO KOLENIĆ, OIB 34517215237</item>
      <item>Mercedes Benz Leasing HR, OIB 17080997510</item>
      <item>COBRA-TON, društvo s ograničenom odgovornošću za proizvodnju, usluge, trgovinu i uvoz-izvoz, OIB 83884763248</item>
    </izvorni_sadrzaj>
    <derivirana_varijabla naziv="DomainObject.Predmet.StrankaListFormatedOIB_1">
      <item>ZLATKO KOLENIĆ, OIB 34517215237</item>
      <item>Mercedes Benz Leasing HR, OIB 17080997510</item>
      <item>COBRA-TON, društvo s ograničenom odgovornošću za proizvodnju, usluge, trgovinu i uvoz-izvoz, OIB 83884763248</item>
    </derivirana_varijabla>
  </DomainObject.Predmet.StrankaListFormatedOIB>
  <DomainObject.Predmet.StrankaListFormatedWithAdress>
    <izvorni_sadrzaj>
      <item>ZLATKO KOLENIĆ, ZDENAČKI ZAVOJ 65, 10000 Zagreb</item>
      <item>Mercedes Benz Leasing HR</item>
      <item>COBRA-TON, društvo s ograničenom odgovornošću za proizvodnju, usluge, trgovinu i uvoz-izvoz, Kučerina 64, 10000 Zagreb</item>
    </izvorni_sadrzaj>
    <derivirana_varijabla naziv="DomainObject.Predmet.StrankaListFormatedWithAdress_1">
      <item>ZLATKO KOLENIĆ, ZDENAČKI ZAVOJ 65, 10000 Zagreb</item>
      <item>Mercedes Benz Leasing HR</item>
      <item>COBRA-TON, društvo s ograničenom odgovornošću za proizvodnju, usluge, trgovinu i uvoz-izvoz, Kučerina 64, 10000 Zagreb</item>
    </derivirana_varijabla>
  </DomainObject.Predmet.StrankaListFormatedWithAdress>
  <DomainObject.Predmet.StrankaListFormatedWithAdressOIB>
    <izvorni_sadrzaj>
      <item>ZLATKO KOLENIĆ, OIB 34517215237, ZDENAČKI ZAVOJ 65, 10000 Zagreb</item>
      <item>Mercedes Benz Leasing HR, OIB 17080997510</item>
      <item>COBRA-TON, društvo s ograničenom odgovornošću za proizvodnju, usluge, trgovinu i uvoz-izvoz, OIB 83884763248, Kučerina 64, 10000 Zagreb</item>
    </izvorni_sadrzaj>
    <derivirana_varijabla naziv="DomainObject.Predmet.StrankaListFormatedWithAdressOIB_1">
      <item>ZLATKO KOLENIĆ, OIB 34517215237, ZDENAČKI ZAVOJ 65, 10000 Zagreb</item>
      <item>Mercedes Benz Leasing HR, OIB 17080997510</item>
      <item>COBRA-TON, društvo s ograničenom odgovornošću za proizvodnju, usluge, trgovinu i uvoz-izvoz, OIB 83884763248, Kučerina 64, 10000 Zagreb</item>
    </derivirana_varijabla>
  </DomainObject.Predmet.StrankaListFormatedWithAdressOIB>
  <DomainObject.Predmet.StrankaListNazivFormated>
    <izvorni_sadrzaj>
      <item>ZLATKO KOLENIĆ</item>
      <item>Mercedes Benz Leasing HR</item>
      <item>COBRA-TON, društvo s ograničenom odgovornošću za proizvodnju, usluge, trgovinu i uvoz-izvoz</item>
    </izvorni_sadrzaj>
    <derivirana_varijabla naziv="DomainObject.Predmet.StrankaListNazivFormated_1">
      <item>ZLATKO KOLENIĆ</item>
      <item>Mercedes Benz Leasing HR</item>
      <item>COBRA-TON, društvo s ograničenom odgovornošću za proizvodnju, usluge, trgovinu i uvoz-izvoz</item>
    </derivirana_varijabla>
  </DomainObject.Predmet.StrankaListNazivFormated>
  <DomainObject.Predmet.StrankaListNazivFormatedOIB>
    <izvorni_sadrzaj>
      <item>ZLATKO KOLENIĆ, OIB 34517215237</item>
      <item>Mercedes Benz Leasing HR, OIB 17080997510</item>
      <item>COBRA-TON, društvo s ograničenom odgovornošću za proizvodnju, usluge, trgovinu i uvoz-izvoz, OIB 83884763248</item>
    </izvorni_sadrzaj>
    <derivirana_varijabla naziv="DomainObject.Predmet.StrankaListNazivFormatedOIB_1">
      <item>ZLATKO KOLENIĆ, OIB 34517215237</item>
      <item>Mercedes Benz Leasing HR, OIB 17080997510</item>
      <item>COBRA-TON, društvo s ograničenom odgovornošću za proizvodnju, usluge, trgovinu i uvoz-izvoz, OIB 83884763248</item>
    </derivirana_varijabla>
  </DomainObject.Predmet.StrankaListNazivFormatedOIB>
  <DomainObject.Predmet.ProtuStrankaListFormated>
    <izvorni_sadrzaj>
      <item>PBP - ZAGREB d.o.o zastupanog po punomoćniku DARIO PAPEŠ</item>
    </izvorni_sadrzaj>
    <derivirana_varijabla naziv="DomainObject.Predmet.ProtuStrankaListFormated_1">
      <item>PBP - ZAGREB d.o.o zastupanog po punomoćniku DARIO PAPEŠ</item>
    </derivirana_varijabla>
  </DomainObject.Predmet.ProtuStrankaListFormated>
  <DomainObject.Predmet.ProtuStrankaListFormatedOIB>
    <izvorni_sadrzaj>
      <item>PBP - ZAGREB d.o.o, OIB 41099312938 zastupanog po punomoćniku DARIO PAPEŠ</item>
    </izvorni_sadrzaj>
    <derivirana_varijabla naziv="DomainObject.Predmet.ProtuStrankaListFormatedOIB_1">
      <item>PBP - ZAGREB d.o.o, OIB 41099312938 zastupanog po punomoćniku DARIO PAPEŠ</item>
    </derivirana_varijabla>
  </DomainObject.Predmet.ProtuStrankaListFormatedOIB>
  <DomainObject.Predmet.ProtuStrankaListFormatedWithAdress>
    <izvorni_sadrzaj>
      <item>PBP - ZAGREB d.o.o, Pirovec 7, 10000 Zagreb zastupanog po punomoćniku DARIO PAPEŠ</item>
    </izvorni_sadrzaj>
    <derivirana_varijabla naziv="DomainObject.Predmet.ProtuStrankaListFormatedWithAdress_1">
      <item>PBP - ZAGREB d.o.o, Pirovec 7, 10000 Zagreb zastupanog po punomoćniku DARIO PAPEŠ</item>
    </derivirana_varijabla>
  </DomainObject.Predmet.ProtuStrankaListFormatedWithAdress>
  <DomainObject.Predmet.ProtuStrankaListFormatedWithAdressOIB>
    <izvorni_sadrzaj>
      <item>PBP - ZAGREB d.o.o, OIB 41099312938, Pirovec 7, 10000 Zagreb zastupanog po punomoćniku DARIO PAPEŠ</item>
    </izvorni_sadrzaj>
    <derivirana_varijabla naziv="DomainObject.Predmet.ProtuStrankaListFormatedWithAdressOIB_1">
      <item>PBP - ZAGREB d.o.o, OIB 41099312938, Pirovec 7, 10000 Zagreb zastupanog po punomoćniku DARIO PAPEŠ</item>
    </derivirana_varijabla>
  </DomainObject.Predmet.ProtuStrankaListFormatedWithAdressOIB>
  <DomainObject.Predmet.ProtuStrankaListNazivFormated>
    <izvorni_sadrzaj>
      <item>PBP - ZAGREB d.o.o</item>
    </izvorni_sadrzaj>
    <derivirana_varijabla naziv="DomainObject.Predmet.ProtuStrankaListNazivFormated_1">
      <item>PBP - ZAGREB d.o.o</item>
    </derivirana_varijabla>
  </DomainObject.Predmet.ProtuStrankaListNazivFormated>
  <DomainObject.Predmet.ProtuStrankaListNazivFormatedOIB>
    <izvorni_sadrzaj>
      <item>PBP - ZAGREB d.o.o, OIB 41099312938</item>
    </izvorni_sadrzaj>
    <derivirana_varijabla naziv="DomainObject.Predmet.ProtuStrankaListNazivFormatedOIB_1">
      <item>PBP - ZAGREB d.o.o, OIB 41099312938</item>
    </derivirana_varijabla>
  </DomainObject.Predmet.ProtuStrankaListNazivFormatedOIB>
  <DomainObject.Predmet.OstaliListFormated>
    <izvorni_sadrzaj>
      <item>FINA ZAGREB</item>
      <item>DARIO PAPEŠ punomoćnik sudionika u postupku PBP - ZAGREB d.o.o</item>
      <item>HYPO ALPE-ADRIA-BANK d.d.</item>
      <item>Bojana Sajko</item>
      <item>Ministarstvo financija RH, Porezna uprava</item>
      <item>PODRAVSKA BANKA d.d.</item>
      <item>PERICA LUKIĆ, vl. obrta Montaža građevinske bravarije</item>
      <item>OD GUGIĆ &amp; KOVAČIĆ</item>
      <item>GRAD ZAGREB</item>
      <item>MATE MATIĆ, odvjetnik</item>
      <item>DUBRAVKA FERIĆ, odvjetnica</item>
    </izvorni_sadrzaj>
    <derivirana_varijabla naziv="DomainObject.Predmet.OstaliListFormated_1">
      <item>FINA ZAGREB</item>
      <item>DARIO PAPEŠ punomoćnik sudionika u postupku PBP - ZAGREB d.o.o</item>
      <item>HYPO ALPE-ADRIA-BANK d.d.</item>
      <item>Bojana Sajko</item>
      <item>Ministarstvo financija RH, Porezna uprava</item>
      <item>PODRAVSKA BANKA d.d.</item>
      <item>PERICA LUKIĆ, vl. obrta Montaža građevinske bravarije</item>
      <item>OD GUGIĆ &amp; KOVAČIĆ</item>
      <item>GRAD ZAGREB</item>
      <item>MATE MATIĆ, odvjetnik</item>
      <item>DUBRAVKA FERIĆ, odvjetnica</item>
    </derivirana_varijabla>
  </DomainObject.Predmet.OstaliListFormated>
  <DomainObject.Predmet.OstaliListFormatedOIB>
    <izvorni_sadrzaj>
      <item>FINA ZAGREB, OIB 85821130368</item>
      <item>DARIO PAPEŠ punomoćnik sudionika u postupku PBP - ZAGREB d.o.o</item>
      <item>HYPO ALPE-ADRIA-BANK d.d., OIB 14036333877</item>
      <item>Bojana Sajko, OIB 64449452864</item>
      <item>Ministarstvo financija RH, Porezna uprava, OIB 18683136487</item>
      <item>PODRAVSKA BANKA d.d., OIB 97326283154</item>
      <item>PERICA LUKIĆ, vl. obrta Montaža građevinske bravarije</item>
      <item>OD GUGIĆ &amp; KOVAČIĆ</item>
      <item>GRAD ZAGREB, OIB 61817894937</item>
      <item>MATE MATIĆ, odvjetnik</item>
      <item>DUBRAVKA FERIĆ, odvjetnica</item>
    </izvorni_sadrzaj>
    <derivirana_varijabla naziv="DomainObject.Predmet.OstaliListFormatedOIB_1">
      <item>FINA ZAGREB, OIB 85821130368</item>
      <item>DARIO PAPEŠ punomoćnik sudionika u postupku PBP - ZAGREB d.o.o</item>
      <item>HYPO ALPE-ADRIA-BANK d.d., OIB 14036333877</item>
      <item>Bojana Sajko, OIB 64449452864</item>
      <item>Ministarstvo financija RH, Porezna uprava, OIB 18683136487</item>
      <item>PODRAVSKA BANKA d.d., OIB 97326283154</item>
      <item>PERICA LUKIĆ, vl. obrta Montaža građevinske bravarije</item>
      <item>OD GUGIĆ &amp; KOVAČIĆ</item>
      <item>GRAD ZAGREB, OIB 61817894937</item>
      <item>MATE MATIĆ, odvjetnik</item>
      <item>DUBRAVKA FERIĆ, odvjetnica</item>
    </derivirana_varijabla>
  </DomainObject.Predmet.OstaliListFormatedOIB>
  <DomainObject.Predmet.OstaliListFormatedWithAdress>
    <izvorni_sadrzaj>
      <item>FINA ZAGREB</item>
      <item>DARIO PAPEŠ, Pirovec 7, 10000 Zagreb punomoćnik sudionika u postupku PBP - ZAGREB d.o.o</item>
      <item>HYPO ALPE-ADRIA-BANK d.d., Slavonska av. 6, 10000 Zagreb</item>
      <item>Bojana Sajko, Bužanova 15, 10000 Zagreb</item>
      <item>Ministarstvo financija RH, Porezna uprava, Av. Dubrovnik 32, 10000 Zagreb</item>
      <item>PODRAVSKA BANKA d.d., 48000 Koprivnica</item>
      <item>PERICA LUKIĆ, vl. obrta Montaža građevinske bravarije, V. Kovačića 22, 10000 Zagreb</item>
      <item>OD GUGIĆ &amp; KOVAČIĆ, Radnička c. 52, 10000 Zagreb</item>
      <item>GRAD ZAGREB, Trg Stjepana Radića 1, 10000 Zagreb</item>
      <item>MATE MATIĆ, odvjetnik, Trg hrvatskih velikana 4, 10000 Zagreb</item>
      <item>DUBRAVKA FERIĆ, odvjetnica, Voničina 2, 10000 Zagreb</item>
    </izvorni_sadrzaj>
    <derivirana_varijabla naziv="DomainObject.Predmet.OstaliListFormatedWithAdress_1">
      <item>FINA ZAGREB</item>
      <item>DARIO PAPEŠ, Pirovec 7, 10000 Zagreb punomoćnik sudionika u postupku PBP - ZAGREB d.o.o</item>
      <item>HYPO ALPE-ADRIA-BANK d.d., Slavonska av. 6, 10000 Zagreb</item>
      <item>Bojana Sajko, Bužanova 15, 10000 Zagreb</item>
      <item>Ministarstvo financija RH, Porezna uprava, Av. Dubrovnik 32, 10000 Zagreb</item>
      <item>PODRAVSKA BANKA d.d., 48000 Koprivnica</item>
      <item>PERICA LUKIĆ, vl. obrta Montaža građevinske bravarije, V. Kovačića 22, 10000 Zagreb</item>
      <item>OD GUGIĆ &amp; KOVAČIĆ, Radnička c. 52, 10000 Zagreb</item>
      <item>GRAD ZAGREB, Trg Stjepana Radića 1, 10000 Zagreb</item>
      <item>MATE MATIĆ, odvjetnik, Trg hrvatskih velikana 4, 10000 Zagreb</item>
      <item>DUBRAVKA FERIĆ, odvjetnica, Voničina 2, 10000 Zagreb</item>
    </derivirana_varijabla>
  </DomainObject.Predmet.OstaliListFormatedWithAdress>
  <DomainObject.Predmet.OstaliListFormatedWithAdressOIB>
    <izvorni_sadrzaj>
      <item>FINA ZAGREB, OIB 85821130368</item>
      <item>DARIO PAPEŠ, Pirovec 7, 10000 Zagreb punomoćnik sudionika u postupku PBP - ZAGREB d.o.o</item>
      <item>HYPO ALPE-ADRIA-BANK d.d., OIB 14036333877, Slavonska av. 6, 10000 Zagreb</item>
      <item>Bojana Sajko, OIB 64449452864, Bužanova 15, 10000 Zagreb</item>
      <item>Ministarstvo financija RH, Porezna uprava, OIB 18683136487, Av. Dubrovnik 32, 10000 Zagreb</item>
      <item>PODRAVSKA BANKA d.d., OIB 97326283154, 48000 Koprivnica</item>
      <item>PERICA LUKIĆ, vl. obrta Montaža građevinske bravarije, V. Kovačića 22, 10000 Zagreb</item>
      <item>OD GUGIĆ &amp; KOVAČIĆ, Radnička c. 52, 10000 Zagreb</item>
      <item>GRAD ZAGREB, OIB 61817894937, Trg Stjepana Radića 1, 10000 Zagreb</item>
      <item>MATE MATIĆ, odvjetnik, Trg hrvatskih velikana 4, 10000 Zagreb</item>
      <item>DUBRAVKA FERIĆ, odvjetnica, Voničina 2, 10000 Zagreb</item>
    </izvorni_sadrzaj>
    <derivirana_varijabla naziv="DomainObject.Predmet.OstaliListFormatedWithAdressOIB_1">
      <item>FINA ZAGREB, OIB 85821130368</item>
      <item>DARIO PAPEŠ, Pirovec 7, 10000 Zagreb punomoćnik sudionika u postupku PBP - ZAGREB d.o.o</item>
      <item>HYPO ALPE-ADRIA-BANK d.d., OIB 14036333877, Slavonska av. 6, 10000 Zagreb</item>
      <item>Bojana Sajko, OIB 64449452864, Bužanova 15, 10000 Zagreb</item>
      <item>Ministarstvo financija RH, Porezna uprava, OIB 18683136487, Av. Dubrovnik 32, 10000 Zagreb</item>
      <item>PODRAVSKA BANKA d.d., OIB 97326283154, 48000 Koprivnica</item>
      <item>PERICA LUKIĆ, vl. obrta Montaža građevinske bravarije, V. Kovačića 22, 10000 Zagreb</item>
      <item>OD GUGIĆ &amp; KOVAČIĆ, Radnička c. 52, 10000 Zagreb</item>
      <item>GRAD ZAGREB, OIB 61817894937, Trg Stjepana Radića 1, 10000 Zagreb</item>
      <item>MATE MATIĆ, odvjetnik, Trg hrvatskih velikana 4, 10000 Zagreb</item>
      <item>DUBRAVKA FERIĆ, odvjetnica, Voničina 2, 10000 Zagreb</item>
    </derivirana_varijabla>
  </DomainObject.Predmet.OstaliListFormatedWithAdressOIB>
  <DomainObject.Predmet.OstaliListNazivFormated>
    <izvorni_sadrzaj>
      <item>FINA ZAGREB</item>
      <item>DARIO PAPEŠ</item>
      <item>HYPO ALPE-ADRIA-BANK d.d.</item>
      <item>Bojana Sajko</item>
      <item>Ministarstvo financija RH, Porezna uprava</item>
      <item>PODRAVSKA BANKA d.d.</item>
      <item>PERICA LUKIĆ, vl. obrta Montaža građevinske bravarije</item>
      <item>OD GUGIĆ &amp; KOVAČIĆ</item>
      <item>GRAD ZAGREB</item>
      <item>MATE MATIĆ, odvjetnik</item>
      <item>DUBRAVKA FERIĆ, odvjetnica</item>
    </izvorni_sadrzaj>
    <derivirana_varijabla naziv="DomainObject.Predmet.OstaliListNazivFormated_1">
      <item>FINA ZAGREB</item>
      <item>DARIO PAPEŠ</item>
      <item>HYPO ALPE-ADRIA-BANK d.d.</item>
      <item>Bojana Sajko</item>
      <item>Ministarstvo financija RH, Porezna uprava</item>
      <item>PODRAVSKA BANKA d.d.</item>
      <item>PERICA LUKIĆ, vl. obrta Montaža građevinske bravarije</item>
      <item>OD GUGIĆ &amp; KOVAČIĆ</item>
      <item>GRAD ZAGREB</item>
      <item>MATE MATIĆ, odvjetnik</item>
      <item>DUBRAVKA FERIĆ, odvjetnica</item>
    </derivirana_varijabla>
  </DomainObject.Predmet.OstaliListNazivFormated>
  <DomainObject.Predmet.OstaliListNazivFormatedOIB>
    <izvorni_sadrzaj>
      <item>FINA ZAGREB, OIB 85821130368</item>
      <item>DARIO PAPEŠ</item>
      <item>HYPO ALPE-ADRIA-BANK d.d., OIB 14036333877</item>
      <item>Bojana Sajko, OIB 64449452864</item>
      <item>Ministarstvo financija RH, Porezna uprava, OIB 18683136487</item>
      <item>PODRAVSKA BANKA d.d., OIB 97326283154</item>
      <item>PERICA LUKIĆ, vl. obrta Montaža građevinske bravarije</item>
      <item>OD GUGIĆ &amp; KOVAČIĆ</item>
      <item>GRAD ZAGREB, OIB 61817894937</item>
      <item>MATE MATIĆ, odvjetnik</item>
      <item>DUBRAVKA FERIĆ, odvjetnica</item>
    </izvorni_sadrzaj>
    <derivirana_varijabla naziv="DomainObject.Predmet.OstaliListNazivFormatedOIB_1">
      <item>FINA ZAGREB, OIB 85821130368</item>
      <item>DARIO PAPEŠ</item>
      <item>HYPO ALPE-ADRIA-BANK d.d., OIB 14036333877</item>
      <item>Bojana Sajko, OIB 64449452864</item>
      <item>Ministarstvo financija RH, Porezna uprava, OIB 18683136487</item>
      <item>PODRAVSKA BANKA d.d., OIB 97326283154</item>
      <item>PERICA LUKIĆ, vl. obrta Montaža građevinske bravarije</item>
      <item>OD GUGIĆ &amp; KOVAČIĆ</item>
      <item>GRAD ZAGREB, OIB 61817894937</item>
      <item>MATE MATIĆ, odvjetnik</item>
      <item>DUBRAVKA FERIĆ,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KOLENIĆ i dr.</izvorni_sadrzaj>
    <derivirana_varijabla naziv="DomainObject.Predmet.StrankaIDrugi_1">ZLATKO KOLENIĆ i dr.</derivirana_varijabla>
  </DomainObject.Predmet.StrankaIDrugi>
  <DomainObject.Predmet.ProtustrankaIDrugi>
    <izvorni_sadrzaj>PBP - ZAGREB d.o.o</izvorni_sadrzaj>
    <derivirana_varijabla naziv="DomainObject.Predmet.ProtustrankaIDrugi_1">PBP - ZAGREB d.o.o</derivirana_varijabla>
  </DomainObject.Predmet.ProtustrankaIDrugi>
  <DomainObject.Predmet.StrankaIDrugiAdressOIB>
    <izvorni_sadrzaj>ZLATKO KOLENIĆ, OIB 34517215237, ZDENAČKI ZAVOJ 65, 10000 Zagreb i dr.</izvorni_sadrzaj>
    <derivirana_varijabla naziv="DomainObject.Predmet.StrankaIDrugiAdressOIB_1">ZLATKO KOLENIĆ, OIB 34517215237, ZDENAČKI ZAVOJ 65, 10000 Zagreb i dr.</derivirana_varijabla>
  </DomainObject.Predmet.StrankaIDrugiAdressOIB>
  <DomainObject.Predmet.ProtustrankaIDrugiAdressOIB>
    <izvorni_sadrzaj>PBP - ZAGREB d.o.o, OIB 41099312938, Pirovec 7, 10000 Zagreb</izvorni_sadrzaj>
    <derivirana_varijabla naziv="DomainObject.Predmet.ProtustrankaIDrugiAdressOIB_1">PBP - ZAGREB d.o.o, OIB 41099312938, Pirovec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KOLENIĆ</item>
      <item>PBP - ZAGREB d.o.o</item>
      <item>FINA ZAGREB</item>
      <item>DARIO PAPEŠ</item>
      <item>HYPO ALPE-ADRIA-BANK d.d.</item>
      <item>Bojana Sajko</item>
      <item>Ministarstvo financija RH, Porezna uprava</item>
      <item>PODRAVSKA BANKA d.d.</item>
      <item>PERICA LUKIĆ, vl. obrta Montaža građevinske bravarije</item>
      <item>OD GUGIĆ &amp; KOVAČIĆ</item>
      <item>GRAD ZAGREB</item>
      <item>MATE MATIĆ, odvjetnik</item>
      <item>DUBRAVKA FERIĆ, odvjetnica</item>
      <item>Mercedes Benz Leasing HR</item>
      <item>COBRA-TON, društvo s ograničenom odgovornošću za proizvodnju, usluge, trgovinu i uvoz-izvoz</item>
    </izvorni_sadrzaj>
    <derivirana_varijabla naziv="DomainObject.Predmet.SudioniciListNaziv_1">
      <item>ZLATKO KOLENIĆ</item>
      <item>PBP - ZAGREB d.o.o</item>
      <item>FINA ZAGREB</item>
      <item>DARIO PAPEŠ</item>
      <item>HYPO ALPE-ADRIA-BANK d.d.</item>
      <item>Bojana Sajko</item>
      <item>Ministarstvo financija RH, Porezna uprava</item>
      <item>PODRAVSKA BANKA d.d.</item>
      <item>PERICA LUKIĆ, vl. obrta Montaža građevinske bravarije</item>
      <item>OD GUGIĆ &amp; KOVAČIĆ</item>
      <item>GRAD ZAGREB</item>
      <item>MATE MATIĆ, odvjetnik</item>
      <item>DUBRAVKA FERIĆ, odvjetnica</item>
      <item>Mercedes Benz Leasing HR</item>
      <item>COBRA-TON, društvo s ograničenom odgovornošću za proizvodnju, usluge, trgovinu i uvoz-izvoz</item>
    </derivirana_varijabla>
  </DomainObject.Predmet.SudioniciListNaziv>
  <DomainObject.Predmet.SudioniciListAdressOIB>
    <izvorni_sadrzaj>
      <item>ZLATKO KOLENIĆ, OIB 34517215237, ZDENAČKI ZAVOJ 65,10000 Zagreb</item>
      <item>PBP - ZAGREB d.o.o, OIB 41099312938, Pirovec 7,10000 Zagreb</item>
      <item>FINA ZAGREB, OIB 85821130368</item>
      <item>DARIO PAPEŠ, Pirovec 7,10000 Zagreb</item>
      <item>HYPO ALPE-ADRIA-BANK d.d., OIB 14036333877, Slavonska av. 6,10000 Zagreb</item>
      <item>Bojana Sajko, OIB 64449452864, Bužanova 15,10000 Zagreb</item>
      <item>Ministarstvo financija RH, Porezna uprava, OIB 18683136487, Av. Dubrovnik 32,10000 Zagreb</item>
      <item>PODRAVSKA BANKA d.d., OIB 97326283154, 48000 Koprivnica</item>
      <item>PERICA LUKIĆ, vl. obrta Montaža građevinske bravarije, V. Kovačića 22,10000 Zagreb</item>
      <item>OD GUGIĆ &amp; KOVAČIĆ, Radnička c. 52,10000 Zagreb</item>
      <item>GRAD ZAGREB, OIB 61817894937, Trg Stjepana Radića 1,10000 Zagreb</item>
      <item>MATE MATIĆ, odvjetnik, Trg hrvatskih velikana 4,10000 Zagreb</item>
      <item>DUBRAVKA FERIĆ, odvjetnica, Voničina 2,10000 Zagreb</item>
      <item>Mercedes Benz Leasing HR, OIB 17080997510</item>
      <item>COBRA-TON, društvo s ograničenom odgovornošću za proizvodnju, usluge, trgovinu i uvoz-izvoz, OIB 83884763248, Kučerina 64,10000 Zagreb</item>
    </izvorni_sadrzaj>
    <derivirana_varijabla naziv="DomainObject.Predmet.SudioniciListAdressOIB_1">
      <item>ZLATKO KOLENIĆ, OIB 34517215237, ZDENAČKI ZAVOJ 65,10000 Zagreb</item>
      <item>PBP - ZAGREB d.o.o, OIB 41099312938, Pirovec 7,10000 Zagreb</item>
      <item>FINA ZAGREB, OIB 85821130368</item>
      <item>DARIO PAPEŠ, Pirovec 7,10000 Zagreb</item>
      <item>HYPO ALPE-ADRIA-BANK d.d., OIB 14036333877, Slavonska av. 6,10000 Zagreb</item>
      <item>Bojana Sajko, OIB 64449452864, Bužanova 15,10000 Zagreb</item>
      <item>Ministarstvo financija RH, Porezna uprava, OIB 18683136487, Av. Dubrovnik 32,10000 Zagreb</item>
      <item>PODRAVSKA BANKA d.d., OIB 97326283154, 48000 Koprivnica</item>
      <item>PERICA LUKIĆ, vl. obrta Montaža građevinske bravarije, V. Kovačića 22,10000 Zagreb</item>
      <item>OD GUGIĆ &amp; KOVAČIĆ, Radnička c. 52,10000 Zagreb</item>
      <item>GRAD ZAGREB, OIB 61817894937, Trg Stjepana Radića 1,10000 Zagreb</item>
      <item>MATE MATIĆ, odvjetnik, Trg hrvatskih velikana 4,10000 Zagreb</item>
      <item>DUBRAVKA FERIĆ, odvjetnica, Voničina 2,10000 Zagreb</item>
      <item>Mercedes Benz Leasing HR, OIB 17080997510</item>
      <item>COBRA-TON, društvo s ograničenom odgovornošću za proizvodnju, usluge, trgovinu i uvoz-izvoz, OIB 83884763248, Kučerina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34517215237</item>
      <item>, OIB 41099312938</item>
      <item>, OIB 85821130368</item>
      <item>, OIB null</item>
      <item>, OIB 14036333877</item>
      <item>, OIB 64449452864</item>
      <item>, OIB 18683136487</item>
      <item>, OIB 97326283154</item>
      <item>, OIB null</item>
      <item>, OIB null</item>
      <item>, OIB 61817894937</item>
      <item>, OIB null</item>
      <item>, OIB null</item>
      <item>, OIB 17080997510</item>
      <item>, OIB 83884763248</item>
    </izvorni_sadrzaj>
    <derivirana_varijabla naziv="DomainObject.Predmet.SudioniciListNazivOIB_1">
      <item>, OIB 34517215237</item>
      <item>, OIB 41099312938</item>
      <item>, OIB 85821130368</item>
      <item>, OIB null</item>
      <item>, OIB 14036333877</item>
      <item>, OIB 64449452864</item>
      <item>, OIB 18683136487</item>
      <item>, OIB 97326283154</item>
      <item>, OIB null</item>
      <item>, OIB null</item>
      <item>, OIB 61817894937</item>
      <item>, OIB null</item>
      <item>, OIB null</item>
      <item>, OIB 17080997510</item>
      <item>, OIB 83884763248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1151</properties:Characters>
  <properties:Lines>32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2017-09-18T09:09:00Z</dcterms:created>
  <dc:creator>Valentina Kranjčić</dc:creator>
  <cp:lastModifiedBy>Valentina Kranjčić</cp:lastModifiedBy>
  <dcterms:modified xmlns:xsi="http://www.w3.org/2001/XMLSchema-instance" xsi:type="dcterms:W3CDTF">2017-09-18T09:11:00Z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St-148/2013-92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