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7cd38" w14:paraId="f07cd38" w:rsidRDefault="00AE649C" w:rsidP="002F1067" w:rsidR="00AE649C" w:rsidRPr="00B76F3C">
      <w:pPr>
        <w:pStyle w:val="Bezproreda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2F1067" w:rsidP="002F1067" w:rsidR="002F1067">
      <w:pPr>
        <w:pStyle w:val="Bezproreda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  <w:r>
        <w:t>1 St-1311/2016-2</w:t>
      </w:r>
    </w:p>
    <w:p w:rsidRDefault="002F1067" w:rsidP="002F1067" w:rsidR="002F1067">
      <w:pPr>
        <w:pStyle w:val="Bezproreda"/>
      </w:pPr>
    </w:p>
    <w:p w:rsidRDefault="002F1067" w:rsidP="002F1067" w:rsidR="002F1067">
      <w:pPr>
        <w:pStyle w:val="Bezproreda"/>
      </w:pPr>
    </w:p>
    <w:p w:rsidRDefault="002F1067" w:rsidP="002F1067" w:rsidR="002F1067">
      <w:pPr>
        <w:pStyle w:val="Bezproreda"/>
      </w:pPr>
    </w:p>
    <w:p w:rsidRDefault="002F1067" w:rsidP="002F1067" w:rsidR="002F1067">
      <w:pPr>
        <w:pStyle w:val="Bezproreda"/>
        <w:jc w:val="center"/>
      </w:pPr>
      <w:r>
        <w:t>R E P U B L I K A       H R V A T S K A</w:t>
      </w:r>
    </w:p>
    <w:p w:rsidRDefault="002F1067" w:rsidP="002F1067" w:rsidR="002F1067">
      <w:pPr>
        <w:pStyle w:val="Bezproreda"/>
      </w:pPr>
    </w:p>
    <w:p w:rsidRDefault="002F1067" w:rsidP="002F1067" w:rsidR="002F1067">
      <w:pPr>
        <w:pStyle w:val="Bezproreda"/>
        <w:jc w:val="center"/>
      </w:pPr>
      <w:r>
        <w:t>R J E Š E N J E</w:t>
      </w:r>
    </w:p>
    <w:p w:rsidRDefault="002F1067" w:rsidP="002F1067" w:rsidR="002F1067">
      <w:pPr>
        <w:pStyle w:val="Bezproreda"/>
      </w:pPr>
    </w:p>
    <w:p w:rsidRDefault="002F1067" w:rsidP="002F1067" w:rsidR="002F1067">
      <w:pPr>
        <w:pStyle w:val="Bezproreda"/>
      </w:pPr>
      <w:r>
        <w:t>TRGOVAČKI SUD U BJELOVARU, po  sucu Branki Pleskalt,  u predmetu predlagatelja FINA RC Zagreb, Podružnica Bjelovar, protiv dužnika JANDA PROMET d.o.o. za proizvodnju, trgovinu i usluge ČEMERNICA, Zagrebačka 20, OIB: 22395817362, dana 6. listopada  2016. godine</w:t>
      </w:r>
    </w:p>
    <w:p w:rsidRDefault="002F1067" w:rsidP="002F1067" w:rsidR="002F1067">
      <w:pPr>
        <w:pStyle w:val="Bezproreda"/>
      </w:pPr>
    </w:p>
    <w:p w:rsidRDefault="002F1067" w:rsidP="002F1067" w:rsidR="002F1067">
      <w:pPr>
        <w:pStyle w:val="Bezproreda"/>
        <w:jc w:val="center"/>
      </w:pPr>
      <w:r>
        <w:t>r i j e š i o     j e</w:t>
      </w:r>
    </w:p>
    <w:p w:rsidRDefault="002F1067" w:rsidP="002F1067" w:rsidR="002F1067">
      <w:pPr>
        <w:pStyle w:val="Bezproreda"/>
      </w:pPr>
    </w:p>
    <w:p w:rsidRDefault="002F1067" w:rsidP="002F1067" w:rsidR="002F1067">
      <w:pPr>
        <w:pStyle w:val="Bezproreda"/>
      </w:pPr>
      <w:r>
        <w:t>I Pokreće se prethodni postupak radi izjašnjenja o prijedlogu za otvaranje stečajnog postupka i utvrđenja uvjeta za otvaranje stečajnog postupka nad  dužnikom JANDA PROMET d.o.o. za proizvodnju, trgovinu i usluge ČEMERNICA, Zagrebačka 20, OIB: 22395817362.</w:t>
      </w:r>
    </w:p>
    <w:p w:rsidRDefault="002F1067" w:rsidP="002F1067" w:rsidR="002F1067">
      <w:pPr>
        <w:pStyle w:val="Bezproreda"/>
      </w:pPr>
    </w:p>
    <w:p w:rsidRDefault="002F1067" w:rsidP="002F1067" w:rsidR="002F1067">
      <w:pPr>
        <w:pStyle w:val="Bezproreda"/>
      </w:pPr>
      <w:r>
        <w:t>II Zakazuje se ročište radi izjašnjenja o prijedlogu  za otvaranje stečajnog postupka i utvrđenja uvjeta za otvaranje stečajnog postupka za dan</w:t>
      </w:r>
    </w:p>
    <w:p w:rsidRDefault="002F1067" w:rsidP="002F1067" w:rsidR="002F1067">
      <w:pPr>
        <w:pStyle w:val="Bezproreda"/>
      </w:pPr>
    </w:p>
    <w:p w:rsidRDefault="002F1067" w:rsidP="002F1067" w:rsidR="002F1067">
      <w:pPr>
        <w:pStyle w:val="Bezproreda"/>
      </w:pPr>
    </w:p>
    <w:p w:rsidRDefault="002F1067" w:rsidP="002F1067" w:rsidR="002F1067">
      <w:pPr>
        <w:pStyle w:val="Bezproreda"/>
        <w:jc w:val="center"/>
      </w:pPr>
      <w:r>
        <w:t>27. listopada  2016. godine u 9,30 sati</w:t>
      </w:r>
    </w:p>
    <w:p w:rsidRDefault="002F1067" w:rsidP="002F1067" w:rsidR="002F1067">
      <w:pPr>
        <w:pStyle w:val="Bezproreda"/>
      </w:pPr>
    </w:p>
    <w:p w:rsidRDefault="002F1067" w:rsidP="002F1067" w:rsidR="002F1067">
      <w:pPr>
        <w:pStyle w:val="Bezproreda"/>
      </w:pPr>
    </w:p>
    <w:p w:rsidRDefault="002F1067" w:rsidP="002F1067" w:rsidR="002F1067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2F1067" w:rsidP="002F1067" w:rsidR="002F1067">
      <w:pPr>
        <w:pStyle w:val="Bezproreda"/>
      </w:pPr>
    </w:p>
    <w:p w:rsidRDefault="002F1067" w:rsidP="002F1067" w:rsidR="002F1067">
      <w:pPr>
        <w:pStyle w:val="Bezproreda"/>
        <w:numPr>
          <w:ilvl w:val="0"/>
          <w:numId w:val="47"/>
        </w:numPr>
        <w:spacing w:after="0"/>
        <w:contextualSpacing w:val="false"/>
      </w:pPr>
      <w:r>
        <w:t>predlagatelj</w:t>
      </w:r>
    </w:p>
    <w:p w:rsidRDefault="002F1067" w:rsidP="002F1067" w:rsidR="002F1067">
      <w:pPr>
        <w:pStyle w:val="Bezproreda"/>
        <w:numPr>
          <w:ilvl w:val="0"/>
          <w:numId w:val="47"/>
        </w:numPr>
        <w:spacing w:after="0"/>
        <w:contextualSpacing w:val="false"/>
      </w:pPr>
      <w:proofErr w:type="spellStart"/>
      <w:r>
        <w:t>z.z</w:t>
      </w:r>
      <w:proofErr w:type="spellEnd"/>
      <w:r>
        <w:t xml:space="preserve">. dužnika Mirko Krznarić iz </w:t>
      </w:r>
      <w:proofErr w:type="spellStart"/>
      <w:r>
        <w:t>Čemernice</w:t>
      </w:r>
      <w:proofErr w:type="spellEnd"/>
      <w:r>
        <w:t>.</w:t>
      </w:r>
    </w:p>
    <w:p w:rsidRDefault="002F1067" w:rsidP="002F1067" w:rsidR="002F1067">
      <w:pPr>
        <w:pStyle w:val="Bezproreda"/>
      </w:pPr>
    </w:p>
    <w:p w:rsidRDefault="002F1067" w:rsidP="002F1067" w:rsidR="002F1067">
      <w:pPr>
        <w:pStyle w:val="Bezproreda"/>
      </w:pPr>
      <w:r>
        <w:t xml:space="preserve">III Poziva se zastupnik po Zakonu dužnika Mirko Krznarić, da u roku od 8 dana dostavi na spis ovjerovljeni popis imovine i obveza stečajnog dužnika. </w:t>
      </w:r>
    </w:p>
    <w:p w:rsidRDefault="002F1067" w:rsidP="002F1067" w:rsidR="002F1067">
      <w:pPr>
        <w:pStyle w:val="Bezproreda"/>
      </w:pPr>
    </w:p>
    <w:p w:rsidRDefault="002F1067" w:rsidP="002F1067" w:rsidR="002F1067">
      <w:pPr>
        <w:pStyle w:val="Bezproreda"/>
        <w:jc w:val="center"/>
      </w:pPr>
      <w:r>
        <w:t>Obrazloženje</w:t>
      </w:r>
    </w:p>
    <w:p w:rsidRDefault="002F1067" w:rsidP="002F1067" w:rsidR="002F1067">
      <w:pPr>
        <w:pStyle w:val="Bezproreda"/>
        <w:jc w:val="center"/>
      </w:pPr>
    </w:p>
    <w:p w:rsidRDefault="002F1067" w:rsidP="002F1067" w:rsidR="002F1067">
      <w:pPr>
        <w:pStyle w:val="Bezproreda"/>
      </w:pPr>
      <w:r>
        <w:t>Predlagatelj FINA R</w:t>
      </w:r>
      <w:r>
        <w:t>C Zagreb, Podružnica Bjelovar j</w:t>
      </w:r>
      <w:r>
        <w:t>e   dana 16.  ožujka  2016. godine   podnijela je   prijedlog za otvaranje stečajnog postupka nad  dužnikom JANDA PROMET d.o.o. za proizvodnju, trgovinu i usluge ČEMERNICA, Zagrebačka 20, OIB: 22395817362.</w:t>
      </w:r>
    </w:p>
    <w:p w:rsidRDefault="002F1067" w:rsidP="002F1067" w:rsidR="002F1067">
      <w:r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2F1067" w:rsidP="002F1067" w:rsidR="002F1067">
      <w:r>
        <w:lastRenderedPageBreak/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JANDA PROMET d.o.o. za proizvodnju, trgovinu i usluge ČEMERNICA, Zagrebačka 20, OIB: 22395817362, a u skladu s  odredbom članka 115. Stečajnog zakona. </w:t>
      </w:r>
    </w:p>
    <w:p w:rsidRDefault="002F1067" w:rsidP="002F1067" w:rsidR="002F1067">
      <w:pPr>
        <w:pStyle w:val="Bezproreda"/>
      </w:pPr>
      <w:r>
        <w:t>Temeljem iznijetog riješeno je kao u izreci.</w:t>
      </w:r>
    </w:p>
    <w:p w:rsidRDefault="002F1067" w:rsidP="002F1067" w:rsidR="002F1067">
      <w:pPr>
        <w:pStyle w:val="Bezproreda"/>
      </w:pPr>
    </w:p>
    <w:p w:rsidRDefault="002F1067" w:rsidP="002F1067" w:rsidR="002F1067">
      <w:pPr>
        <w:pStyle w:val="Bezproreda"/>
      </w:pPr>
      <w:r>
        <w:t xml:space="preserve">Bjelovar,   6. listopada  2016.   </w:t>
      </w:r>
    </w:p>
    <w:p w:rsidRDefault="002F1067" w:rsidP="002F1067" w:rsidR="002F1067">
      <w:pPr>
        <w:pStyle w:val="Bezproreda"/>
      </w:pPr>
    </w:p>
    <w:p w:rsidRDefault="002F1067" w:rsidP="002F1067" w:rsidR="002F1067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 xml:space="preserve">                   </w:t>
      </w:r>
      <w:r>
        <w:t>S U D A C</w:t>
      </w:r>
    </w:p>
    <w:p w:rsidRDefault="002F1067" w:rsidP="002F1067" w:rsidR="002F1067">
      <w:pPr>
        <w:pStyle w:val="Bezproreda"/>
      </w:pPr>
    </w:p>
    <w:p w:rsidRDefault="002F1067" w:rsidP="002F1067" w:rsidR="002F1067">
      <w:pPr>
        <w:pStyle w:val="Bezproreda"/>
      </w:pPr>
      <w:r>
        <w:t xml:space="preserve">                                                                                                BRANKA PLESKALT </w:t>
      </w:r>
    </w:p>
    <w:p w:rsidRDefault="002F1067" w:rsidP="002F1067" w:rsidR="002F1067">
      <w:pPr>
        <w:pStyle w:val="Bezproreda"/>
      </w:pPr>
    </w:p>
    <w:p w:rsidRDefault="002F1067" w:rsidP="002F1067" w:rsidR="002F1067">
      <w:pPr>
        <w:pStyle w:val="Bezproreda"/>
      </w:pPr>
    </w:p>
    <w:p w:rsidRDefault="002F1067" w:rsidP="002F1067" w:rsidR="002F1067">
      <w:pPr>
        <w:pStyle w:val="Bezproreda"/>
      </w:pPr>
    </w:p>
    <w:p w:rsidRDefault="002F1067" w:rsidP="002F1067" w:rsidR="002F1067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2F1067" w:rsidP="002F1067" w:rsidR="002F1067">
      <w:pPr>
        <w:pStyle w:val="Bezproreda"/>
      </w:pPr>
    </w:p>
    <w:p w:rsidRDefault="002F1067" w:rsidP="002F1067" w:rsidR="002F1067">
      <w:pPr>
        <w:pStyle w:val="Bezproreda"/>
      </w:pPr>
    </w:p>
    <w:p w:rsidRDefault="002F1067" w:rsidP="002F1067" w:rsidR="002F1067">
      <w:pPr>
        <w:pStyle w:val="Bezproreda"/>
      </w:pPr>
    </w:p>
    <w:p w:rsidRDefault="002F1067" w:rsidP="002F1067" w:rsidR="002F1067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2F1067" w:rsidP="002F1067" w:rsidR="002F1067">
      <w:pPr>
        <w:pStyle w:val="Bezproreda"/>
      </w:pPr>
      <w:r>
        <w:t>Dna: predlagatelja- putem e-oglasne ploče suda</w:t>
      </w:r>
    </w:p>
    <w:p w:rsidRDefault="002F1067" w:rsidP="002F1067" w:rsidR="002F1067">
      <w:pPr>
        <w:pStyle w:val="Bezproreda"/>
      </w:pPr>
      <w:r>
        <w:t xml:space="preserve">        </w:t>
      </w:r>
      <w:proofErr w:type="spellStart"/>
      <w:r>
        <w:t>z.z</w:t>
      </w:r>
      <w:proofErr w:type="spellEnd"/>
      <w:r>
        <w:t>. stečajnog dužnika – putem e-oglasne ploče suda</w:t>
      </w:r>
    </w:p>
    <w:p w:rsidRDefault="002F1067" w:rsidP="002F1067" w:rsidR="002F1067">
      <w:pPr>
        <w:pStyle w:val="Bezproreda"/>
      </w:pPr>
      <w:r>
        <w:t xml:space="preserve">        ROČ. 27. 10. 2016. u  9,30</w:t>
      </w:r>
    </w:p>
    <w:p w:rsidRDefault="002F1067" w:rsidP="002F1067" w:rsidR="002F1067">
      <w:pPr>
        <w:pStyle w:val="Bezproreda"/>
      </w:pPr>
      <w:r>
        <w:t>Bjelovar, 6. 10.  2016.</w:t>
      </w:r>
    </w:p>
    <w:p w:rsidRDefault="002F1067" w:rsidP="002F1067" w:rsidR="002F1067"/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7950EC"/>
    <w:multiLevelType w:val="hybridMultilevel"/>
    <w:tmpl w:val="D00ABA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067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2582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St-1311/2016-5</izvorni_sadrzaj>
    <derivirana_varijabla naziv="DomainObject.Oznaka_1">St-1311/2016-5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1311</izvorni_sadrzaj>
    <derivirana_varijabla naziv="DomainObject.Predmet.Broj_1">1311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2016.</izvorni_sadrzaj>
    <derivirana_varijabla naziv="DomainObject.Predmet.DatumOsnivanja_1">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St-1311/2016</izvorni_sadrzaj>
    <derivirana_varijabla naziv="DomainObject.Predmet.OznakaBroj_1">St-1311/2016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JANDA PROMET društvo s ograničenom odgovornošću za proizvodnju, trgovinu i usluge, Čemernica</izvorni_sadrzaj>
    <derivirana_varijabla naziv="DomainObject.Predmet.ProtustrankaFormated_1">  JANDA PROMET društvo s ograničenom odgovornošću za proizvodnju, trgovinu i usluge, Čemernica</derivirana_varijabla>
  </DomainObject.Predmet.ProtustrankaFormated>
  <DomainObject.Predmet.ProtustrankaFormatedOIB>
    <izvorni_sadrzaj>  JANDA PROMET društvo s ograničenom odgovornošću za proizvodnju, trgovinu i usluge, Čemernica, OIB 22395817362</izvorni_sadrzaj>
    <derivirana_varijabla naziv="DomainObject.Predmet.ProtustrankaFormatedOIB_1">  JANDA PROMET društvo s ograničenom odgovornošću za proizvodnju, trgovinu i usluge, Čemernica, OIB 22395817362</derivirana_varijabla>
  </DomainObject.Predmet.ProtustrankaFormatedOIB>
  <DomainObject.Predmet.ProtustrankaFormatedWithAdress>
    <izvorni_sadrzaj> JANDA PROMET društvo s ograničenom odgovornošću za proizvodnju, trgovinu i usluge, Čemernica, Zagrebačka 20, 33000 Čemernica</izvorni_sadrzaj>
    <derivirana_varijabla naziv="DomainObject.Predmet.ProtustrankaFormatedWithAdress_1"> JANDA PROMET društvo s ograničenom odgovornošću za proizvodnju, trgovinu i usluge, Čemernica, Zagrebačka 20, 33000 Čemernica</derivirana_varijabla>
  </DomainObject.Predmet.ProtustrankaFormatedWithAdress>
  <DomainObject.Predmet.ProtustrankaFormatedWithAdressOIB>
    <izvorni_sadrzaj> JANDA PROMET društvo s ograničenom odgovornošću za proizvodnju, trgovinu i usluge, Čemernica, OIB 22395817362, Zagrebačka 20, 33000 Čemernica</izvorni_sadrzaj>
    <derivirana_varijabla naziv="DomainObject.Predmet.ProtustrankaFormatedWithAdressOIB_1"> JANDA PROMET društvo s ograničenom odgovornošću za proizvodnju, trgovinu i usluge, Čemernica, OIB 22395817362, Zagrebačka 20, 33000 Čemernica</derivirana_varijabla>
  </DomainObject.Predmet.ProtustrankaFormatedWithAdressOIB>
  <DomainObject.Predmet.ProtustrankaWithAdress>
    <izvorni_sadrzaj>JANDA PROMET društvo s ograničenom odgovornošću za proizvodnju, trgovinu i usluge, Čemernica Zagrebačka 20, 33000 Čemernica</izvorni_sadrzaj>
    <derivirana_varijabla naziv="DomainObject.Predmet.ProtustrankaWithAdress_1">JANDA PROMET društvo s ograničenom odgovornošću za proizvodnju, trgovinu i usluge, Čemernica Zagrebačka 20, 33000 Čemernica</derivirana_varijabla>
  </DomainObject.Predmet.ProtustrankaWithAdress>
  <DomainObject.Predmet.ProtustrankaWithAdressOIB>
    <izvorni_sadrzaj>JANDA PROMET društvo s ograničenom odgovornošću za proizvodnju, trgovinu i usluge, Čemernica, OIB 22395817362, Zagrebačka 20, 33000 Čemernica</izvorni_sadrzaj>
    <derivirana_varijabla naziv="DomainObject.Predmet.ProtustrankaWithAdressOIB_1">JANDA PROMET društvo s ograničenom odgovornošću za proizvodnju, trgovinu i usluge, Čemernica, OIB 22395817362, Zagrebačka 20, 33000 Čemernica</derivirana_varijabla>
  </DomainObject.Predmet.ProtustrankaWithAdressOIB>
  <DomainObject.Predmet.ProtustrankaNazivFormated>
    <izvorni_sadrzaj>JANDA PROMET društvo s ograničenom odgovornošću za proizvodnju, trgovinu i usluge, Čemernica</izvorni_sadrzaj>
    <derivirana_varijabla naziv="DomainObject.Predmet.ProtustrankaNazivFormated_1">JANDA PROMET društvo s ograničenom odgovornošću za proizvodnju, trgovinu i usluge, Čemernica</derivirana_varijabla>
  </DomainObject.Predmet.ProtustrankaNazivFormated>
  <DomainObject.Predmet.ProtustrankaNazivFormatedOIB>
    <izvorni_sadrzaj>JANDA PROMET društvo s ograničenom odgovornošću za proizvodnju, trgovinu i usluge, Čemernica, OIB 22395817362</izvorni_sadrzaj>
    <derivirana_varijabla naziv="DomainObject.Predmet.ProtustrankaNazivFormatedOIB_1">JANDA PROMET društvo s ograničenom odgovornošću za proizvodnju, trgovinu i usluge, Čemernica, OIB 22395817362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JANDA PROMET društvo s ograničenom odgovornošću za proizvodnju, trgovinu i usluge, Čemernica</item>
    </izvorni_sadrzaj>
    <derivirana_varijabla naziv="DomainObject.Predmet.ProtuStrankaListFormated_1">
      <item>JANDA PROMET društvo s ograničenom odgovornošću za proizvodnju, trgovinu i usluge, Čemernica</item>
    </derivirana_varijabla>
  </DomainObject.Predmet.ProtuStrankaListFormated>
  <DomainObject.Predmet.ProtuStrankaListFormatedOIB>
    <izvorni_sadrzaj>
      <item>JANDA PROMET društvo s ograničenom odgovornošću za proizvodnju, trgovinu i usluge, Čemernica, OIB 22395817362</item>
    </izvorni_sadrzaj>
    <derivirana_varijabla naziv="DomainObject.Predmet.ProtuStrankaListFormatedOIB_1">
      <item>JANDA PROMET društvo s ograničenom odgovornošću za proizvodnju, trgovinu i usluge, Čemernica, OIB 22395817362</item>
    </derivirana_varijabla>
  </DomainObject.Predmet.ProtuStrankaListFormatedOIB>
  <DomainObject.Predmet.ProtuStrankaListFormatedWithAdress>
    <izvorni_sadrzaj>
      <item>JANDA PROMET društvo s ograničenom odgovornošću za proizvodnju, trgovinu i usluge, Čemernica, Zagrebačka 20, 33000 Čemernica</item>
    </izvorni_sadrzaj>
    <derivirana_varijabla naziv="DomainObject.Predmet.ProtuStrankaListFormatedWithAdress_1">
      <item>JANDA PROMET društvo s ograničenom odgovornošću za proizvodnju, trgovinu i usluge, Čemernica, Zagrebačka 20, 33000 Čemernica</item>
    </derivirana_varijabla>
  </DomainObject.Predmet.ProtuStrankaListFormatedWithAdress>
  <DomainObject.Predmet.ProtuStrankaListFormatedWithAdressOIB>
    <izvorni_sadrzaj>
      <item>JANDA PROMET društvo s ograničenom odgovornošću za proizvodnju, trgovinu i usluge, Čemernica, OIB 22395817362, Zagrebačka 20, 33000 Čemernica</item>
    </izvorni_sadrzaj>
    <derivirana_varijabla naziv="DomainObject.Predmet.ProtuStrankaListFormatedWithAdressOIB_1">
      <item>JANDA PROMET društvo s ograničenom odgovornošću za proizvodnju, trgovinu i usluge, Čemernica, OIB 22395817362, Zagrebačka 20, 33000 Čemernica</item>
    </derivirana_varijabla>
  </DomainObject.Predmet.ProtuStrankaListFormatedWithAdressOIB>
  <DomainObject.Predmet.ProtuStrankaListNazivFormated>
    <izvorni_sadrzaj>
      <item>JANDA PROMET društvo s ograničenom odgovornošću za proizvodnju, trgovinu i usluge, Čemernica</item>
    </izvorni_sadrzaj>
    <derivirana_varijabla naziv="DomainObject.Predmet.ProtuStrankaListNazivFormated_1">
      <item>JANDA PROMET društvo s ograničenom odgovornošću za proizvodnju, trgovinu i usluge, Čemernica</item>
    </derivirana_varijabla>
  </DomainObject.Predmet.ProtuStrankaListNazivFormated>
  <DomainObject.Predmet.ProtuStrankaListNazivFormatedOIB>
    <izvorni_sadrzaj>
      <item>JANDA PROMET društvo s ograničenom odgovornošću za proizvodnju, trgovinu i usluge, Čemernica, OIB 22395817362</item>
    </izvorni_sadrzaj>
    <derivirana_varijabla naziv="DomainObject.Predmet.ProtuStrankaListNazivFormatedOIB_1">
      <item>JANDA PROMET društvo s ograničenom odgovornošću za proizvodnju, trgovinu i usluge, Čemernica, OIB 22395817362</item>
    </derivirana_varijabla>
  </DomainObject.Predmet.ProtuStrankaListNazivFormatedOIB>
  <DomainObject.Predmet.OstaliListFormated>
    <izvorni_sadrzaj>
      <item>Mirko Krznarić</item>
      <item>ZOU TIHOMIR VOLIĆ &amp; NATAŠA RUŽIČKA</item>
    </izvorni_sadrzaj>
    <derivirana_varijabla naziv="DomainObject.Predmet.OstaliListFormated_1">
      <item>Mirko Krznarić</item>
      <item>ZOU TIHOMIR VOLIĆ &amp; NATAŠA RUŽIČKA</item>
    </derivirana_varijabla>
  </DomainObject.Predmet.OstaliListFormated>
  <DomainObject.Predmet.OstaliListFormatedOIB>
    <izvorni_sadrzaj>
      <item>Mirko Krznarić, OIB 66415152840</item>
      <item>ZOU TIHOMIR VOLIĆ &amp; NATAŠA RUŽIČKA</item>
    </izvorni_sadrzaj>
    <derivirana_varijabla naziv="DomainObject.Predmet.OstaliListFormatedOIB_1">
      <item>Mirko Krznarić, OIB 66415152840</item>
      <item>ZOU TIHOMIR VOLIĆ &amp; NATAŠA RUŽIČKA</item>
    </derivirana_varijabla>
  </DomainObject.Predmet.OstaliListFormatedOIB>
  <DomainObject.Predmet.OstaliListFormatedWithAdress>
    <izvorni_sadrzaj>
      <item>Mirko Krznarić, Zagrebačka 20., 33000 Čemernica</item>
      <item>ZOU TIHOMIR VOLIĆ &amp; NATAŠA RUŽIČKA, Trg bana Josipa Jelačića 17, 33000 Virovitica</item>
    </izvorni_sadrzaj>
    <derivirana_varijabla naziv="DomainObject.Predmet.OstaliListFormatedWithAdress_1">
      <item>Mirko Krznarić, Zagrebačka 20., 33000 Čemernica</item>
      <item>ZOU TIHOMIR VOLIĆ &amp; NATAŠA RUŽIČKA, Trg bana Josipa Jelačića 17, 33000 Virovitica</item>
    </derivirana_varijabla>
  </DomainObject.Predmet.OstaliListFormatedWithAdress>
  <DomainObject.Predmet.OstaliListFormatedWithAdressOIB>
    <izvorni_sadrzaj>
      <item>Mirko Krznarić, OIB 66415152840, Zagrebačka 20., 33000 Čemernica</item>
      <item>ZOU TIHOMIR VOLIĆ &amp; NATAŠA RUŽIČKA, Trg bana Josipa Jelačića 17, 33000 Virovitica</item>
    </izvorni_sadrzaj>
    <derivirana_varijabla naziv="DomainObject.Predmet.OstaliListFormatedWithAdressOIB_1">
      <item>Mirko Krznarić, OIB 66415152840, Zagrebačka 20., 33000 Čemernica</item>
      <item>ZOU TIHOMIR VOLIĆ &amp; NATAŠA RUŽIČKA, Trg bana Josipa Jelačića 17, 33000 Virovitica</item>
    </derivirana_varijabla>
  </DomainObject.Predmet.OstaliListFormatedWithAdressOIB>
  <DomainObject.Predmet.OstaliListNazivFormated>
    <izvorni_sadrzaj>
      <item>Mirko Krznarić</item>
      <item>ZOU TIHOMIR VOLIĆ &amp; NATAŠA RUŽIČKA</item>
    </izvorni_sadrzaj>
    <derivirana_varijabla naziv="DomainObject.Predmet.OstaliListNazivFormated_1">
      <item>Mirko Krznarić</item>
      <item>ZOU TIHOMIR VOLIĆ &amp; NATAŠA RUŽIČKA</item>
    </derivirana_varijabla>
  </DomainObject.Predmet.OstaliListNazivFormated>
  <DomainObject.Predmet.OstaliListNazivFormatedOIB>
    <izvorni_sadrzaj>
      <item>Mirko Krznarić, OIB 66415152840</item>
      <item>ZOU TIHOMIR VOLIĆ &amp; NATAŠA RUŽIČKA</item>
    </izvorni_sadrzaj>
    <derivirana_varijabla naziv="DomainObject.Predmet.OstaliListNazivFormatedOIB_1">
      <item>Mirko Krznarić, OIB 66415152840</item>
      <item>ZOU TIHOMIR VOLIĆ &amp; NATAŠA RUŽIČKA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>St-1311/2016-5</izvorni_sadrzaj>
    <derivirana_varijabla naziv="DomainObject.PoslovniBrojDokumenta_1">St-1311/2016-5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JANDA PROMET društvo s ograničenom odgovornošću za proizvodnju, trgovinu i usluge, Čemernica</izvorni_sadrzaj>
    <derivirana_varijabla naziv="DomainObject.Predmet.ProtustrankaIDrugi_1">JANDA PROMET društvo s ograničenom odgovornošću za proizvodnju, trgovinu i usluge, Čemernica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JANDA PROMET društvo s ograničenom odgovornošću za proizvodnju, trgovinu i usluge, Čemernica, OIB 22395817362, Zagrebačka 20, 33000 Čemernica</izvorni_sadrzaj>
    <derivirana_varijabla naziv="DomainObject.Predmet.ProtustrankaIDrugiAdressOIB_1">JANDA PROMET društvo s ograničenom odgovornošću za proizvodnju, trgovinu i usluge, Čemernica, OIB 22395817362, Zagrebačka 20, 33000 Čemernica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JANDA PROMET društvo s ograničenom odgovornošću za proizvodnju, trgovinu i usluge, Čemernica</item>
      <item>FINA, RC ZAGREB, Podružnica Bjelovar</item>
      <item>Mirko Krznarić</item>
      <item>ZOU TIHOMIR VOLIĆ &amp; NATAŠA RUŽIČKA</item>
    </izvorni_sadrzaj>
    <derivirana_varijabla naziv="DomainObject.Predmet.SudioniciListNaziv_1">
      <item>JANDA PROMET društvo s ograničenom odgovornošću za proizvodnju, trgovinu i usluge, Čemernica</item>
      <item>FINA, RC ZAGREB, Podružnica Bjelovar</item>
      <item>Mirko Krznarić</item>
      <item>ZOU TIHOMIR VOLIĆ &amp; NATAŠA RUŽIČKA</item>
    </derivirana_varijabla>
  </DomainObject.Predmet.SudioniciListNaziv>
  <DomainObject.Predmet.SudioniciListAdressOIB>
    <izvorni_sadrzaj>
      <item>JANDA PROMET društvo s ograničenom odgovornošću za proizvodnju, trgovinu i usluge, Čemernica, OIB 22395817362, Zagrebačka 20,33000 Čemernica</item>
      <item>FINA, RC ZAGREB, Podružnica Bjelovar, OIB 85821130368, F. Supila 4,43000 Bjelovar</item>
      <item>Mirko Krznarić, OIB 66415152840, Zagrebačka 20.,33000 Čemernica</item>
      <item>ZOU TIHOMIR VOLIĆ &amp; NATAŠA RUŽIČKA, Trg bana Josipa Jelačića 17,33000 Virovitica</item>
    </izvorni_sadrzaj>
    <derivirana_varijabla naziv="DomainObject.Predmet.SudioniciListAdressOIB_1">
      <item>JANDA PROMET društvo s ograničenom odgovornošću za proizvodnju, trgovinu i usluge, Čemernica, OIB 22395817362, Zagrebačka 20,33000 Čemernica</item>
      <item>FINA, RC ZAGREB, Podružnica Bjelovar, OIB 85821130368, F. Supila 4,43000 Bjelovar</item>
      <item>Mirko Krznarić, OIB 66415152840, Zagrebačka 20.,33000 Čemernica</item>
      <item>ZOU TIHOMIR VOLIĆ &amp; NATAŠA RUŽIČKA, Trg bana Josipa Jelačića 17,33000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A1F766-F56F-4ADF-B901-06A56D1C46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414</properties:Words>
  <properties:Characters>2213</properties:Characters>
  <properties:Lines>78</properties:Lines>
  <properties:Paragraphs>26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2016-10-06T07:23:00Z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St-1311/2016-5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