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b4c6" w14:paraId="f72b4c6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72DB3">
        <w:rPr>
          <w:b/>
        </w:rPr>
        <w:t>5</w:t>
      </w:r>
      <w:r w:rsidR="00642638">
        <w:rPr>
          <w:b/>
        </w:rPr>
        <w:t>5</w:t>
      </w:r>
      <w:r w:rsidR="00F320C2">
        <w:rPr>
          <w:b/>
        </w:rPr>
        <w:t>7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642638">
        <w:rPr>
          <w:lang w:val="hr-HR"/>
        </w:rPr>
        <w:t xml:space="preserve"> </w:t>
      </w:r>
      <w:r w:rsidR="00F320C2" w:rsidRPr="00F320C2">
        <w:rPr>
          <w:lang w:val="hr-HR"/>
        </w:rPr>
        <w:t>EXPERIMENT Z jednostavno društvo s ograničenom odgovornošću za usluge, turistička agencija</w:t>
      </w:r>
      <w:r w:rsidR="00F320C2">
        <w:rPr>
          <w:lang w:val="hr-HR"/>
        </w:rPr>
        <w:t xml:space="preserve">, OIB: </w:t>
      </w:r>
      <w:r w:rsidR="00F320C2" w:rsidRPr="00F320C2">
        <w:rPr>
          <w:lang w:val="hr-HR"/>
        </w:rPr>
        <w:t>29288460819</w:t>
      </w:r>
      <w:r w:rsidR="00F320C2">
        <w:rPr>
          <w:lang w:val="hr-HR"/>
        </w:rPr>
        <w:t xml:space="preserve">, Nečujam, Marka Marulića 1., 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F320C2">
        <w:rPr>
          <w:lang w:val="hr-HR"/>
        </w:rPr>
        <w:t>9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F320C2">
        <w:rPr>
          <w:lang w:val="hr-HR"/>
        </w:rPr>
        <w:tab/>
      </w:r>
      <w:r w:rsidR="00F320C2" w:rsidRPr="00F320C2">
        <w:rPr>
          <w:lang w:val="hr-HR"/>
        </w:rPr>
        <w:t>EXPERIMENT Z jednostavno društvo s ograničenom odgovornošću za usluge, turistička agencija</w:t>
      </w:r>
      <w:r w:rsidR="00F320C2">
        <w:rPr>
          <w:lang w:val="hr-HR"/>
        </w:rPr>
        <w:t xml:space="preserve">, OIB: </w:t>
      </w:r>
      <w:r w:rsidR="00F320C2" w:rsidRPr="00F320C2">
        <w:rPr>
          <w:lang w:val="hr-HR"/>
        </w:rPr>
        <w:t>29288460819</w:t>
      </w:r>
      <w:r w:rsidR="00F320C2">
        <w:rPr>
          <w:lang w:val="hr-HR"/>
        </w:rPr>
        <w:t>, Nečujam, Marka Marulića 1.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A2F9B">
        <w:rPr>
          <w:lang w:val="hr-HR"/>
        </w:rPr>
        <w:t>2</w:t>
      </w:r>
      <w:r w:rsidR="00F320C2">
        <w:rPr>
          <w:lang w:val="hr-HR"/>
        </w:rPr>
        <w:t>5</w:t>
      </w:r>
      <w:r w:rsidR="00B72DB3">
        <w:rPr>
          <w:lang w:val="hr-HR"/>
        </w:rPr>
        <w:t>.</w:t>
      </w:r>
      <w:r w:rsidR="00F320C2">
        <w:rPr>
          <w:lang w:val="hr-HR"/>
        </w:rPr>
        <w:t>srpnja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F320C2">
        <w:rPr>
          <w:rFonts w:eastAsia="Calibri"/>
        </w:rPr>
        <w:t>41.968,46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F320C2">
        <w:rPr>
          <w:lang w:val="hr-HR"/>
        </w:rPr>
        <w:t>9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769B3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St-557/2018</izvorni_sadrzaj>
    <derivirana_varijabla naziv="DomainObject.Predmet.OznakaBroj_1">St-557/2018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EXPERIMENT Z jednostavno društvo s ograničenom odgovornošću za usluge, turistička agencija</izvorni_sadrzaj>
    <derivirana_varijabla naziv="DomainObject.Predmet.ProtustrankaFormated_1">  EXPERIMENT Z jednostavno društvo s ograničenom odgovornošću za usluge, turistička agencija</derivirana_varijabla>
  </DomainObject.Predmet.ProtustrankaFormated>
  <DomainObject.Predmet.ProtustrankaFormatedOIB>
    <izvorni_sadrzaj>  EXPERIMENT Z jednostavno društvo s ograničenom odgovornošću za usluge, turistička agencija, OIB 29288460819</izvorni_sadrzaj>
    <derivirana_varijabla naziv="DomainObject.Predmet.ProtustrankaFormatedOIB_1">  EXPERIMENT Z jednostavno društvo s ograničenom odgovornošću za usluge, turistička agencija, OIB 29288460819</derivirana_varijabla>
  </DomainObject.Predmet.ProtustrankaFormatedOIB>
  <DomainObject.Predmet.ProtustrankaFormatedWithAdress>
    <izvorni_sadrzaj> EXPERIMENT Z jednostavno društvo s ograničenom odgovornošću za usluge, turistička agencija, Marka Marulića 1, 21430 Nečujam</izvorni_sadrzaj>
    <derivirana_varijabla naziv="DomainObject.Predmet.ProtustrankaFormatedWithAdress_1"> EXPERIMENT Z jednostavno društvo s ograničenom odgovornošću za usluge, turistička agencija, Marka Marulića 1, 21430 Nečujam</derivirana_varijabla>
  </DomainObject.Predmet.ProtustrankaFormatedWithAdress>
  <DomainObject.Predmet.ProtustrankaFormatedWithAdressOIB>
    <izvorni_sadrzaj> EXPERIMENT Z jednostavno društvo s ograničenom odgovornošću za usluge, turistička agencija, OIB 29288460819, Marka Marulića 1, 21430 Nečujam</izvorni_sadrzaj>
    <derivirana_varijabla naziv="DomainObject.Predmet.ProtustrankaFormatedWithAdressOIB_1"> EXPERIMENT Z jednostavno društvo s ograničenom odgovornošću za usluge, turistička agencija, OIB 29288460819, Marka Marulića 1, 21430 Nečujam</derivirana_varijabla>
  </DomainObject.Predmet.ProtustrankaFormatedWithAdressOIB>
  <DomainObject.Predmet.ProtustrankaWithAdress>
    <izvorni_sadrzaj>EXPERIMENT Z jednostavno društvo s ograničenom odgovornošću za usluge, turistička agencija Marka Marulića 1, 21430 Nečujam</izvorni_sadrzaj>
    <derivirana_varijabla naziv="DomainObject.Predmet.ProtustrankaWithAdress_1">EXPERIMENT Z jednostavno društvo s ograničenom odgovornošću za usluge, turistička agencija Marka Marulića 1, 21430 Nečujam</derivirana_varijabla>
  </DomainObject.Predmet.ProtustrankaWithAdress>
  <DomainObject.Predmet.ProtustrankaWithAdressOIB>
    <izvorni_sadrzaj>EXPERIMENT Z jednostavno društvo s ograničenom odgovornošću za usluge, turistička agencija, OIB 29288460819, Marka Marulića 1, 21430 Nečujam</izvorni_sadrzaj>
    <derivirana_varijabla naziv="DomainObject.Predmet.ProtustrankaWithAdressOIB_1">EXPERIMENT Z jednostavno društvo s ograničenom odgovornošću za usluge, turistička agencija, OIB 29288460819, Marka Marulića 1, 21430 Nečujam</derivirana_varijabla>
  </DomainObject.Predmet.ProtustrankaWithAdressOIB>
  <DomainObject.Predmet.ProtustrankaNazivFormated>
    <izvorni_sadrzaj>EXPERIMENT Z jednostavno društvo s ograničenom odgovornošću za usluge, turistička agencija</izvorni_sadrzaj>
    <derivirana_varijabla naziv="DomainObject.Predmet.ProtustrankaNazivFormated_1">EXPERIMENT Z jednostavno društvo s ograničenom odgovornošću za usluge, turistička agencija</derivirana_varijabla>
  </DomainObject.Predmet.ProtustrankaNazivFormated>
  <DomainObject.Predmet.ProtustrankaNazivFormatedOIB>
    <izvorni_sadrzaj>EXPERIMENT Z jednostavno društvo s ograničenom odgovornošću za usluge, turistička agencija, OIB 29288460819</izvorni_sadrzaj>
    <derivirana_varijabla naziv="DomainObject.Predmet.ProtustrankaNazivFormatedOIB_1">EXPERIMENT Z jednostavno društvo s ograničenom odgovornošću za usluge, turistička agencija, OIB 29288460819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41968.46</izvorni_sadrzaj>
    <derivirana_varijabla naziv="DomainObject.Predmet.TrenutnaVrijednost_1">41968.46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EXPERIMENT Z jednostavno društvo s ograničenom odgovornošću za usluge, turistička agencija</item>
    </izvorni_sadrzaj>
    <derivirana_varijabla naziv="DomainObject.Predmet.ProtuStrankaListFormated_1">
      <item>EXPERIMENT Z jednostavno društvo s ograničenom odgovornošću za usluge, turistička agencija</item>
    </derivirana_varijabla>
  </DomainObject.Predmet.ProtuStrankaListFormated>
  <DomainObject.Predmet.ProtuStrankaListFormatedOIB>
    <izvorni_sadrzaj>
      <item>EXPERIMENT Z jednostavno društvo s ograničenom odgovornošću za usluge, turistička agencija, OIB 29288460819</item>
    </izvorni_sadrzaj>
    <derivirana_varijabla naziv="DomainObject.Predmet.ProtuStrankaListFormatedOIB_1">
      <item>EXPERIMENT Z jednostavno društvo s ograničenom odgovornošću za usluge, turistička agencija, OIB 29288460819</item>
    </derivirana_varijabla>
  </DomainObject.Predmet.ProtuStrankaListFormatedOIB>
  <DomainObject.Predmet.ProtuStrankaListFormatedWithAdress>
    <izvorni_sadrzaj>
      <item>EXPERIMENT Z jednostavno društvo s ograničenom odgovornošću za usluge, turistička agencija, Marka Marulića 1, 21430 Nečujam</item>
    </izvorni_sadrzaj>
    <derivirana_varijabla naziv="DomainObject.Predmet.ProtuStrankaListFormatedWithAdress_1">
      <item>EXPERIMENT Z jednostavno društvo s ograničenom odgovornošću za usluge, turistička agencija, Marka Marulića 1, 21430 Nečujam</item>
    </derivirana_varijabla>
  </DomainObject.Predmet.ProtuStrankaListFormatedWithAdress>
  <DomainObject.Predmet.ProtuStrankaListFormatedWithAdressOIB>
    <izvorni_sadrzaj>
      <item>EXPERIMENT Z jednostavno društvo s ograničenom odgovornošću za usluge, turistička agencija, OIB 29288460819, Marka Marulića 1, 21430 Nečujam</item>
    </izvorni_sadrzaj>
    <derivirana_varijabla naziv="DomainObject.Predmet.ProtuStrankaListFormatedWithAdressOIB_1">
      <item>EXPERIMENT Z jednostavno društvo s ograničenom odgovornošću za usluge, turistička agencija, OIB 29288460819, Marka Marulića 1, 21430 Nečujam</item>
    </derivirana_varijabla>
  </DomainObject.Predmet.ProtuStrankaListFormatedWithAdressOIB>
  <DomainObject.Predmet.ProtuStrankaListNazivFormated>
    <izvorni_sadrzaj>
      <item>EXPERIMENT Z jednostavno društvo s ograničenom odgovornošću za usluge, turistička agencija</item>
    </izvorni_sadrzaj>
    <derivirana_varijabla naziv="DomainObject.Predmet.ProtuStrankaListNazivFormated_1">
      <item>EXPERIMENT Z jednostavno društvo s ograničenom odgovornošću za usluge, turistička agencija</item>
    </derivirana_varijabla>
  </DomainObject.Predmet.ProtuStrankaListNazivFormated>
  <DomainObject.Predmet.ProtuStrankaListNazivFormatedOIB>
    <izvorni_sadrzaj>
      <item>EXPERIMENT Z jednostavno društvo s ograničenom odgovornošću za usluge, turistička agencija, OIB 29288460819</item>
    </izvorni_sadrzaj>
    <derivirana_varijabla naziv="DomainObject.Predmet.ProtuStrankaListNazivFormatedOIB_1">
      <item>EXPERIMENT Z jednostavno društvo s ograničenom odgovornošću za usluge, turistička agencija, OIB 29288460819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EXPERIMENT Z jednostavno društvo s ograničenom odgovornošću za usluge, turistička agencija</izvorni_sadrzaj>
    <derivirana_varijabla naziv="DomainObject.Predmet.ProtustrankaIDrugi_1">EXPERIMENT Z jednostavno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EXPERIMENT Z jednostavno društvo s ograničenom odgovornošću za usluge, turistička agencija, OIB 29288460819, Marka Marulića 1, 21430 Nečujam</izvorni_sadrzaj>
    <derivirana_varijabla naziv="DomainObject.Predmet.ProtustrankaIDrugiAdressOIB_1">EXPERIMENT Z jednostavno društvo s ograničenom odgovornošću za usluge, turistička agencija, OIB 29288460819, Marka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EXPERIMENT Z jednostavno društvo s ograničenom odgovornošću za usluge, turistička agencija</item>
      <item>FINANCIJSKA AGENCIJA, RC SPLIT</item>
    </izvorni_sadrzaj>
    <derivirana_varijabla naziv="DomainObject.Predmet.SudioniciListNaziv_1">
      <item>EXPERIMENT Z jednostavno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EXPERIMENT Z jednostavno društvo s ograničenom odgovornošću za usluge, turistička agencija, OIB 29288460819, Marka Marulića 1,21430 Nečujam</item>
      <item>FINANCIJSKA AGENCIJA, RC SPLIT, OIB 85821130368, Mažuranićevo šetalište 24 b,21000 Split</item>
    </izvorni_sadrzaj>
    <derivirana_varijabla naziv="DomainObject.Predmet.SudioniciListAdressOIB_1">
      <item>EXPERIMENT Z jednostavno društvo s ograničenom odgovornošću za usluge, turistička agencija, OIB 29288460819, Marka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29288460819</item>
      <item>, OIB 85821130368</item>
    </izvorni_sadrzaj>
    <derivirana_varijabla naziv="DomainObject.Predmet.SudioniciListNazivOIB_1">
      <item>, OIB 29288460819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37C24-7099-4EFD-A624-369A13429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1974</properties:Characters>
  <properties:Lines>49</properties:Lines>
  <properties:Paragraphs>16</properties:Paragraphs>
  <properties:TotalTime>808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2018-08-07T06:42:00Z</cp:lastPrinted>
  <dcterms:modified xmlns:xsi="http://www.w3.org/2001/XMLSchema-instance" xsi:type="dcterms:W3CDTF">2018-08-09T07:44:00Z</dcterms:modified>
  <cp:revision>285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