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c83e" w14:paraId="4a9c83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96617C" w:rsidP="00C504F9" w:rsidR="0096617C">
      <w:pPr>
        <w:ind w:left="5040"/>
        <w:jc w:val="right"/>
      </w:pPr>
      <w:r>
        <w:t>TOMISLAV ŠKARA</w:t>
      </w:r>
    </w:p>
    <w:p w:rsidRDefault="0096617C" w:rsidP="00C504F9" w:rsidR="001C1A94">
      <w:pPr>
        <w:ind w:left="5040"/>
        <w:jc w:val="right"/>
      </w:pPr>
      <w:proofErr w:type="spellStart"/>
      <w:r>
        <w:t>Vukićeva</w:t>
      </w:r>
      <w:proofErr w:type="spellEnd"/>
      <w:r>
        <w:t xml:space="preserve"> 1</w:t>
      </w:r>
    </w:p>
    <w:p w:rsidRDefault="0096617C" w:rsidP="00C504F9" w:rsidR="0096617C">
      <w:pPr>
        <w:ind w:left="5040"/>
        <w:jc w:val="right"/>
      </w:pPr>
      <w:r>
        <w:t>Zadar</w:t>
      </w: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F3047">
        <w:t>78</w:t>
      </w:r>
      <w:r w:rsidR="0096617C">
        <w:t>6</w:t>
      </w:r>
      <w:r>
        <w:t>/16-</w:t>
      </w:r>
      <w:r w:rsidR="000F3047">
        <w:t>3</w:t>
      </w:r>
      <w:r>
        <w:t xml:space="preserve"> od </w:t>
      </w:r>
      <w:r w:rsidR="0033782E">
        <w:t>24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96617C">
        <w:t>FRANTO d.o.o., Zadar, Put Vukića 1, OIB: 45078505152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33782E">
        <w:t>35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96617C">
        <w:t>3</w:t>
      </w:r>
      <w:r w:rsidR="0033782E">
        <w:t>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33782E">
        <w:t>24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0D67E2" w:rsidP="000D67E2" w:rsidR="000D67E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0D67E2" w:rsidP="000D67E2" w:rsidR="000D67E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0D67E2" w:rsidP="000D67E2" w:rsidR="000D67E2"/>
    <w:p w:rsidRDefault="000D67E2" w:rsidP="000D67E2" w:rsidR="000D67E2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605544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96617C">
      <w:rPr>
        <w:b/>
        <w:bCs/>
        <w:sz w:val="28"/>
      </w:rPr>
      <w:t>786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D67E2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3782E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617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612BA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2B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2B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2B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2B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2B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2B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</izvorni_sadrzaj>
    <derivirana_varijabla naziv="DomainObject.Predmet.SudioniciListNazivOIB_1">
      <item>, OIB 85821130368</item>
      <item>, OIB 45078505152</item>
      <item>, OIB 46622288249</item>
      <item>, OIB 30133077956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0446B-39F5-413D-9A93-0BA6CF258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847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2016-05-20T09:56:00Z</dcterms:created>
  <dc:creator>Ardena Bajlo</dc:creator>
  <cp:lastModifiedBy>wsadmin</cp:lastModifiedBy>
  <cp:lastPrinted>2016-05-19T07:44:00Z</cp:lastPrinted>
  <dcterms:modified xmlns:xsi="http://www.w3.org/2001/XMLSchema-instance" xsi:type="dcterms:W3CDTF">2016-05-24T12:33:00Z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