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c17a" w14:paraId="821c17a" w:rsidRDefault="00DF2D45" w:rsidP="00DF2D45" w:rsidR="00DF2D4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40385"/>
            <wp:effectExtent b="635" r="0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D45" w:rsidP="00DF2D45" w:rsidR="00DF2D45">
      <w:pPr>
        <w:ind w:hanging="720" w:left="360"/>
        <w:rPr>
          <w:b/>
          <w:bCs/>
        </w:rPr>
      </w:pPr>
      <w:r>
        <w:rPr>
          <w:b/>
          <w:bCs/>
        </w:rPr>
        <w:t xml:space="preserve">     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REPUBLIKA HRVATSKA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OSIJEKU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STALNA SLUŽBA U SLAVONSKOM BRODU</w:t>
      </w:r>
    </w:p>
    <w:p w:rsidRDefault="00DF2D45" w:rsidP="00DF2D45" w:rsidR="00DF2D45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  pobjede 13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35000 Slavonski Brod</w:t>
      </w:r>
    </w:p>
    <w:p w:rsidRDefault="00DF2D45" w:rsidP="00DF2D45" w:rsidR="00DF2D45">
      <w:pPr>
        <w:pStyle w:val="Bezproreda1"/>
        <w:rPr>
          <w:rFonts w:hAnsi="Times New Roman" w:ascii="Times New Roman"/>
          <w:sz w:val="24"/>
          <w:szCs w:val="24"/>
        </w:rPr>
      </w:pPr>
    </w:p>
    <w:p w:rsidRDefault="00DF2D45" w:rsidP="00DF2D45" w:rsid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Broj: 3 St-</w:t>
      </w:r>
      <w:r w:rsidR="00014029">
        <w:rPr>
          <w:rFonts w:hAnsi="Times New Roman" w:ascii="Times New Roman"/>
          <w:b/>
          <w:sz w:val="24"/>
          <w:szCs w:val="24"/>
        </w:rPr>
        <w:t>513/2017-7</w:t>
      </w:r>
    </w:p>
    <w:p w:rsidRDefault="00DF2D45" w:rsidP="00DF2D45" w:rsidR="00DF2D45" w:rsidRPr="00DF2D45">
      <w:pPr>
        <w:pStyle w:val="Bezproreda1"/>
        <w:ind w:left="6372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DF2D45">
        <w:rPr>
          <w:rFonts w:hAnsi="Times New Roman" w:ascii="Times New Roman"/>
          <w:b/>
          <w:sz w:val="24"/>
          <w:szCs w:val="24"/>
        </w:rPr>
        <w:t>R E P U B L I K A  H R V A T S K A</w:t>
      </w:r>
    </w:p>
    <w:p w:rsidRDefault="00206D8B" w:rsidP="00DF2D45" w:rsid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RJEŠENJE</w:t>
      </w:r>
    </w:p>
    <w:p w:rsidRDefault="00DF2D45" w:rsidP="00DF2D45" w:rsidR="00DF2D45" w:rsidRPr="00DF2D45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OSIJEKU, STALNA SLUŽBA U SLAVONSKOM BRODU, po sutkinji Danieli Martini Maoduš, povodom zahtjeva </w:t>
      </w:r>
      <w:r>
        <w:rPr>
          <w:rFonts w:hAnsi="Times New Roman" w:ascii="Times New Roman"/>
          <w:b/>
          <w:sz w:val="24"/>
          <w:szCs w:val="24"/>
        </w:rPr>
        <w:t xml:space="preserve">Financijske agencije, Regionalni centar Osijek, Podružnica </w:t>
      </w:r>
      <w:r w:rsidR="00014029">
        <w:rPr>
          <w:rFonts w:hAnsi="Times New Roman" w:ascii="Times New Roman"/>
          <w:b/>
          <w:sz w:val="24"/>
          <w:szCs w:val="24"/>
        </w:rPr>
        <w:t>Osijek</w:t>
      </w:r>
      <w:r>
        <w:rPr>
          <w:rFonts w:hAnsi="Times New Roman" w:ascii="Times New Roman"/>
          <w:sz w:val="24"/>
          <w:szCs w:val="24"/>
        </w:rPr>
        <w:t>, za pokretanje skraćenog stečajnog postupka nad dužnikom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 w:rsidR="00014029">
        <w:rPr>
          <w:rFonts w:hAnsi="Times New Roman" w:ascii="Times New Roman"/>
          <w:b/>
          <w:sz w:val="24"/>
          <w:szCs w:val="24"/>
        </w:rPr>
        <w:t>Hrvatsko kulturno-umjetničko društvo "Vijenac", Požega, Stjepana Radića 3, OIB: 71694152060</w:t>
      </w:r>
      <w:r>
        <w:rPr>
          <w:rFonts w:hAnsi="Times New Roman" w:ascii="Times New Roman"/>
          <w:b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temeljem članka 430. Stečajnog za</w:t>
      </w:r>
      <w:r w:rsidR="00014029">
        <w:rPr>
          <w:rFonts w:hAnsi="Times New Roman" w:ascii="Times New Roman"/>
          <w:sz w:val="24"/>
          <w:szCs w:val="24"/>
        </w:rPr>
        <w:t>kona („Narodne novine“ 71/15), 31</w:t>
      </w:r>
      <w:r>
        <w:rPr>
          <w:rFonts w:hAnsi="Times New Roman" w:ascii="Times New Roman"/>
          <w:sz w:val="24"/>
          <w:szCs w:val="24"/>
        </w:rPr>
        <w:t xml:space="preserve">. </w:t>
      </w:r>
      <w:r w:rsidR="00014029">
        <w:rPr>
          <w:rFonts w:hAnsi="Times New Roman" w:ascii="Times New Roman"/>
          <w:sz w:val="24"/>
          <w:szCs w:val="24"/>
        </w:rPr>
        <w:t>srpnja</w:t>
      </w:r>
      <w:r>
        <w:rPr>
          <w:rFonts w:hAnsi="Times New Roman" w:ascii="Times New Roman"/>
          <w:sz w:val="24"/>
          <w:szCs w:val="24"/>
        </w:rPr>
        <w:t xml:space="preserve"> 2017., objavljuje slijedeći</w:t>
      </w:r>
    </w:p>
    <w:p w:rsidRDefault="00F35F8B" w:rsidP="00DF2D45" w:rsidR="00F35F8B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206D8B" w:rsidP="00DF2D45" w:rsidR="00DF2D45" w:rsidRPr="00DF2D45">
      <w:pPr>
        <w:pStyle w:val="Bezproreda1"/>
        <w:ind w:left="72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</w:t>
      </w:r>
      <w:r w:rsidR="00DF2D45" w:rsidRPr="00DF2D45">
        <w:rPr>
          <w:rFonts w:hAnsi="Times New Roman" w:ascii="Times New Roman"/>
          <w:sz w:val="24"/>
          <w:szCs w:val="24"/>
        </w:rPr>
        <w:t xml:space="preserve">  j e</w:t>
      </w:r>
    </w:p>
    <w:p w:rsidRDefault="00DF2D45" w:rsidP="00DF2D45" w:rsidR="00DF2D45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DF2D45" w:rsidP="00F35F8B" w:rsidR="00014029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Stavlja se van snage </w:t>
      </w:r>
      <w:r w:rsidR="00014029">
        <w:rPr>
          <w:rFonts w:hAnsi="Times New Roman" w:ascii="Times New Roman"/>
          <w:sz w:val="24"/>
          <w:szCs w:val="24"/>
        </w:rPr>
        <w:t xml:space="preserve">rješenje, </w:t>
      </w:r>
      <w:r>
        <w:rPr>
          <w:rFonts w:hAnsi="Times New Roman" w:ascii="Times New Roman"/>
          <w:sz w:val="24"/>
          <w:szCs w:val="24"/>
        </w:rPr>
        <w:t>poslovni broj: 3/St-</w:t>
      </w:r>
      <w:r w:rsidR="00014029">
        <w:rPr>
          <w:rFonts w:hAnsi="Times New Roman" w:ascii="Times New Roman"/>
          <w:sz w:val="24"/>
          <w:szCs w:val="24"/>
        </w:rPr>
        <w:t>513/2017-5</w:t>
      </w:r>
      <w:r>
        <w:rPr>
          <w:rFonts w:hAnsi="Times New Roman" w:ascii="Times New Roman"/>
          <w:sz w:val="24"/>
          <w:szCs w:val="24"/>
        </w:rPr>
        <w:t xml:space="preserve"> od </w:t>
      </w:r>
      <w:r w:rsidR="00014029">
        <w:rPr>
          <w:rFonts w:hAnsi="Times New Roman" w:ascii="Times New Roman"/>
          <w:sz w:val="24"/>
          <w:szCs w:val="24"/>
        </w:rPr>
        <w:t>21. srpnja</w:t>
      </w:r>
      <w:r>
        <w:rPr>
          <w:rFonts w:hAnsi="Times New Roman" w:ascii="Times New Roman"/>
          <w:sz w:val="24"/>
          <w:szCs w:val="24"/>
        </w:rPr>
        <w:t xml:space="preserve"> 2017. </w:t>
      </w:r>
    </w:p>
    <w:p w:rsidRDefault="00F35F8B" w:rsidP="00F35F8B" w:rsidR="00F35F8B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35F8B" w:rsidP="00F35F8B" w:rsidR="00F35F8B" w:rsidRPr="00F35F8B">
      <w:pPr>
        <w:pStyle w:val="Odlomakpopisa"/>
        <w:numPr>
          <w:ilvl w:val="0"/>
          <w:numId w:val="2"/>
        </w:numPr>
        <w:jc w:val="both"/>
      </w:pPr>
      <w:r>
        <w:t>Obustavlja se skraćeni stečajni postupak nad dužnikom </w:t>
      </w:r>
      <w:r w:rsidRPr="00F35F8B">
        <w:rPr>
          <w:b/>
        </w:rPr>
        <w:t>Hrvatsko kulturno-umjetničko društvo "Vijenac", Požega, Stjepana Radića 3, OIB: 71694152060</w:t>
      </w:r>
      <w:r>
        <w:rPr>
          <w:b/>
        </w:rPr>
        <w:t>.</w:t>
      </w:r>
    </w:p>
    <w:p w:rsidRDefault="00F35F8B" w:rsidP="00F35F8B" w:rsidR="00F35F8B" w:rsidRPr="00F35F8B">
      <w:pPr>
        <w:pStyle w:val="Odlomakpopisa"/>
        <w:rPr>
          <w:bCs/>
          <w:color w:val="222222"/>
        </w:rPr>
      </w:pPr>
    </w:p>
    <w:p w:rsidRDefault="00F35F8B" w:rsidP="00F35F8B" w:rsidR="00F35F8B">
      <w:pPr>
        <w:pStyle w:val="Odlomakpopisa"/>
        <w:numPr>
          <w:ilvl w:val="0"/>
          <w:numId w:val="2"/>
        </w:numPr>
        <w:jc w:val="both"/>
      </w:pPr>
      <w:r w:rsidRPr="00F35F8B">
        <w:rPr>
          <w:bCs/>
          <w:color w:val="222222"/>
        </w:rPr>
        <w:t>Utvrđuje se da prestaju dužnosti</w:t>
      </w:r>
      <w:r>
        <w:rPr>
          <w:bCs/>
          <w:color w:val="222222"/>
        </w:rPr>
        <w:t xml:space="preserve"> Jelene Kordić iz Višnjevca, E. Kvaternika 44A, OIB: 78573539971</w:t>
      </w:r>
      <w:r w:rsidRPr="00F35F8B">
        <w:rPr>
          <w:bCs/>
        </w:rPr>
        <w:t>, kao stečajnog upravitelja.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 xml:space="preserve">                                                         O b r a z l o ž e n j e     </w:t>
      </w:r>
    </w:p>
    <w:p w:rsidRDefault="00F35F8B" w:rsidP="00F35F8B" w:rsidR="00F35F8B">
      <w:pPr>
        <w:jc w:val="both"/>
      </w:pPr>
    </w:p>
    <w:p w:rsidRDefault="00F35F8B" w:rsidP="00F35F8B" w:rsidR="00F35F8B">
      <w:pPr>
        <w:ind w:firstLine="708"/>
        <w:jc w:val="both"/>
      </w:pPr>
      <w:r>
        <w:t xml:space="preserve">Fina je pokrenula skraćeni stečajni postupak nad dužnikom. 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  <w:r>
        <w:t>Utvrđeno je uvidom u potvrdu Fine od 14. srpnja 2017. da stečajni razlog zbog kojeg je Fina podnijela prijedlog za otvaranje stečaja prestao postojati prije pravomoćnosti rješenja o otvaranju i zaključenju stečaja.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  <w:r>
        <w:t xml:space="preserve">Čl. 6. st. 3. Stečajnog zakona NN 71/15 , dalje   SZ-a, je određeno: "ako dužnik  namiri sve tražbine koje se mogu naplatiti  sa svih računa, smatra se da je otpao razlog nesposobnosti za plaćanje". </w:t>
      </w: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ind w:firstLine="708"/>
        <w:jc w:val="both"/>
      </w:pPr>
    </w:p>
    <w:p w:rsidRDefault="00F35F8B" w:rsidP="00F35F8B" w:rsidR="00F35F8B">
      <w:pPr>
        <w:jc w:val="both"/>
      </w:pPr>
      <w:r>
        <w:t>            Stoga je odlučeno kao u izreci rješenja po čl. 128.  SZ-a.</w:t>
      </w:r>
    </w:p>
    <w:p w:rsidRDefault="00F35F8B" w:rsidP="00F35F8B" w:rsidR="00F35F8B">
      <w:pPr>
        <w:jc w:val="both"/>
      </w:pPr>
    </w:p>
    <w:p w:rsidRDefault="00206D8B" w:rsidP="00F35F8B" w:rsidR="00F35F8B">
      <w:pPr>
        <w:jc w:val="both"/>
      </w:pPr>
      <w:r>
        <w:tab/>
        <w:t>Slavonski Brod, 31. srpnja 2017.</w:t>
      </w:r>
    </w:p>
    <w:p w:rsidRDefault="00F35F8B" w:rsidP="00F35F8B" w:rsidR="00F35F8B">
      <w:pPr>
        <w:ind w:firstLine="708" w:left="4956"/>
      </w:pPr>
      <w:r>
        <w:rPr>
          <w:color w:val="000000"/>
        </w:rPr>
        <w:t>Stečajna sutkinja:</w:t>
      </w:r>
    </w:p>
    <w:p w:rsidRDefault="00F35F8B" w:rsidP="00F35F8B" w:rsidR="00F35F8B">
      <w:r>
        <w:rPr>
          <w:color w:val="000000"/>
        </w:rPr>
        <w:t xml:space="preserve">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Daniela Martini Maoduš</w:t>
      </w:r>
    </w:p>
    <w:p w:rsidRDefault="00F35F8B" w:rsidP="00F35F8B" w:rsidR="00F35F8B"/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>
      <w:pPr>
        <w:rPr>
          <w:color w:val="000000"/>
          <w:sz w:val="16"/>
          <w:szCs w:val="16"/>
        </w:rPr>
      </w:pP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NAPUTAK O PRAVNOM LIJEKU: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>Protiv ovog rješenja dopuštena je žalba u roku od 8 dana od dana uručenja rješenja ili istekom roka koji</w:t>
      </w:r>
      <w:r w:rsidR="00206D8B">
        <w:rPr>
          <w:color w:val="000000"/>
          <w:sz w:val="16"/>
          <w:szCs w:val="16"/>
        </w:rPr>
        <w:t xml:space="preserve"> </w:t>
      </w:r>
      <w:r w:rsidRPr="00993FB0">
        <w:rPr>
          <w:color w:val="000000"/>
          <w:sz w:val="16"/>
          <w:szCs w:val="16"/>
        </w:rPr>
        <w:t>počinje teći trećeg dana od dana stavljanja rješenja na oglasnu ploču suda. Žalba se upućuje Trgovačkom sudu u Osijeku Stalna služba u Slav.Brodu u tri primjerka, a o žalbi odlučuje Visoki trgovački sud RH Zagreb. Žalba ne zadržava  izvršenje rješenja.</w:t>
      </w:r>
    </w:p>
    <w:p w:rsidRDefault="00F35F8B" w:rsidP="00F35F8B" w:rsidR="00F35F8B" w:rsidRPr="00993FB0">
      <w:pPr>
        <w:rPr>
          <w:sz w:val="16"/>
          <w:szCs w:val="16"/>
        </w:rPr>
      </w:pPr>
      <w:r w:rsidRPr="00993FB0">
        <w:rPr>
          <w:color w:val="000000"/>
          <w:sz w:val="16"/>
          <w:szCs w:val="16"/>
        </w:rPr>
        <w:t xml:space="preserve"> </w:t>
      </w: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pPr>
        <w:rPr>
          <w:color w:val="000000"/>
        </w:rPr>
      </w:pPr>
    </w:p>
    <w:p w:rsidRDefault="00F35F8B" w:rsidP="00F35F8B" w:rsidR="00F35F8B">
      <w:r>
        <w:rPr>
          <w:color w:val="000000"/>
        </w:rPr>
        <w:t>Rj. Rješenje nepravomoćno</w:t>
      </w:r>
    </w:p>
    <w:p w:rsidRDefault="00F35F8B" w:rsidP="00F35F8B" w:rsidR="00F35F8B">
      <w:r>
        <w:rPr>
          <w:color w:val="000000"/>
        </w:rPr>
        <w:t xml:space="preserve">Dostaviti: </w:t>
      </w:r>
    </w:p>
    <w:p w:rsidRDefault="00F35F8B" w:rsidP="00F35F8B" w:rsidR="00F35F8B">
      <w:pPr>
        <w:rPr>
          <w:color w:val="000000"/>
        </w:rPr>
      </w:pPr>
      <w:r>
        <w:rPr>
          <w:color w:val="000000"/>
        </w:rPr>
        <w:t xml:space="preserve">- Oglasna ploča E </w:t>
      </w:r>
    </w:p>
    <w:p w:rsidRDefault="00F35F8B" w:rsidP="00F35F8B" w:rsidR="00F35F8B">
      <w:r>
        <w:rPr>
          <w:color w:val="000000"/>
        </w:rPr>
        <w:t>- kalendar: 17. rujna 2017.</w:t>
      </w:r>
    </w:p>
    <w:p w:rsidRDefault="00F35F8B" w:rsidP="00F35F8B" w:rsidR="00F35F8B"/>
    <w:p w:rsidRDefault="00F35F8B" w:rsidP="00F35F8B" w:rsidR="00F35F8B">
      <w:pPr>
        <w:pStyle w:val="Bezproreda1"/>
        <w:ind w:left="720"/>
      </w:pPr>
    </w:p>
    <w:sectPr w:rsidR="00F35F8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C21DD8"/>
    <w:multiLevelType w:val="hybridMultilevel"/>
    <w:tmpl w:val="8CDC6212"/>
    <w:lvl w:tplc="8940D5A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/>
        <w:sz w:val="16"/>
        <w:szCs w:val="16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D45"/>
    <w:rsid w:val="00014029"/>
    <w:rsid w:val="00056EBD"/>
    <w:rsid w:val="00206D8B"/>
    <w:rsid w:val="00425D8B"/>
    <w:rsid w:val="00C6455E"/>
    <w:rsid w:val="00DF2D45"/>
    <w:rsid w:val="00E16C6A"/>
    <w:rsid w:val="00F3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D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DF2D45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D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DF2D45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2D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D4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F35F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56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7097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580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srpnja 2017.</izvorni_sadrzaj>
    <derivirana_varijabla naziv="DomainObject.DatumDonosenjaOdluke_1">31.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srpnja 2017.</izvorni_sadrzaj>
    <derivirana_varijabla naziv="DomainObject.Predmet.DatumRjesavanja_1">21.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5420.10</izvorni_sadrzaj>
    <derivirana_varijabla naziv="DomainObject.Predmet.InicijalnaVrijednost_1">5420.10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St-513/2017</izvorni_sadrzaj>
    <derivirana_varijabla naziv="DomainObject.Predmet.OznakaBroj_1">St-513/2017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Hrvatsko kulturno-umjetničko društvo "Vijenac"</izvorni_sadrzaj>
    <derivirana_varijabla naziv="DomainObject.Predmet.ProtustrankaFormated_1">  Hrvatsko kulturno-umjetničko društvo "Vijenac"</derivirana_varijabla>
  </DomainObject.Predmet.ProtustrankaFormated>
  <DomainObject.Predmet.ProtustrankaFormatedOIB>
    <izvorni_sadrzaj>  Hrvatsko kulturno-umjetničko društvo "Vijenac", OIB 71694152060</izvorni_sadrzaj>
    <derivirana_varijabla naziv="DomainObject.Predmet.ProtustrankaFormatedOIB_1">  Hrvatsko kulturno-umjetničko društvo "Vijenac", OIB 71694152060</derivirana_varijabla>
  </DomainObject.Predmet.ProtustrankaFormatedOIB>
  <DomainObject.Predmet.ProtustrankaFormatedWithAdress>
    <izvorni_sadrzaj> Hrvatsko kulturno-umjetničko društvo "Vijenac", Stjepana Radića 3, 34000 Požega</izvorni_sadrzaj>
    <derivirana_varijabla naziv="DomainObject.Predmet.ProtustrankaFormatedWithAdress_1"> Hrvatsko kulturno-umjetničko društvo "Vijenac", Stjepana Radića 3, 34000 Požega</derivirana_varijabla>
  </DomainObject.Predmet.ProtustrankaFormatedWithAdress>
  <DomainObject.Predmet.ProtustrankaFormatedWithAdressOIB>
    <izvorni_sadrzaj> Hrvatsko kulturno-umjetničko društvo "Vijenac", OIB 71694152060, Stjepana Radića 3, 34000 Požega</izvorni_sadrzaj>
    <derivirana_varijabla naziv="DomainObject.Predmet.ProtustrankaFormatedWithAdressOIB_1"> Hrvatsko kulturno-umjetničko društvo "Vijenac", OIB 71694152060, Stjepana Radića 3, 34000 Požega</derivirana_varijabla>
  </DomainObject.Predmet.ProtustrankaFormatedWithAdressOIB>
  <DomainObject.Predmet.ProtustrankaWithAdress>
    <izvorni_sadrzaj>Hrvatsko kulturno-umjetničko društvo "Vijenac" Stjepana Radića 3, 34000 Požega</izvorni_sadrzaj>
    <derivirana_varijabla naziv="DomainObject.Predmet.ProtustrankaWithAdress_1">Hrvatsko kulturno-umjetničko društvo "Vijenac" Stjepana Radića 3, 34000 Požega</derivirana_varijabla>
  </DomainObject.Predmet.ProtustrankaWithAdress>
  <DomainObject.Predmet.ProtustrankaWithAdressOIB>
    <izvorni_sadrzaj>Hrvatsko kulturno-umjetničko društvo "Vijenac", OIB 71694152060, Stjepana Radića 3, 34000 Požega</izvorni_sadrzaj>
    <derivirana_varijabla naziv="DomainObject.Predmet.ProtustrankaWithAdressOIB_1">Hrvatsko kulturno-umjetničko društvo "Vijenac", OIB 71694152060, Stjepana Radića 3, 34000 Požega</derivirana_varijabla>
  </DomainObject.Predmet.ProtustrankaWithAdressOIB>
  <DomainObject.Predmet.ProtustrankaNazivFormated>
    <izvorni_sadrzaj>Hrvatsko kulturno-umjetničko društvo "Vijenac"</izvorni_sadrzaj>
    <derivirana_varijabla naziv="DomainObject.Predmet.ProtustrankaNazivFormated_1">Hrvatsko kulturno-umjetničko društvo "Vijenac"</derivirana_varijabla>
  </DomainObject.Predmet.ProtustrankaNazivFormated>
  <DomainObject.Predmet.ProtustrankaNazivFormatedOIB>
    <izvorni_sadrzaj>Hrvatsko kulturno-umjetničko društvo "Vijenac", OIB 71694152060</izvorni_sadrzaj>
    <derivirana_varijabla naziv="DomainObject.Predmet.ProtustrankaNazivFormatedOIB_1">Hrvatsko kulturno-umjetničko društvo "Vijenac", OIB 71694152060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Hrvatsko kulturno-umjetničko društvo "Vijenac"</item>
    </izvorni_sadrzaj>
    <derivirana_varijabla naziv="DomainObject.Predmet.ProtuStrankaListFormated_1">
      <item>Hrvatsko kulturno-umjetničko društvo "Vijenac"</item>
    </derivirana_varijabla>
  </DomainObject.Predmet.ProtuStrankaListFormated>
  <DomainObject.Predmet.ProtuStrankaListFormatedOIB>
    <izvorni_sadrzaj>
      <item>Hrvatsko kulturno-umjetničko društvo "Vijenac", OIB 71694152060</item>
    </izvorni_sadrzaj>
    <derivirana_varijabla naziv="DomainObject.Predmet.ProtuStrankaListFormatedOIB_1">
      <item>Hrvatsko kulturno-umjetničko društvo "Vijenac", OIB 71694152060</item>
    </derivirana_varijabla>
  </DomainObject.Predmet.ProtuStrankaListFormatedOIB>
  <DomainObject.Predmet.ProtuStrankaListFormatedWithAdress>
    <izvorni_sadrzaj>
      <item>Hrvatsko kulturno-umjetničko društvo "Vijenac", Stjepana Radića 3, 34000 Požega</item>
    </izvorni_sadrzaj>
    <derivirana_varijabla naziv="DomainObject.Predmet.ProtuStrankaListFormatedWithAdress_1">
      <item>Hrvatsko kulturno-umjetničko društvo "Vijenac", Stjepana Radića 3, 34000 Požega</item>
    </derivirana_varijabla>
  </DomainObject.Predmet.ProtuStrankaListFormatedWithAdress>
  <DomainObject.Predmet.ProtuStrankaListFormatedWithAdressOIB>
    <izvorni_sadrzaj>
      <item>Hrvatsko kulturno-umjetničko društvo "Vijenac", OIB 71694152060, Stjepana Radića 3, 34000 Požega</item>
    </izvorni_sadrzaj>
    <derivirana_varijabla naziv="DomainObject.Predmet.ProtuStrankaListFormatedWithAdressOIB_1">
      <item>Hrvatsko kulturno-umjetničko društvo "Vijenac", OIB 71694152060, Stjepana Radića 3, 34000 Požega</item>
    </derivirana_varijabla>
  </DomainObject.Predmet.ProtuStrankaListFormatedWithAdressOIB>
  <DomainObject.Predmet.ProtuStrankaListNazivFormated>
    <izvorni_sadrzaj>
      <item>Hrvatsko kulturno-umjetničko društvo "Vijenac"</item>
    </izvorni_sadrzaj>
    <derivirana_varijabla naziv="DomainObject.Predmet.ProtuStrankaListNazivFormated_1">
      <item>Hrvatsko kulturno-umjetničko društvo "Vijenac"</item>
    </derivirana_varijabla>
  </DomainObject.Predmet.ProtuStrankaListNazivFormated>
  <DomainObject.Predmet.ProtuStrankaListNazivFormatedOIB>
    <izvorni_sadrzaj>
      <item>Hrvatsko kulturno-umjetničko društvo "Vijenac", OIB 71694152060</item>
    </izvorni_sadrzaj>
    <derivirana_varijabla naziv="DomainObject.Predmet.ProtuStrankaListNazivFormatedOIB_1">
      <item>Hrvatsko kulturno-umjetničko društvo "Vijenac", OIB 71694152060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2017.</izvorni_sadrzaj>
    <derivirana_varijabla naziv="DomainObject.Datum_1">31.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Hrvatsko kulturno-umjetničko društvo "Vijenac"</izvorni_sadrzaj>
    <derivirana_varijabla naziv="DomainObject.Predmet.ProtustrankaIDrugi_1">Hrvatsko kulturno-umjetničko društvo "Vijenac"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Hrvatsko kulturno-umjetničko društvo "Vijenac", OIB 71694152060, Stjepana Radića 3, 34000 Požega</izvorni_sadrzaj>
    <derivirana_varijabla naziv="DomainObject.Predmet.ProtustrankaIDrugiAdressOIB_1">Hrvatsko kulturno-umjetničko društvo "Vijenac", OIB 71694152060, Stjepana Radića 3,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srpnja 2017.</izvorni_sadrzaj>
    <derivirana_varijabla naziv="DomainObject.Predmet.OdlukaRjesenje.DatumDonosenjaOdluke_1">21. srpnja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St-513/2017-6</izvorni_sadrzaj>
    <derivirana_varijabla naziv="DomainObject.Predmet.OdlukaRjesenje.Oznaka_1">St-513/2017-6</derivirana_varijabla>
  </DomainObject.Predmet.OdlukaRjesenje.Oznaka>
  <DomainObject.Predmet.SudioniciListNaziv>
    <izvorni_sadrzaj>
      <item>Financijska agencija</item>
      <item>Hrvatsko kulturno-umjetničko društvo "Vijenac"</item>
    </izvorni_sadrzaj>
    <derivirana_varijabla naziv="DomainObject.Predmet.SudioniciListNaziv_1">
      <item>Financijska agencija</item>
      <item>Hrvatsko kulturno-umjetničko društvo "Vijenac"</item>
    </derivirana_varijabla>
  </DomainObject.Predmet.SudioniciListNaziv>
  <DomainObject.Predmet.SudioniciListAdressOIB>
    <izvorni_sadrzaj>
      <item>Financijska agencija, OIB 85821130368, Ulica grada Vukovara 70,10000 Zagreb</item>
      <item>Hrvatsko kulturno-umjetničko društvo "Vijenac", OIB 71694152060, Stjepana Radića 3,34000 Požega</item>
    </izvorni_sadrzaj>
    <derivirana_varijabla naziv="DomainObject.Predmet.SudioniciListAdressOIB_1">
      <item>Financijska agencija, OIB 85821130368, Ulica grada Vukovara 70,10000 Zagreb</item>
      <item>Hrvatsko kulturno-umjetničko društvo "Vijenac", OIB 71694152060, Stjepana Radića 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71694152060</item>
    </izvorni_sadrzaj>
    <derivirana_varijabla naziv="DomainObject.Predmet.SudioniciListNazivOIB_1">
      <item>, OIB 85821130368</item>
      <item>, OIB 71694152060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332</properties:Words>
  <properties:Characters>1752</properties:Characters>
  <properties:Lines>71</properties:Lines>
  <properties:Paragraphs>27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2017-07-31T06:49:00Z</dcterms:created>
  <dc:creator>wsadmin</dc:creator>
  <cp:lastModifiedBy>wsadmin</cp:lastModifiedBy>
  <cp:lastPrinted>2017-07-31T07:07:00Z</cp:lastPrinted>
  <dcterms:modified xmlns:xsi="http://www.w3.org/2001/XMLSchema-instance" xsi:type="dcterms:W3CDTF">2017-07-31T07:09:00Z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