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cd2" w14:paraId="a7fecd2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B41323">
        <w:t>23</w:t>
      </w:r>
      <w:r>
        <w:t xml:space="preserve">. </w:t>
      </w:r>
      <w:r w:rsidR="00B41323">
        <w:t>svibnja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B41323">
        <w:t>TAXI CAFFE PERICA j.d.o.o., Zadar, Nikole Jerolimova 7, OIB: 97602336173</w:t>
      </w:r>
      <w:r>
        <w:t xml:space="preserve">, </w:t>
      </w:r>
      <w:r w:rsidR="00B41323">
        <w:rPr>
          <w:color w:themeColor="text1" w:val="000000"/>
        </w:rPr>
        <w:t>17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B41323">
        <w:t>TAXI CAFFE PERICA j.d.o.o., Zadar, Nikole Jerolimova 7, OIB: 97602336173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B41323">
        <w:rPr>
          <w:color w:themeColor="text1" w:val="000000"/>
        </w:rPr>
        <w:t>17</w:t>
      </w:r>
      <w:r w:rsidR="009D5236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B41323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E46634">
        <w:rPr>
          <w:color w:themeColor="text1" w:val="000000"/>
        </w:rPr>
        <w:t>35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801AC6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>II. Stečajnom upraviteljicom</w:t>
      </w:r>
      <w:r w:rsidR="00C1746F">
        <w:t xml:space="preserve"> dužnika imenuje </w:t>
      </w:r>
      <w:r w:rsidR="00C1746F">
        <w:rPr>
          <w:color w:themeColor="text1" w:val="000000"/>
        </w:rPr>
        <w:t xml:space="preserve">se </w:t>
      </w:r>
      <w:r w:rsidR="00B41323">
        <w:rPr>
          <w:color w:themeColor="text1" w:val="000000"/>
        </w:rPr>
        <w:t>Marica Nekić</w:t>
      </w:r>
      <w:r w:rsidR="00B41323" w:rsidRPr="00BE36B0">
        <w:rPr>
          <w:color w:themeColor="text1" w:val="000000"/>
        </w:rPr>
        <w:t xml:space="preserve"> iz Zadra, </w:t>
      </w:r>
      <w:r w:rsidR="00B41323">
        <w:rPr>
          <w:color w:themeColor="text1" w:val="000000"/>
        </w:rPr>
        <w:t>Put Gazića 14A</w:t>
      </w:r>
      <w:r w:rsidR="00B41323" w:rsidRPr="00BE36B0">
        <w:rPr>
          <w:color w:themeColor="text1" w:val="000000"/>
        </w:rPr>
        <w:t xml:space="preserve">, OIB: </w:t>
      </w:r>
      <w:r w:rsidR="00B41323">
        <w:rPr>
          <w:color w:themeColor="text1" w:val="000000"/>
        </w:rPr>
        <w:t>75245904208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B41323">
        <w:t>TAXI CAFFE PERICA j.d.o.o., Zadar, Nikole Jerolimova 7, OIB: 97602336173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B41323">
        <w:t>23</w:t>
      </w:r>
      <w:r w:rsidR="003B6FD8">
        <w:t xml:space="preserve">. </w:t>
      </w:r>
      <w:r w:rsidR="00B41323">
        <w:t>svibnja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B41323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svibnja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B41323">
        <w:rPr>
          <w:color w:themeColor="text1" w:val="000000"/>
        </w:rPr>
        <w:t>44.933,97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E40FE4">
        <w:rPr>
          <w:color w:themeColor="text1" w:val="000000"/>
        </w:rPr>
        <w:t xml:space="preserve">ima otvoren račun u </w:t>
      </w:r>
      <w:r w:rsidR="00B41323">
        <w:rPr>
          <w:color w:themeColor="text1" w:val="000000"/>
        </w:rPr>
        <w:t>KentBank d.d</w:t>
      </w:r>
      <w:r w:rsidR="00E40FE4">
        <w:rPr>
          <w:color w:themeColor="text1" w:val="000000"/>
        </w:rPr>
        <w:t>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B41323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B41323">
        <w:rPr>
          <w:color w:themeColor="text1" w:val="000000"/>
        </w:rPr>
        <w:t>8</w:t>
      </w:r>
      <w:r w:rsidR="003B6FD8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lipnja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41323">
        <w:rPr>
          <w:color w:themeColor="text1" w:val="000000"/>
        </w:rPr>
        <w:t>1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B41323">
        <w:rPr>
          <w:color w:themeColor="text1" w:val="000000"/>
        </w:rPr>
        <w:t>87.664,29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801AC6">
        <w:rPr>
          <w:color w:themeColor="text1" w:val="000000"/>
        </w:rPr>
        <w:t>207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B41323">
        <w:t>1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46634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E46634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 w:rsidR="00D863E1">
        <w:tab/>
        <w:t xml:space="preserve">        </w:t>
      </w:r>
      <w:r>
        <w:t xml:space="preserve">                 </w:t>
      </w:r>
      <w:r w:rsidR="009423A1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lastRenderedPageBreak/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801AC6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Stečajnoj upraviteljici</w:t>
      </w:r>
      <w:r w:rsidR="00EC5C00" w:rsidRPr="00F736D8">
        <w:rPr>
          <w:lang w:eastAsia="hr-HR"/>
        </w:rPr>
        <w:t xml:space="preserve">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FD7CED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CED" w:rsidRPr="00FD7CE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B41323">
      <w:rPr>
        <w:rFonts w:hAnsi="Times" w:ascii="Times"/>
      </w:rPr>
      <w:t>176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 w:rsidR="003B6FD8">
      <w:rPr>
        <w:rFonts w:hAnsi="Times" w:ascii="Times"/>
      </w:rPr>
      <w:t>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B41323">
      <w:rPr>
        <w:rFonts w:hAnsi="Times" w:ascii="Times"/>
      </w:rPr>
      <w:t>176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3B6FD8">
      <w:rPr>
        <w:rFonts w:hAnsi="Times" w:ascii="Times"/>
      </w:rPr>
      <w:t>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C3068"/>
    <w:rsid w:val="00311C0A"/>
    <w:rsid w:val="00350D48"/>
    <w:rsid w:val="00363E94"/>
    <w:rsid w:val="003B6FD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01AC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41323"/>
    <w:rsid w:val="00BB0DAA"/>
    <w:rsid w:val="00BE0920"/>
    <w:rsid w:val="00C1746F"/>
    <w:rsid w:val="00C40B31"/>
    <w:rsid w:val="00C4254A"/>
    <w:rsid w:val="00D07EAF"/>
    <w:rsid w:val="00D24475"/>
    <w:rsid w:val="00D2724E"/>
    <w:rsid w:val="00D863E1"/>
    <w:rsid w:val="00DC0447"/>
    <w:rsid w:val="00E02CB0"/>
    <w:rsid w:val="00E358E2"/>
    <w:rsid w:val="00E40FE4"/>
    <w:rsid w:val="00E46634"/>
    <w:rsid w:val="00E943D8"/>
    <w:rsid w:val="00EA1C4D"/>
    <w:rsid w:val="00EC5C00"/>
    <w:rsid w:val="00F035CB"/>
    <w:rsid w:val="00F91A40"/>
    <w:rsid w:val="00FD1CFF"/>
    <w:rsid w:val="00FD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C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7CE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7C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7C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C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7CE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7C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7C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CAFFE PERICA j.d.o.o. za ugostiteljstvo i turizam</izvorni_sadrzaj>
    <derivirana_varijabla naziv="DomainObject.Predmet.ProtustrankaFormated_1">  TAXI CAFFE PERICA j.d.o.o. za ugostiteljstvo i turizam</derivirana_varijabla>
  </DomainObject.Predmet.ProtustrankaFormated>
  <DomainObject.Predmet.ProtustrankaFormatedOIB>
    <izvorni_sadrzaj>  TAXI CAFFE PERICA j.d.o.o. za ugostiteljstvo i turizam, OIB 97602336173</izvorni_sadrzaj>
    <derivirana_varijabla naziv="DomainObject.Predmet.ProtustrankaFormatedOIB_1">  TAXI CAFFE PERICA j.d.o.o. za ugostiteljstvo i turizam, OIB 97602336173</derivirana_varijabla>
  </DomainObject.Predmet.ProtustrankaFormatedOIB>
  <DomainObject.Predmet.ProtustrankaFormatedWithAdress>
    <izvorni_sadrzaj> TAXI CAFFE PERICA j.d.o.o. za ugostiteljstvo i turizam, Nikole Jerolimova 7, 23000 Zadar</izvorni_sadrzaj>
    <derivirana_varijabla naziv="DomainObject.Predmet.ProtustrankaFormatedWithAdress_1"> TAXI CAFFE PERICA j.d.o.o. za ugostiteljstvo i turizam, Nikole Jerolimova 7, 23000 Zadar</derivirana_varijabla>
  </DomainObject.Predmet.ProtustrankaFormatedWithAdress>
  <DomainObject.Predmet.ProtustrankaFormatedWithAdressOIB>
    <izvorni_sadrzaj> TAXI CAFFE PERICA j.d.o.o. za ugostiteljstvo i turizam, OIB 97602336173, Nikole Jerolimova 7, 23000 Zadar</izvorni_sadrzaj>
    <derivirana_varijabla naziv="DomainObject.Predmet.ProtustrankaFormatedWithAdressOIB_1"> TAXI CAFFE PERICA j.d.o.o. za ugostiteljstvo i turizam, OIB 97602336173, Nikole Jerolimova 7, 23000 Zadar</derivirana_varijabla>
  </DomainObject.Predmet.ProtustrankaFormatedWithAdressOIB>
  <DomainObject.Predmet.ProtustrankaWithAdress>
    <izvorni_sadrzaj>TAXI CAFFE PERICA j.d.o.o. za ugostiteljstvo i turizam Nikole Jerolimova 7, 23000 Zadar</izvorni_sadrzaj>
    <derivirana_varijabla naziv="DomainObject.Predmet.ProtustrankaWithAdress_1">TAXI CAFFE PERICA j.d.o.o. za ugostiteljstvo i turizam Nikole Jerolimova 7, 23000 Zadar</derivirana_varijabla>
  </DomainObject.Predmet.ProtustrankaWithAdress>
  <DomainObject.Predmet.ProtustrankaWithAdressOIB>
    <izvorni_sadrzaj>TAXI CAFFE PERICA j.d.o.o. za ugostiteljstvo i turizam, OIB 97602336173, Nikole Jerolimova 7, 23000 Zadar</izvorni_sadrzaj>
    <derivirana_varijabla naziv="DomainObject.Predmet.ProtustrankaWithAdressOIB_1">TAXI CAFFE PERICA j.d.o.o. za ugostiteljstvo i turizam, OIB 97602336173, Nikole Jerolimova 7, 23000 Zadar</derivirana_varijabla>
  </DomainObject.Predmet.ProtustrankaWithAdressOIB>
  <DomainObject.Predmet.ProtustrankaNazivFormated>
    <izvorni_sadrzaj>TAXI CAFFE PERICA j.d.o.o. za ugostiteljstvo i turizam</izvorni_sadrzaj>
    <derivirana_varijabla naziv="DomainObject.Predmet.ProtustrankaNazivFormated_1">TAXI CAFFE PERICA j.d.o.o. za ugostiteljstvo i turizam</derivirana_varijabla>
  </DomainObject.Predmet.ProtustrankaNazivFormated>
  <DomainObject.Predmet.ProtustrankaNazivFormatedOIB>
    <izvorni_sadrzaj>TAXI CAFFE PERICA j.d.o.o. za ugostiteljstvo i turizam, OIB 97602336173</izvorni_sadrzaj>
    <derivirana_varijabla naziv="DomainObject.Predmet.ProtustrankaNazivFormatedOIB_1">TAXI CAFFE PERICA j.d.o.o. za ugostiteljstvo i turizam, OIB 97602336173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TAXI CAFFE PERICA j.d.o.o. za ugostiteljstvo i turizam</item>
    </izvorni_sadrzaj>
    <derivirana_varijabla naziv="DomainObject.Predmet.ProtuStrankaListFormated_1">
      <item>TAXI CAFFE PERICA j.d.o.o. za ugostiteljstvo i turizam</item>
    </derivirana_varijabla>
  </DomainObject.Predmet.ProtuStrankaListFormated>
  <DomainObject.Predmet.ProtuStrankaListFormatedOIB>
    <izvorni_sadrzaj>
      <item>TAXI CAFFE PERICA j.d.o.o. za ugostiteljstvo i turizam, OIB 97602336173</item>
    </izvorni_sadrzaj>
    <derivirana_varijabla naziv="DomainObject.Predmet.ProtuStrankaListFormatedOIB_1">
      <item>TAXI CAFFE PERICA j.d.o.o. za ugostiteljstvo i turizam, OIB 97602336173</item>
    </derivirana_varijabla>
  </DomainObject.Predmet.ProtuStrankaListFormatedOIB>
  <DomainObject.Predmet.ProtuStrankaListFormatedWithAdress>
    <izvorni_sadrzaj>
      <item>TAXI CAFFE PERICA j.d.o.o. za ugostiteljstvo i turizam, Nikole Jerolimova 7, 23000 Zadar</item>
    </izvorni_sadrzaj>
    <derivirana_varijabla naziv="DomainObject.Predmet.ProtuStrankaListFormatedWithAdress_1">
      <item>TAXI CAFFE PERICA j.d.o.o. za ugostiteljstvo i turizam, Nikole Jerolimova 7, 23000 Zadar</item>
    </derivirana_varijabla>
  </DomainObject.Predmet.ProtuStrankaListFormatedWithAdress>
  <DomainObject.Predmet.ProtuStrankaListFormatedWithAdressOIB>
    <izvorni_sadrzaj>
      <item>TAXI CAFFE PERICA j.d.o.o. za ugostiteljstvo i turizam, OIB 97602336173, Nikole Jerolimova 7, 23000 Zadar</item>
    </izvorni_sadrzaj>
    <derivirana_varijabla naziv="DomainObject.Predmet.ProtuStrankaListFormatedWithAdressOIB_1">
      <item>TAXI CAFFE PERICA j.d.o.o. za ugostiteljstvo i turizam, OIB 97602336173, Nikole Jerolimova 7, 23000 Zadar</item>
    </derivirana_varijabla>
  </DomainObject.Predmet.ProtuStrankaListFormatedWithAdressOIB>
  <DomainObject.Predmet.ProtuStrankaListNazivFormated>
    <izvorni_sadrzaj>
      <item>TAXI CAFFE PERICA j.d.o.o. za ugostiteljstvo i turizam</item>
    </izvorni_sadrzaj>
    <derivirana_varijabla naziv="DomainObject.Predmet.ProtuStrankaListNazivFormated_1">
      <item>TAXI CAFFE PERICA j.d.o.o. za ugostiteljstvo i turizam</item>
    </derivirana_varijabla>
  </DomainObject.Predmet.ProtuStrankaListNazivFormated>
  <DomainObject.Predmet.ProtuStrankaListNazivFormatedOIB>
    <izvorni_sadrzaj>
      <item>TAXI CAFFE PERICA j.d.o.o. za ugostiteljstvo i turizam, OIB 97602336173</item>
    </izvorni_sadrzaj>
    <derivirana_varijabla naziv="DomainObject.Predmet.ProtuStrankaListNazivFormatedOIB_1">
      <item>TAXI CAFFE PERICA j.d.o.o. za ugostiteljstvo i turizam, OIB 97602336173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TAXI CAFFE PERICA j.d.o.o. za ugostiteljstvo i turizam</izvorni_sadrzaj>
    <derivirana_varijabla naziv="DomainObject.Predmet.ProtustrankaIDrugi_1">TAXI CAFFE PERICA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TAXI CAFFE PERICA j.d.o.o. za ugostiteljstvo i turizam, OIB 97602336173, Nikole Jerolimova 7, 23000 Zadar</izvorni_sadrzaj>
    <derivirana_varijabla naziv="DomainObject.Predmet.ProtustrankaIDrugiAdressOIB_1">TAXI CAFFE PERICA j.d.o.o. za ugostiteljstvo i turizam, OIB 97602336173, Nikole Jerolimova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TAXI CAFFE PERICA j.d.o.o. za ugostiteljstvo i turizam</item>
    </izvorni_sadrzaj>
    <derivirana_varijabla naziv="DomainObject.Predmet.SudioniciListNaziv_1">
      <item>FINA</item>
      <item>TAXI CAFFE PERICA j.d.o.o. za ugostiteljstvo i turizam</item>
    </derivirana_varijabla>
  </DomainObject.Predmet.SudioniciListNaziv>
  <DomainObject.Predmet.SudioniciListAdressOIB>
    <izvorni_sadrzaj>
      <item>FINA, OIB 85821130368, Ivana Danila 4,23000 Zadar</item>
      <item>TAXI CAFFE PERICA j.d.o.o. za ugostiteljstvo i turizam, OIB 97602336173, Nikole Jerolimova 7,23000 Zadar</item>
    </izvorni_sadrzaj>
    <derivirana_varijabla naziv="DomainObject.Predmet.SudioniciListAdressOIB_1">
      <item>FINA, OIB 85821130368, Ivana Danila 4,23000 Zadar</item>
      <item>TAXI CAFFE PERICA j.d.o.o. za ugostiteljstvo i turizam, OIB 97602336173, Nikole Jerolimova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97602336173</item>
    </izvorni_sadrzaj>
    <derivirana_varijabla naziv="DomainObject.Predmet.SudioniciListNazivOIB_1">
      <item>, OIB 85821130368</item>
      <item>, OIB 97602336173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9C632-EC25-4424-8B17-11B67EF30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5621</properties:Characters>
  <properties:Lines>123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2018-08-17T11:01:00Z</dcterms:created>
  <dc:creator>Jelena Marin</dc:creator>
  <cp:lastModifiedBy>Anamarija Kovačić Milković</cp:lastModifiedBy>
  <cp:lastPrinted>2018-08-17T11:30:00Z</cp:lastPrinted>
  <dcterms:modified xmlns:xsi="http://www.w3.org/2001/XMLSchema-instance" xsi:type="dcterms:W3CDTF">2018-08-17T11:32:00Z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St-176-18-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