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6de6" w14:paraId="e9f6de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659D1">
        <w:t>82</w:t>
      </w:r>
      <w:r w:rsidR="00D60C13">
        <w:t>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D60C13">
        <w:t xml:space="preserve">NAJAM JAHTI </w:t>
      </w:r>
      <w:r w:rsidR="00FF43DC">
        <w:t xml:space="preserve">d.o.o., </w:t>
      </w:r>
      <w:r w:rsidR="00D60C13">
        <w:t>Split, Kraj Svetog Luke 5, OIB: 00929812507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60C13">
        <w:t>060278107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D60C13" w:rsidRPr="00D60C13">
        <w:t xml:space="preserve">NAJAM JAHTI d.o.o., Split, Kraj Svetog Luke 5, OIB: 00929812507, MBS: 060278107, </w:t>
      </w:r>
      <w:r w:rsidR="00DD3385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D60C13">
        <w:t xml:space="preserve"> 706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D60C13">
        <w:t>16.398,80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659D1">
        <w:t>3. ST-182</w:t>
      </w:r>
      <w:r w:rsidR="00D60C13">
        <w:t>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86CF5"/>
    <w:rsid w:val="00F945BC"/>
    <w:rsid w:val="00FA60C8"/>
    <w:rsid w:val="00FB3EE0"/>
    <w:rsid w:val="00FB5E25"/>
    <w:rsid w:val="00FC1843"/>
    <w:rsid w:val="00FF1598"/>
    <w:rsid w:val="00FF43DC"/>
    <w:rsid w:val="00FF61D0"/>
    <w:rsid w:val="00FF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6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6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1826</izvorni_sadrzaj>
    <derivirana_varijabla naziv="DomainObject.Predmet.Broj_1">1826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St-1826/2015</izvorni_sadrzaj>
    <derivirana_varijabla naziv="DomainObject.Predmet.OznakaBroj_1">St-1826/2015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NAJAM JAHTI d.o.o. turistička agencija i usluge</izvorni_sadrzaj>
    <derivirana_varijabla naziv="DomainObject.Predmet.ProtustrankaFormated_1">  NAJAM JAHTI d.o.o. turistička agencija i usluge</derivirana_varijabla>
  </DomainObject.Predmet.ProtustrankaFormated>
  <DomainObject.Predmet.ProtustrankaFormatedOIB>
    <izvorni_sadrzaj>  NAJAM JAHTI d.o.o. turistička agencija i usluge, OIB 00929812507</izvorni_sadrzaj>
    <derivirana_varijabla naziv="DomainObject.Predmet.ProtustrankaFormatedOIB_1">  NAJAM JAHTI d.o.o. turistička agencija i usluge, OIB 00929812507</derivirana_varijabla>
  </DomainObject.Predmet.ProtustrankaFormatedOIB>
  <DomainObject.Predmet.ProtustrankaFormatedWithAdress>
    <izvorni_sadrzaj> NAJAM JAHTI d.o.o. turistička agencija i usluge, Kraj Svetog Luke 5, 21000 Split</izvorni_sadrzaj>
    <derivirana_varijabla naziv="DomainObject.Predmet.ProtustrankaFormatedWithAdress_1"> NAJAM JAHTI d.o.o. turistička agencija i usluge, Kraj Svetog Luke 5, 21000 Split</derivirana_varijabla>
  </DomainObject.Predmet.ProtustrankaFormatedWithAdress>
  <DomainObject.Predmet.ProtustrankaFormatedWithAdressOIB>
    <izvorni_sadrzaj> NAJAM JAHTI d.o.o. turistička agencija i usluge, OIB 00929812507, Kraj Svetog Luke 5, 21000 Split</izvorni_sadrzaj>
    <derivirana_varijabla naziv="DomainObject.Predmet.ProtustrankaFormatedWithAdressOIB_1"> NAJAM JAHTI d.o.o. turistička agencija i usluge, OIB 00929812507, Kraj Svetog Luke 5, 21000 Split</derivirana_varijabla>
  </DomainObject.Predmet.ProtustrankaFormatedWithAdressOIB>
  <DomainObject.Predmet.ProtustrankaWithAdress>
    <izvorni_sadrzaj>NAJAM JAHTI d.o.o. turistička agencija i usluge Kraj Svetog Luke 5, 21000 Split</izvorni_sadrzaj>
    <derivirana_varijabla naziv="DomainObject.Predmet.ProtustrankaWithAdress_1">NAJAM JAHTI d.o.o. turistička agencija i usluge Kraj Svetog Luke 5, 21000 Split</derivirana_varijabla>
  </DomainObject.Predmet.ProtustrankaWithAdress>
  <DomainObject.Predmet.ProtustrankaWithAdressOIB>
    <izvorni_sadrzaj>NAJAM JAHTI d.o.o. turistička agencija i usluge, OIB 00929812507, Kraj Svetog Luke 5, 21000 Split</izvorni_sadrzaj>
    <derivirana_varijabla naziv="DomainObject.Predmet.ProtustrankaWithAdressOIB_1">NAJAM JAHTI d.o.o. turistička agencija i usluge, OIB 00929812507, Kraj Svetog Luke 5, 21000 Split</derivirana_varijabla>
  </DomainObject.Predmet.ProtustrankaWithAdressOIB>
  <DomainObject.Predmet.ProtustrankaNazivFormated>
    <izvorni_sadrzaj>NAJAM JAHTI d.o.o. turistička agencija i usluge</izvorni_sadrzaj>
    <derivirana_varijabla naziv="DomainObject.Predmet.ProtustrankaNazivFormated_1">NAJAM JAHTI d.o.o. turistička agencija i usluge</derivirana_varijabla>
  </DomainObject.Predmet.ProtustrankaNazivFormated>
  <DomainObject.Predmet.ProtustrankaNazivFormatedOIB>
    <izvorni_sadrzaj>NAJAM JAHTI d.o.o. turistička agencija i usluge, OIB 00929812507</izvorni_sadrzaj>
    <derivirana_varijabla naziv="DomainObject.Predmet.ProtustrankaNazivFormatedOIB_1">NAJAM JAHTI d.o.o. turistička agencija i usluge, OIB 00929812507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16398.80</izvorni_sadrzaj>
    <derivirana_varijabla naziv="DomainObject.Predmet.TrenutnaVrijednost_1">16398.80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NAJAM JAHTI d.o.o. turistička agencija i usluge</item>
    </izvorni_sadrzaj>
    <derivirana_varijabla naziv="DomainObject.Predmet.ProtuStrankaListFormated_1">
      <item>NAJAM JAHTI d.o.o. turistička agencija i usluge</item>
    </derivirana_varijabla>
  </DomainObject.Predmet.ProtuStrankaListFormated>
  <DomainObject.Predmet.ProtuStrankaListFormatedOIB>
    <izvorni_sadrzaj>
      <item>NAJAM JAHTI d.o.o. turistička agencija i usluge, OIB 00929812507</item>
    </izvorni_sadrzaj>
    <derivirana_varijabla naziv="DomainObject.Predmet.ProtuStrankaListFormatedOIB_1">
      <item>NAJAM JAHTI d.o.o. turistička agencija i usluge, OIB 00929812507</item>
    </derivirana_varijabla>
  </DomainObject.Predmet.ProtuStrankaListFormatedOIB>
  <DomainObject.Predmet.ProtuStrankaListFormatedWithAdress>
    <izvorni_sadrzaj>
      <item>NAJAM JAHTI d.o.o. turistička agencija i usluge, Kraj Svetog Luke 5, 21000 Split</item>
    </izvorni_sadrzaj>
    <derivirana_varijabla naziv="DomainObject.Predmet.ProtuStrankaListFormatedWithAdress_1">
      <item>NAJAM JAHTI d.o.o. turistička agencija i usluge, Kraj Svetog Luke 5, 21000 Split</item>
    </derivirana_varijabla>
  </DomainObject.Predmet.ProtuStrankaListFormatedWithAdress>
  <DomainObject.Predmet.ProtuStrankaListFormatedWithAdressOIB>
    <izvorni_sadrzaj>
      <item>NAJAM JAHTI d.o.o. turistička agencija i usluge, OIB 00929812507, Kraj Svetog Luke 5, 21000 Split</item>
    </izvorni_sadrzaj>
    <derivirana_varijabla naziv="DomainObject.Predmet.ProtuStrankaListFormatedWithAdressOIB_1">
      <item>NAJAM JAHTI d.o.o. turistička agencija i usluge, OIB 00929812507, Kraj Svetog Luke 5, 21000 Split</item>
    </derivirana_varijabla>
  </DomainObject.Predmet.ProtuStrankaListFormatedWithAdressOIB>
  <DomainObject.Predmet.ProtuStrankaListNazivFormated>
    <izvorni_sadrzaj>
      <item>NAJAM JAHTI d.o.o. turistička agencija i usluge</item>
    </izvorni_sadrzaj>
    <derivirana_varijabla naziv="DomainObject.Predmet.ProtuStrankaListNazivFormated_1">
      <item>NAJAM JAHTI d.o.o. turistička agencija i usluge</item>
    </derivirana_varijabla>
  </DomainObject.Predmet.ProtuStrankaListNazivFormated>
  <DomainObject.Predmet.ProtuStrankaListNazivFormatedOIB>
    <izvorni_sadrzaj>
      <item>NAJAM JAHTI d.o.o. turistička agencija i usluge, OIB 00929812507</item>
    </izvorni_sadrzaj>
    <derivirana_varijabla naziv="DomainObject.Predmet.ProtuStrankaListNazivFormatedOIB_1">
      <item>NAJAM JAHTI d.o.o. turistička agencija i usluge, OIB 00929812507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NAJAM JAHTI d.o.o. turistička agencija i usluge</izvorni_sadrzaj>
    <derivirana_varijabla naziv="DomainObject.Predmet.ProtustrankaIDrugi_1">NAJAM JAHTI d.o.o. turistička agencija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NAJAM JAHTI d.o.o. turistička agencija i usluge, OIB 00929812507, Kraj Svetog Luke 5, 21000 Split</izvorni_sadrzaj>
    <derivirana_varijabla naziv="DomainObject.Predmet.ProtustrankaIDrugiAdressOIB_1">NAJAM JAHTI d.o.o. turistička agencija i usluge, OIB 00929812507, Kraj Svetog Luke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NAJAM JAHTI d.o.o. turistička agencija i usluge</item>
      <item>FINANCIJSKA AGENCIJA RC SPLIT</item>
    </izvorni_sadrzaj>
    <derivirana_varijabla naziv="DomainObject.Predmet.SudioniciListNaziv_1">
      <item>NAJAM JAHTI d.o.o. turistička agencija i usluge</item>
      <item>FINANCIJSKA AGENCIJA RC SPLIT</item>
    </derivirana_varijabla>
  </DomainObject.Predmet.SudioniciListNaziv>
  <DomainObject.Predmet.SudioniciListAdressOIB>
    <izvorni_sadrzaj>
      <item>NAJAM JAHTI d.o.o. turistička agencija i usluge, OIB 00929812507, Kraj Svetog Luke 5,21000 Split</item>
      <item>FINANCIJSKA AGENCIJA RC SPLIT, OIB 85821130368, Mažuranićeva 24b,21000 Split</item>
    </izvorni_sadrzaj>
    <derivirana_varijabla naziv="DomainObject.Predmet.SudioniciListAdressOIB_1">
      <item>NAJAM JAHTI d.o.o. turistička agencija i usluge, OIB 00929812507, Kraj Svetog Luke 5,21000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00929812507</item>
      <item>, OIB 85821130368</item>
    </izvorni_sadrzaj>
    <derivirana_varijabla naziv="DomainObject.Predmet.SudioniciListNazivOIB_1">
      <item>, OIB 00929812507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1767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2016-01-18T08:27:00Z</dcterms:created>
  <dc:creator>Lari Glavaš</dc:creator>
  <cp:lastModifiedBy>Lari Glavaš</cp:lastModifiedBy>
  <cp:lastPrinted>2016-01-18T08:26:00Z</cp:lastPrinted>
  <dcterms:modified xmlns:xsi="http://www.w3.org/2001/XMLSchema-instance" xsi:type="dcterms:W3CDTF">2016-01-18T08:27:00Z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