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9242" w14:paraId="c2d9242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5342D0">
        <w:rPr>
          <w:b/>
          <w:lang w:val="hr-HR"/>
        </w:rPr>
        <w:t>17</w:t>
      </w:r>
      <w:r w:rsidR="00C17286">
        <w:rPr>
          <w:b/>
          <w:lang w:val="hr-HR"/>
        </w:rPr>
        <w:t>64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5342D0">
        <w:rPr>
          <w:lang w:val="hr-HR"/>
        </w:rPr>
        <w:t>Slavonski Brod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</w:t>
      </w:r>
      <w:r w:rsidR="00E673E0">
        <w:rPr>
          <w:lang w:val="hr-HR"/>
        </w:rPr>
        <w:t>MARSONIA GLAS d.o.o. za proizvodnju, trgovinu i usluge, skraćena tvrtka: MARSONIA GLAS d.o.o., Slavonski Brod, Kumičićeva bb, OIB: 66338854980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F10B7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</w:t>
      </w:r>
      <w:r w:rsidR="00C17286">
        <w:rPr>
          <w:b/>
          <w:lang w:val="hr-HR"/>
        </w:rPr>
        <w:t>7</w:t>
      </w:r>
      <w:r>
        <w:rPr>
          <w:b/>
          <w:lang w:val="hr-HR"/>
        </w:rPr>
        <w:t xml:space="preserve">. listopada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C17286">
        <w:rPr>
          <w:b/>
          <w:lang w:val="hr-HR"/>
        </w:rPr>
        <w:t>08</w:t>
      </w:r>
      <w:r w:rsidR="007B218F" w:rsidRPr="00D13568">
        <w:rPr>
          <w:b/>
          <w:lang w:val="hr-HR"/>
        </w:rPr>
        <w:t>:</w:t>
      </w:r>
      <w:r w:rsidR="00C17286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E673E0">
        <w:rPr>
          <w:lang w:val="hr-HR"/>
        </w:rPr>
        <w:t>444</w:t>
      </w:r>
      <w:r w:rsidR="00492CFD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E673E0">
        <w:rPr>
          <w:lang w:val="hr-HR"/>
        </w:rPr>
        <w:t>2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E673E0">
        <w:rPr>
          <w:lang w:val="hr-HR"/>
        </w:rPr>
        <w:t>154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E673E0">
        <w:rPr>
          <w:lang w:val="hr-HR"/>
        </w:rPr>
        <w:t>četiri</w:t>
      </w:r>
      <w:r w:rsidR="00492CFD">
        <w:rPr>
          <w:lang w:val="hr-HR"/>
        </w:rPr>
        <w:t xml:space="preserve"> zaposlen</w:t>
      </w:r>
      <w:r w:rsidR="005342D0">
        <w:rPr>
          <w:lang w:val="hr-HR"/>
        </w:rPr>
        <w:t>e</w:t>
      </w:r>
      <w:r w:rsidR="00492CFD">
        <w:rPr>
          <w:lang w:val="hr-HR"/>
        </w:rPr>
        <w:t xml:space="preserve"> osob</w:t>
      </w:r>
      <w:r w:rsidR="005342D0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kod</w:t>
      </w:r>
      <w:r w:rsidR="00E673E0">
        <w:rPr>
          <w:lang w:val="hr-HR"/>
        </w:rPr>
        <w:t xml:space="preserve"> Kreditne banke Zagreb d.d., Vento Banke d.d. i Raiffeisenbak Austria d.d.</w:t>
      </w:r>
    </w:p>
    <w:p w:rsidRDefault="00526308" w:rsidP="00E22421" w:rsid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4F10B7" w:rsidP="004F10B7" w:rsidR="004F10B7">
      <w:pPr>
        <w:jc w:val="right"/>
        <w:rPr>
          <w:lang w:val="hr-HR"/>
        </w:rPr>
      </w:pPr>
      <w:r w:rsidRPr="004F10B7">
        <w:rPr>
          <w:b/>
          <w:lang w:val="hr-HR"/>
        </w:rPr>
        <w:lastRenderedPageBreak/>
        <w:t>Broj: 7/St-1</w:t>
      </w:r>
      <w:r w:rsidR="00E673E0">
        <w:rPr>
          <w:b/>
          <w:lang w:val="hr-HR"/>
        </w:rPr>
        <w:t>764</w:t>
      </w:r>
      <w:r w:rsidRPr="004F10B7">
        <w:rPr>
          <w:b/>
          <w:lang w:val="hr-HR"/>
        </w:rPr>
        <w:t>/2016-3</w:t>
      </w:r>
    </w:p>
    <w:p w:rsidRDefault="004F10B7" w:rsidP="00E22421" w:rsidR="004F10B7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E1537" w:rsidP="00762080" w:rsidR="00EE1537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62080">
        <w:rPr>
          <w:lang w:val="hr-HR"/>
        </w:rPr>
        <w:t xml:space="preserve">   </w:t>
      </w:r>
      <w:r>
        <w:rPr>
          <w:lang w:val="hr-HR"/>
        </w:rPr>
        <w:t xml:space="preserve">Mirna Vujčić 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CF3" w:rsidP="004F10B7" w:rsidR="00AA3CF3">
      <w:r>
        <w:separator/>
      </w:r>
    </w:p>
  </w:endnote>
  <w:endnote w:id="0" w:type="continuationSeparator">
    <w:p w:rsidRDefault="00AA3CF3" w:rsidP="004F10B7" w:rsidR="00AA3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CF3" w:rsidP="004F10B7" w:rsidR="00AA3CF3">
      <w:r>
        <w:separator/>
      </w:r>
    </w:p>
  </w:footnote>
  <w:footnote w:id="0" w:type="continuationSeparator">
    <w:p w:rsidRDefault="00AA3CF3" w:rsidP="004F10B7" w:rsidR="00AA3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926" w:rsidRPr="0046092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20A8"/>
    <w:rsid w:val="00363629"/>
    <w:rsid w:val="003766A3"/>
    <w:rsid w:val="003D1523"/>
    <w:rsid w:val="00407A11"/>
    <w:rsid w:val="004436AF"/>
    <w:rsid w:val="00460926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611CF7"/>
    <w:rsid w:val="0061716A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2080"/>
    <w:rsid w:val="00764F52"/>
    <w:rsid w:val="00775014"/>
    <w:rsid w:val="007925F3"/>
    <w:rsid w:val="007B1049"/>
    <w:rsid w:val="007B218F"/>
    <w:rsid w:val="007E4D86"/>
    <w:rsid w:val="007F4856"/>
    <w:rsid w:val="00803F3D"/>
    <w:rsid w:val="00812AB4"/>
    <w:rsid w:val="00827022"/>
    <w:rsid w:val="0085083F"/>
    <w:rsid w:val="0085247E"/>
    <w:rsid w:val="00861128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C7342"/>
    <w:rsid w:val="00A22679"/>
    <w:rsid w:val="00A27058"/>
    <w:rsid w:val="00AA3CF3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17286"/>
    <w:rsid w:val="00C41FE6"/>
    <w:rsid w:val="00CA33FA"/>
    <w:rsid w:val="00CB17E5"/>
    <w:rsid w:val="00CC1AE6"/>
    <w:rsid w:val="00CC2F8B"/>
    <w:rsid w:val="00D134B2"/>
    <w:rsid w:val="00D13568"/>
    <w:rsid w:val="00D543EE"/>
    <w:rsid w:val="00D568BE"/>
    <w:rsid w:val="00D63FAD"/>
    <w:rsid w:val="00D716EA"/>
    <w:rsid w:val="00DA00E9"/>
    <w:rsid w:val="00DA381F"/>
    <w:rsid w:val="00E22421"/>
    <w:rsid w:val="00E27A70"/>
    <w:rsid w:val="00E673E0"/>
    <w:rsid w:val="00E70155"/>
    <w:rsid w:val="00EB2F7C"/>
    <w:rsid w:val="00EB317E"/>
    <w:rsid w:val="00EC3E7B"/>
    <w:rsid w:val="00ED31A8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1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1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MARSONIA GLAS d.o.o. za proizvodnju, trgovinu i usluge zastupanog po punomoćniku Alen Marić</izvorni_sadrzaj>
    <derivirana_varijabla naziv="DomainObject.Predmet.ProtustrankaFormated_1">  MARSONIA GLAS d.o.o. za proizvodnju, trgovinu i usluge zastupanog po punomoćniku Alen Marić</derivirana_varijabla>
  </DomainObject.Predmet.ProtustrankaFormated>
  <DomainObject.Predmet.ProtustrankaFormatedOIB>
    <izvorni_sadrzaj>  MARSONIA GLAS d.o.o. za proizvodnju, trgovinu i usluge, OIB 66338854980 zastupanog po punomoćniku Alen Marić</izvorni_sadrzaj>
    <derivirana_varijabla naziv="DomainObject.Predmet.ProtustrankaFormatedOIB_1">  MARSONIA GLAS d.o.o. za proizvodnju, trgovinu i usluge, OIB 66338854980 zastupanog po punomoćniku Alen Marić</derivirana_varijabla>
  </DomainObject.Predmet.ProtustrankaFormatedOIB>
  <DomainObject.Predmet.ProtustrankaFormatedWithAdress>
    <izvorni_sadrzaj> MARSONIA GLAS d.o.o. za proizvodnju, trgovinu i usluge, Kumičićeva bb, 35000 Slavonski Brod zastupanog po punomoćniku Alen Marić</izvorni_sadrzaj>
    <derivirana_varijabla naziv="DomainObject.Predmet.ProtustrankaFormatedWithAdress_1"> MARSONIA GLAS d.o.o. za proizvodnju, trgovinu i usluge, Kumičićeva bb, 35000 Slavonski Brod zastupanog po punomoćniku Alen Marić</derivirana_varijabla>
  </DomainObject.Predmet.ProtustrankaFormatedWithAdress>
  <DomainObject.Predmet.ProtustrankaFormatedWithAdressOIB>
    <izvorni_sadrzaj> MARSONIA GLAS d.o.o. za proizvodnju, trgovinu i usluge, OIB 66338854980, Kumičićeva bb, 35000 Slavonski Brod zastupanog po punomoćniku Alen Marić</izvorni_sadrzaj>
    <derivirana_varijabla naziv="DomainObject.Predmet.ProtustrankaFormatedWithAdressOIB_1"> MARSONIA GLAS d.o.o. za proizvodnju, trgovinu i usluge, OIB 66338854980, Kumičićeva bb, 35000 Slavonski Brod zastupanog po punomoćniku Alen Marić</derivirana_varijabla>
  </DomainObject.Predmet.ProtustrankaFormatedWithAdressOIB>
  <DomainObject.Predmet.ProtustrankaWithAdress>
    <izvorni_sadrzaj>MARSONIA GLAS d.o.o. za proizvodnju, trgovinu i usluge Kumičićeva bb, 35000 Slavonski Brod</izvorni_sadrzaj>
    <derivirana_varijabla naziv="DomainObject.Predmet.ProtustrankaWithAdress_1">MARSONIA GLAS d.o.o. za proizvodnju, trgovinu i usluge Kumičićeva bb, 35000 Slavonski Brod</derivirana_varijabla>
  </DomainObject.Predmet.ProtustrankaWithAdress>
  <DomainObject.Predmet.ProtustrankaWithAdressOIB>
    <izvorni_sadrzaj>MARSONIA GLAS d.o.o. za proizvodnju, trgovinu i usluge, OIB 66338854980, Kumičićeva bb, 35000 Slavonski Brod</izvorni_sadrzaj>
    <derivirana_varijabla naziv="DomainObject.Predmet.ProtustrankaWithAdressOIB_1">MARSONIA GLAS d.o.o. za proizvodnju, trgovinu i usluge, OIB 66338854980, Kumičićeva bb, 35000 Slavonski Brod</derivirana_varijabla>
  </DomainObject.Predmet.ProtustrankaWithAdressOIB>
  <DomainObject.Predmet.ProtustrankaNazivFormated>
    <izvorni_sadrzaj>MARSONIA GLAS d.o.o. za proizvodnju, trgovinu i usluge</izvorni_sadrzaj>
    <derivirana_varijabla naziv="DomainObject.Predmet.ProtustrankaNazivFormated_1">MARSONIA GLAS d.o.o. za proizvodnju, trgovinu i usluge</derivirana_varijabla>
  </DomainObject.Predmet.ProtustrankaNazivFormated>
  <DomainObject.Predmet.ProtustrankaNazivFormatedOIB>
    <izvorni_sadrzaj>MARSONIA GLAS d.o.o. za proizvodnju, trgovinu i usluge, OIB 66338854980</izvorni_sadrzaj>
    <derivirana_varijabla naziv="DomainObject.Predmet.ProtustrankaNazivFormatedOIB_1">MARSONIA GLAS d.o.o. za proizvodnju, trgovinu i usluge, OIB 66338854980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300105.45</izvorni_sadrzaj>
    <derivirana_varijabla naziv="DomainObject.Predmet.TrenutnaVrijednost_1">300105.45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MARSONIA GLAS d.o.o. za proizvodnju, trgovinu i usluge zastupanog po punomoćniku Alen Marić</item>
    </izvorni_sadrzaj>
    <derivirana_varijabla naziv="DomainObject.Predmet.ProtuStrankaListFormated_1">
      <item>MARSONIA GLAS d.o.o. za proizvodnju, trgovinu i usluge zastupanog po punomoćniku Alen Marić</item>
    </derivirana_varijabla>
  </DomainObject.Predmet.ProtuStrankaListFormated>
  <DomainObject.Predmet.ProtuStrankaListFormatedOIB>
    <izvorni_sadrzaj>
      <item>MARSONIA GLAS d.o.o. za proizvodnju, trgovinu i usluge, OIB 66338854980 zastupanog po punomoćniku Alen Marić</item>
    </izvorni_sadrzaj>
    <derivirana_varijabla naziv="DomainObject.Predmet.ProtuStrankaListFormatedOIB_1">
      <item>MARSONIA GLAS d.o.o. za proizvodnju, trgovinu i usluge, OIB 66338854980 zastupanog po punomoćniku Alen Marić</item>
    </derivirana_varijabla>
  </DomainObject.Predmet.ProtuStrankaListFormatedOIB>
  <DomainObject.Predmet.ProtuStrankaListFormatedWithAdress>
    <izvorni_sadrzaj>
      <item>MARSONIA GLAS d.o.o. za proizvodnju, trgovinu i usluge, Kumičićeva bb, 35000 Slavonski Brod zastupanog po punomoćniku Alen Marić</item>
    </izvorni_sadrzaj>
    <derivirana_varijabla naziv="DomainObject.Predmet.ProtuStrankaListFormatedWithAdress_1">
      <item>MARSONIA GLAS d.o.o. za proizvodnju, trgovinu i usluge, Kumičićeva bb, 35000 Slavonski Brod zastupanog po punomoćniku Alen Marić</item>
    </derivirana_varijabla>
  </DomainObject.Predmet.ProtuStrankaListFormatedWithAdress>
  <DomainObject.Predmet.ProtuStrankaListFormatedWithAdressOIB>
    <izvorni_sadrzaj>
      <item>MARSONIA GLAS d.o.o. za proizvodnju, trgovinu i usluge, OIB 66338854980, Kumičićeva bb, 35000 Slavonski Brod zastupanog po punomoćniku Alen Marić</item>
    </izvorni_sadrzaj>
    <derivirana_varijabla naziv="DomainObject.Predmet.ProtuStrankaListFormatedWithAdressOIB_1">
      <item>MARSONIA GLAS d.o.o. za proizvodnju, trgovinu i usluge, OIB 66338854980, Kumičićeva bb, 35000 Slavonski Brod zastupanog po punomoćniku Alen Marić</item>
    </derivirana_varijabla>
  </DomainObject.Predmet.ProtuStrankaListFormatedWithAdressOIB>
  <DomainObject.Predmet.ProtuStrankaListNazivFormated>
    <izvorni_sadrzaj>
      <item>MARSONIA GLAS d.o.o. za proizvodnju, trgovinu i usluge</item>
    </izvorni_sadrzaj>
    <derivirana_varijabla naziv="DomainObject.Predmet.ProtuStrankaListNazivFormated_1">
      <item>MARSONIA GLAS d.o.o. za proizvodnju, trgovinu i usluge</item>
    </derivirana_varijabla>
  </DomainObject.Predmet.ProtuStrankaListNazivFormated>
  <DomainObject.Predmet.ProtuStrankaListNazivFormatedOIB>
    <izvorni_sadrzaj>
      <item>MARSONIA GLAS d.o.o. za proizvodnju, trgovinu i usluge, OIB 66338854980</item>
    </izvorni_sadrzaj>
    <derivirana_varijabla naziv="DomainObject.Predmet.ProtuStrankaListNazivFormatedOIB_1">
      <item>MARSONIA GLAS d.o.o. za proizvodnju, trgovinu i usluge, OIB 66338854980</item>
    </derivirana_varijabla>
  </DomainObject.Predmet.ProtuStrankaListNazivFormatedOIB>
  <DomainObject.Predmet.OstaliListFormated>
    <izvorni_sadrzaj>
      <item>Alen Marić punomoćnik sudionika u postupku MARSONIA GLAS d.o.o. za proizvodnju, trgovinu i usluge</item>
    </izvorni_sadrzaj>
    <derivirana_varijabla naziv="DomainObject.Predmet.OstaliListFormated_1">
      <item>Alen Marić punomoćnik sudionika u postupku MARSONIA GLAS d.o.o. za proizvodnju, trgovinu i usluge</item>
    </derivirana_varijabla>
  </DomainObject.Predmet.OstaliListFormated>
  <DomainObject.Predmet.OstaliListFormatedOIB>
    <izvorni_sadrzaj>
      <item>Alen Marić, OIB 13122810666 punomoćnik sudionika u postupku MARSONIA GLAS d.o.o. za proizvodnju, trgovinu i usluge</item>
    </izvorni_sadrzaj>
    <derivirana_varijabla naziv="DomainObject.Predmet.OstaliListFormatedOIB_1">
      <item>Alen Marić, OIB 13122810666 punomoćnik sudionika u postupku MARSONIA GLAS d.o.o. za proizvodnju, trgovinu i usluge</item>
    </derivirana_varijabla>
  </DomainObject.Predmet.OstaliListFormatedOIB>
  <DomainObject.Predmet.OstaliListFormatedWithAdress>
    <izvorni_sadrzaj>
      <item>Alen Marić, Janiševac Ii 14, 35000 Slavonski Brod punomoćnik sudionika u postupku MARSONIA GLAS d.o.o. za proizvodnju, trgovinu i usluge</item>
    </izvorni_sadrzaj>
    <derivirana_varijabla naziv="DomainObject.Predmet.OstaliListFormatedWithAdress_1">
      <item>Alen Marić, Janiševac Ii 14, 35000 Slavonski Brod punomoćnik sudionika u postupku MARSONIA GLAS d.o.o. za proizvodnju, trgovinu i usluge</item>
    </derivirana_varijabla>
  </DomainObject.Predmet.OstaliListFormatedWithAdress>
  <DomainObject.Predmet.OstaliListFormatedWithAdressOIB>
    <izvorni_sadrzaj>
      <item>Alen Marić, OIB 13122810666, Janiševac Ii 14, 35000 Slavonski Brod punomoćnik sudionika u postupku MARSONIA GLAS d.o.o. za proizvodnju, trgovinu i usluge</item>
    </izvorni_sadrzaj>
    <derivirana_varijabla naziv="DomainObject.Predmet.OstaliListFormatedWithAdressOIB_1">
      <item>Alen Marić, OIB 13122810666, Janiševac Ii 14, 35000 Slavonski Brod punomoćnik sudionika u postupku MARSONIA GLAS d.o.o. za proizvodnju, trgovinu i usluge</item>
    </derivirana_varijabla>
  </DomainObject.Predmet.OstaliListFormatedWithAdressOIB>
  <DomainObject.Predmet.OstaliListNazivFormated>
    <izvorni_sadrzaj>
      <item>Alen Marić</item>
    </izvorni_sadrzaj>
    <derivirana_varijabla naziv="DomainObject.Predmet.OstaliListNazivFormated_1">
      <item>Alen Marić</item>
    </derivirana_varijabla>
  </DomainObject.Predmet.OstaliListNazivFormated>
  <DomainObject.Predmet.OstaliListNazivFormatedOIB>
    <izvorni_sadrzaj>
      <item>Alen Marić, OIB 13122810666</item>
    </izvorni_sadrzaj>
    <derivirana_varijabla naziv="DomainObject.Predmet.OstaliListNazivFormatedOIB_1">
      <item>Alen Marić, OIB 13122810666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MARSONIA GLAS d.o.o. za proizvodnju, trgovinu i usluge</izvorni_sadrzaj>
    <derivirana_varijabla naziv="DomainObject.Predmet.ProtustrankaIDrugi_1">MARSONIA GLAS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MARSONIA GLAS d.o.o. za proizvodnju, trgovinu i usluge, OIB 66338854980, Kumičićeva bb, 35000 Slavonski Brod</izvorni_sadrzaj>
    <derivirana_varijabla naziv="DomainObject.Predmet.ProtustrankaIDrugiAdressOIB_1">MARSONIA GLAS d.o.o. za proizvodnju, trgovinu i usluge, OIB 66338854980, Kumičićeva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MARSONIA GLAS d.o.o. za proizvodnju, trgovinu i usluge</item>
      <item>Alen Marić</item>
    </izvorni_sadrzaj>
    <derivirana_varijabla naziv="DomainObject.Predmet.SudioniciListNaziv_1">
      <item>Financijska agencija</item>
      <item>MARSONIA GLAS d.o.o. za proizvodnju, trgovinu i usluge</item>
      <item>Alen Marić</item>
    </derivirana_varijabla>
  </DomainObject.Predmet.SudioniciListNaziv>
  <DomainObject.Predmet.SudioniciListAdressOIB>
    <izvorni_sadrzaj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</izvorni_sadrzaj>
    <derivirana_varijabla naziv="DomainObject.Predmet.SudioniciListAdressOIB_1"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66338854980</item>
      <item>, OIB 13122810666</item>
    </izvorni_sadrzaj>
    <derivirana_varijabla naziv="DomainObject.Predmet.SudioniciListNazivOIB_1">
      <item>, OIB 85821130368</item>
      <item>, OIB 66338854980</item>
      <item>, OIB 13122810666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D9694-C6FE-4029-88B6-892ACB35E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414</properties:Words>
  <properties:Characters>2337</properties:Characters>
  <properties:Lines>75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2016-09-13T06:53:00Z</dcterms:created>
  <dc:creator>zbiondic</dc:creator>
  <cp:lastModifiedBy>wsadmin</cp:lastModifiedBy>
  <cp:lastPrinted>2016-09-13T07:17:00Z</cp:lastPrinted>
  <dcterms:modified xmlns:xsi="http://www.w3.org/2001/XMLSchema-instance" xsi:type="dcterms:W3CDTF">2016-09-14T06:22:00Z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