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8bf9" w14:paraId="0088bf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D37B8">
        <w:rPr>
          <w:b/>
          <w:lang w:val="hr-HR"/>
        </w:rPr>
        <w:t>1152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D37B8">
        <w:rPr>
          <w:lang w:val="hr-HR"/>
        </w:rPr>
        <w:t>UDRUGA ZA PROMICANJE HUMORISTIČKO-SATIRIČNIH AKTIVNOSTI SPLITSKI KRNJEVAL "CUKUNI", Split, Stonska 2, OIB: 40474428530</w:t>
      </w:r>
      <w:r w:rsidR="00634348">
        <w:rPr>
          <w:lang w:val="hr-HR"/>
        </w:rPr>
        <w:t xml:space="preserve">, dana </w:t>
      </w:r>
      <w:r w:rsidR="00703EEA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731AA7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D37B8">
        <w:rPr>
          <w:lang w:val="hr-HR"/>
        </w:rPr>
        <w:t>UDRUGA ZA PROMICANJE HUMORISTIČKO-SATIRIČNIH AKTIVNOSTI SPLITSKI KRNJEVAL "CUKUNI", Split, Stonska 2, OIB: 40474428530</w:t>
      </w:r>
      <w:r>
        <w:rPr>
          <w:lang w:val="hr-HR"/>
        </w:rPr>
        <w:t xml:space="preserve">. Skraćeni stečajni postupak je otvoren dana </w:t>
      </w:r>
      <w:r w:rsidR="00703EEA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03EEA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D37B8">
        <w:rPr>
          <w:lang w:val="hr-HR"/>
        </w:rPr>
        <w:t>UDRUGA ZA PROMICANJE HUMORISTIČKO-SATIRIČNIH AKTIVNOSTI SPLITSKI KRNJEVAL "CUKUNI", Split, Stonska 2, OIB: 40474428530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731AA7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FD37B8">
        <w:rPr>
          <w:lang w:val="hr-HR"/>
        </w:rPr>
        <w:t>UDRUGA ZA PROMICANJE HUMORISTIČKO-SATIRIČNIH AKTIVNOSTI SPLITSKI KRNJEVAL "CUKUNI",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731AA7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D37B8">
        <w:rPr>
          <w:lang w:val="hr-HR"/>
        </w:rPr>
        <w:t>3639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D37B8">
        <w:rPr>
          <w:lang w:val="hr-HR"/>
        </w:rPr>
        <w:t>17.076,50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</w:t>
      </w:r>
      <w:r w:rsidR="00FD37B8">
        <w:rPr>
          <w:lang w:val="hr-HR"/>
        </w:rPr>
        <w:t>4</w:t>
      </w:r>
      <w:r w:rsidR="00915249">
        <w:rPr>
          <w:lang w:val="hr-HR"/>
        </w:rPr>
        <w:t xml:space="preserve">. </w:t>
      </w:r>
      <w:r w:rsidR="00FD37B8">
        <w:rPr>
          <w:lang w:val="hr-HR"/>
        </w:rPr>
        <w:t>ožujka</w:t>
      </w:r>
      <w:r w:rsidR="00915249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31AA7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03EEA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703EEA" w:rsidP="00731AA7" w:rsidR="00703EEA">
      <w:pPr>
        <w:jc w:val="both"/>
        <w:rPr>
          <w:lang w:val="hr-HR"/>
        </w:rPr>
      </w:pPr>
    </w:p>
    <w:p w:rsidRDefault="00703EEA" w:rsidP="00731AA7" w:rsidR="00703EEA">
      <w:pPr>
        <w:jc w:val="both"/>
        <w:rPr>
          <w:lang w:val="hr-HR"/>
        </w:rPr>
      </w:pPr>
    </w:p>
    <w:p w:rsidRDefault="00731AA7" w:rsidP="00731AA7" w:rsidR="00731AA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31AA7" w:rsidP="00731AA7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03EEA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3A6D" w:rsidRPr="008E3A6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D37B8">
      <w:t>1152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A6CA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3EEA"/>
    <w:rsid w:val="00715647"/>
    <w:rsid w:val="00731AA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8E3A6D"/>
    <w:rsid w:val="0091524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D37B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A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3A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3A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3A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A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3A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3A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3A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humorističko-satiričnih aktivnosti Splitski krnjeval "Cukuni"</izvorni_sadrzaj>
    <derivirana_varijabla naziv="DomainObject.Predmet.ProtustrankaFormated_1">  Udruga za promicanje humorističko-satiričnih aktivnosti Splitski krnjeval "Cukuni"</derivirana_varijabla>
  </DomainObject.Predmet.ProtustrankaFormated>
  <DomainObject.Predmet.ProtustrankaFormatedOIB>
    <izvorni_sadrzaj>  Udruga za promicanje humorističko-satiričnih aktivnosti Splitski krnjeval "Cukuni", OIB 40474428530</izvorni_sadrzaj>
    <derivirana_varijabla naziv="DomainObject.Predmet.ProtustrankaFormatedOIB_1">  Udruga za promicanje humorističko-satiričnih aktivnosti Splitski krnjeval "Cukuni", OIB 40474428530</derivirana_varijabla>
  </DomainObject.Predmet.ProtustrankaFormatedOIB>
  <DomainObject.Predmet.ProtustrankaFormatedWithAdress>
    <izvorni_sadrzaj> Udruga za promicanje humorističko-satiričnih aktivnosti Splitski krnjeval "Cukuni", Stonska 2, 21000 Split</izvorni_sadrzaj>
    <derivirana_varijabla naziv="DomainObject.Predmet.ProtustrankaFormatedWithAdress_1"> Udruga za promicanje humorističko-satiričnih aktivnosti Splitski krnjeval "Cukuni", Stonska 2, 21000 Split</derivirana_varijabla>
  </DomainObject.Predmet.ProtustrankaFormatedWithAdress>
  <DomainObject.Predmet.ProtustrankaFormatedWithAdressOIB>
    <izvorni_sadrzaj> Udruga za promicanje humorističko-satiričnih aktivnosti Splitski krnjeval "Cukuni", OIB 40474428530, Stonska 2, 21000 Split</izvorni_sadrzaj>
    <derivirana_varijabla naziv="DomainObject.Predmet.ProtustrankaFormatedWithAdressOIB_1"> Udruga za promicanje humorističko-satiričnih aktivnosti Splitski krnjeval "Cukuni", OIB 40474428530, Stonska 2, 21000 Split</derivirana_varijabla>
  </DomainObject.Predmet.ProtustrankaFormatedWithAdressOIB>
  <DomainObject.Predmet.ProtustrankaWithAdress>
    <izvorni_sadrzaj>Udruga za promicanje humorističko-satiričnih aktivnosti Splitski krnjeval "Cukuni" Stonska 2, 21000 Split</izvorni_sadrzaj>
    <derivirana_varijabla naziv="DomainObject.Predmet.ProtustrankaWithAdress_1">Udruga za promicanje humorističko-satiričnih aktivnosti Splitski krnjeval "Cukuni" Stonska 2, 21000 Split</derivirana_varijabla>
  </DomainObject.Predmet.ProtustrankaWithAdress>
  <DomainObject.Predmet.ProtustrankaWithAdressOIB>
    <izvorni_sadrzaj>Udruga za promicanje humorističko-satiričnih aktivnosti Splitski krnjeval "Cukuni", OIB 40474428530, Stonska 2, 21000 Split</izvorni_sadrzaj>
    <derivirana_varijabla naziv="DomainObject.Predmet.ProtustrankaWithAdressOIB_1">Udruga za promicanje humorističko-satiričnih aktivnosti Splitski krnjeval "Cukuni", OIB 40474428530, Stonska 2, 21000 Split</derivirana_varijabla>
  </DomainObject.Predmet.ProtustrankaWithAdressOIB>
  <DomainObject.Predmet.ProtustrankaNazivFormated>
    <izvorni_sadrzaj>Udruga za promicanje humorističko-satiričnih aktivnosti Splitski krnjeval "Cukuni"</izvorni_sadrzaj>
    <derivirana_varijabla naziv="DomainObject.Predmet.ProtustrankaNazivFormated_1">Udruga za promicanje humorističko-satiričnih aktivnosti Splitski krnjeval "Cukuni"</derivirana_varijabla>
  </DomainObject.Predmet.ProtustrankaNazivFormated>
  <DomainObject.Predmet.ProtustrankaNazivFormatedOIB>
    <izvorni_sadrzaj>Udruga za promicanje humorističko-satiričnih aktivnosti Splitski krnjeval "Cukuni", OIB 40474428530</izvorni_sadrzaj>
    <derivirana_varijabla naziv="DomainObject.Predmet.ProtustrankaNazivFormatedOIB_1">Udruga za promicanje humorističko-satiričnih aktivnosti Splitski krnjeval "Cukuni", OIB 40474428530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17076.50</izvorni_sadrzaj>
    <derivirana_varijabla naziv="DomainObject.Predmet.TrenutnaVrijednost_1">17076.50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promicanje humorističko-satiričnih aktivnosti Splitski krnjeval "Cukuni"</item>
    </izvorni_sadrzaj>
    <derivirana_varijabla naziv="DomainObject.Predmet.ProtuStrankaListFormated_1">
      <item>Udruga za promicanje humorističko-satiričnih aktivnosti Splitski krnjeval "Cukuni"</item>
    </derivirana_varijabla>
  </DomainObject.Predmet.ProtuStrankaListFormated>
  <DomainObject.Predmet.ProtuStrankaListFormatedOIB>
    <izvorni_sadrzaj>
      <item>Udruga za promicanje humorističko-satiričnih aktivnosti Splitski krnjeval "Cukuni", OIB 40474428530</item>
    </izvorni_sadrzaj>
    <derivirana_varijabla naziv="DomainObject.Predmet.ProtuStrankaListFormatedOIB_1">
      <item>Udruga za promicanje humorističko-satiričnih aktivnosti Splitski krnjeval "Cukuni", OIB 40474428530</item>
    </derivirana_varijabla>
  </DomainObject.Predmet.ProtuStrankaListFormatedOIB>
  <DomainObject.Predmet.ProtuStrankaListFormatedWithAdress>
    <izvorni_sadrzaj>
      <item>Udruga za promicanje humorističko-satiričnih aktivnosti Splitski krnjeval "Cukuni", Stonska 2, 21000 Split</item>
    </izvorni_sadrzaj>
    <derivirana_varijabla naziv="DomainObject.Predmet.ProtuStrankaListFormatedWithAdress_1">
      <item>Udruga za promicanje humorističko-satiričnih aktivnosti Splitski krnjeval "Cukuni", Stonska 2, 21000 Split</item>
    </derivirana_varijabla>
  </DomainObject.Predmet.ProtuStrankaListFormatedWithAdress>
  <DomainObject.Predmet.ProtuStrankaListFormatedWithAdressOIB>
    <izvorni_sadrzaj>
      <item>Udruga za promicanje humorističko-satiričnih aktivnosti Splitski krnjeval "Cukuni", OIB 40474428530, Stonska 2, 21000 Split</item>
    </izvorni_sadrzaj>
    <derivirana_varijabla naziv="DomainObject.Predmet.ProtuStrankaListFormatedWithAdressOIB_1">
      <item>Udruga za promicanje humorističko-satiričnih aktivnosti Splitski krnjeval "Cukuni", OIB 40474428530, Stonska 2, 21000 Split</item>
    </derivirana_varijabla>
  </DomainObject.Predmet.ProtuStrankaListFormatedWithAdressOIB>
  <DomainObject.Predmet.ProtuStrankaListNazivFormated>
    <izvorni_sadrzaj>
      <item>Udruga za promicanje humorističko-satiričnih aktivnosti Splitski krnjeval "Cukuni"</item>
    </izvorni_sadrzaj>
    <derivirana_varijabla naziv="DomainObject.Predmet.ProtuStrankaListNazivFormated_1">
      <item>Udruga za promicanje humorističko-satiričnih aktivnosti Splitski krnjeval "Cukuni"</item>
    </derivirana_varijabla>
  </DomainObject.Predmet.ProtuStrankaListNazivFormated>
  <DomainObject.Predmet.ProtuStrankaListNazivFormatedOIB>
    <izvorni_sadrzaj>
      <item>Udruga za promicanje humorističko-satiričnih aktivnosti Splitski krnjeval "Cukuni", OIB 40474428530</item>
    </izvorni_sadrzaj>
    <derivirana_varijabla naziv="DomainObject.Predmet.ProtuStrankaListNazivFormatedOIB_1">
      <item>Udruga za promicanje humorističko-satiričnih aktivnosti Splitski krnjeval "Cukuni", OIB 40474428530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promicanje humorističko-satiričnih aktivnosti Splitski krnjeval "Cukuni"</izvorni_sadrzaj>
    <derivirana_varijabla naziv="DomainObject.Predmet.ProtustrankaIDrugi_1">Udruga za promicanje humorističko-satiričnih aktivnosti Splitski krnjeval "Cukuni"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promicanje humorističko-satiričnih aktivnosti Splitski krnjeval "Cukuni", OIB 40474428530, Stonska 2, 21000 Split</izvorni_sadrzaj>
    <derivirana_varijabla naziv="DomainObject.Predmet.ProtustrankaIDrugiAdressOIB_1">Udruga za promicanje humorističko-satiričnih aktivnosti Splitski krnjeval "Cukuni", OIB 40474428530, Stonska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humorističko-satiričnih aktivnosti Splitski krnjeval "Cukuni"</item>
      <item>FINANCIJSKA AGENCIJA, RC SPLIT</item>
    </izvorni_sadrzaj>
    <derivirana_varijabla naziv="DomainObject.Predmet.SudioniciListNaziv_1">
      <item>Udruga za promicanje humorističko-satiričnih aktivnosti Splitski krnjeval "Cukuni"</item>
      <item>FINANCIJSKA AGENCIJA, RC SPLIT</item>
    </derivirana_varijabla>
  </DomainObject.Predmet.SudioniciListNaziv>
  <DomainObject.Predmet.SudioniciListAdressOIB>
    <izvorni_sadrzaj>
      <item>Udruga za promicanje humorističko-satiričnih aktivnosti Splitski krnjeval "Cukuni", OIB 40474428530, Stonska 2,21000 Split</item>
      <item>FINANCIJSKA AGENCIJA, RC SPLIT, OIB 85821130368, Mažuranićevo šetalište 24 b,21000 Split</item>
    </izvorni_sadrzaj>
    <derivirana_varijabla naziv="DomainObject.Predmet.SudioniciListAdressOIB_1">
      <item>Udruga za promicanje humorističko-satiričnih aktivnosti Splitski krnjeval "Cukuni", OIB 40474428530, Stonska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40474428530</item>
      <item>, OIB 85821130368</item>
    </izvorni_sadrzaj>
    <derivirana_varijabla naziv="DomainObject.Predmet.SudioniciListNazivOIB_1">
      <item>, OIB 40474428530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51CD3-C2D7-4C38-B1EA-83BF3F993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4218</properties:Characters>
  <properties:Lines>113</properties:Lines>
  <properties:Paragraphs>35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2016-05-16T06:05:00Z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