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c67e" w14:paraId="681c67e" w:rsidRDefault="00811F88" w:rsidP="00811F88" w:rsidR="00811F88" w:rsidRPr="001D30A6">
      <w:pPr>
        <w15:collapsed w:val="false"/>
      </w:pPr>
      <w:r w:rsidRPr="001D30A6">
        <w:t xml:space="preserve">           </w:t>
      </w:r>
      <w:r w:rsidRPr="001D30A6">
        <w:rPr>
          <w:noProof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11F88" w:rsidP="00811F88" w:rsidR="00811F88" w:rsidRPr="001D30A6">
      <w:r w:rsidRPr="001D30A6">
        <w:t>REPUBLIKA HRVATSKA</w:t>
      </w:r>
      <w:r w:rsidRPr="001D30A6">
        <w:tab/>
      </w:r>
      <w:r w:rsidRPr="001D30A6">
        <w:tab/>
      </w:r>
      <w:r w:rsidRPr="001D30A6">
        <w:tab/>
      </w:r>
      <w:r w:rsidRPr="001D30A6">
        <w:tab/>
      </w:r>
      <w:r w:rsidRPr="001D30A6">
        <w:tab/>
      </w:r>
      <w:r w:rsidRPr="001D30A6">
        <w:tab/>
        <w:t xml:space="preserve">      </w:t>
      </w:r>
    </w:p>
    <w:p w:rsidRDefault="00811F88" w:rsidP="00811F88" w:rsidR="00811F88">
      <w:pPr>
        <w:pStyle w:val="Bezproreda"/>
        <w:rPr>
          <w:rFonts w:hAnsi="Times New Roman" w:ascii="Times New Roman"/>
          <w:sz w:val="24"/>
          <w:szCs w:val="24"/>
        </w:rPr>
      </w:pPr>
      <w:r w:rsidRPr="001D30A6">
        <w:rPr>
          <w:rFonts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hAnsi="Times New Roman" w:ascii="Times New Roman"/>
          <w:sz w:val="24"/>
          <w:szCs w:val="24"/>
        </w:rPr>
        <w:t xml:space="preserve"> </w:t>
      </w:r>
    </w:p>
    <w:p w:rsidRDefault="00811F88" w:rsidP="00811F88" w:rsidR="00811F88" w:rsidRPr="00C24B9D">
      <w:pPr>
        <w:pStyle w:val="Bezproreda"/>
        <w:rPr>
          <w:rFonts w:hAnsi="Times New Roman" w:ascii="Times New Roman"/>
          <w:sz w:val="24"/>
          <w:szCs w:val="24"/>
        </w:rPr>
      </w:pPr>
      <w:proofErr w:type="spellStart"/>
      <w:r w:rsidRPr="00C24B9D">
        <w:rPr>
          <w:rFonts w:hAnsi="Times New Roman" w:ascii="Times New Roman"/>
          <w:sz w:val="24"/>
          <w:szCs w:val="24"/>
        </w:rPr>
        <w:t>Sukoišanska</w:t>
      </w:r>
      <w:proofErr w:type="spellEnd"/>
      <w:r w:rsidRPr="00C24B9D">
        <w:rPr>
          <w:rFonts w:hAnsi="Times New Roman" w:ascii="Times New Roman"/>
          <w:sz w:val="24"/>
          <w:szCs w:val="24"/>
        </w:rPr>
        <w:t xml:space="preserve"> 6</w:t>
      </w:r>
      <w:r>
        <w:rPr>
          <w:rFonts w:hAnsi="Times New Roman" w:ascii="Times New Roman"/>
          <w:sz w:val="24"/>
          <w:szCs w:val="24"/>
        </w:rPr>
        <w:t xml:space="preserve">, Split </w:t>
      </w:r>
      <w:r w:rsidRPr="00C24B9D">
        <w:rPr>
          <w:rFonts w:hAnsi="Times New Roman" w:ascii="Times New Roman"/>
          <w:sz w:val="24"/>
          <w:szCs w:val="24"/>
        </w:rPr>
        <w:t xml:space="preserve">           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Poslovni broj: 4.St-</w:t>
      </w:r>
      <w:r w:rsidR="002243B6">
        <w:rPr>
          <w:rFonts w:hAnsi="Times New Roman" w:ascii="Times New Roman"/>
          <w:sz w:val="24"/>
          <w:szCs w:val="24"/>
        </w:rPr>
        <w:t>1930/2016-</w:t>
      </w:r>
      <w:r w:rsidR="002A32CE">
        <w:rPr>
          <w:rFonts w:hAnsi="Times New Roman" w:ascii="Times New Roman"/>
          <w:sz w:val="24"/>
          <w:szCs w:val="24"/>
        </w:rPr>
        <w:t>30</w:t>
      </w:r>
      <w:r w:rsidRPr="00C24B9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             </w:t>
      </w:r>
    </w:p>
    <w:p w:rsidRDefault="00811F88" w:rsidR="00811F88">
      <w:pPr>
        <w:pStyle w:val="Naslov1"/>
        <w:rPr>
          <w:b w:val="false"/>
        </w:rPr>
      </w:pPr>
    </w:p>
    <w:p w:rsidRDefault="00811F88" w:rsidR="00811F88">
      <w:pPr>
        <w:pStyle w:val="Naslov1"/>
        <w:rPr>
          <w:b w:val="false"/>
        </w:rPr>
      </w:pPr>
    </w:p>
    <w:p w:rsidRDefault="00811F88" w:rsidR="00811F88" w:rsidRPr="00811F88">
      <w:pPr>
        <w:pStyle w:val="Naslov1"/>
        <w:rPr>
          <w:b w:val="false"/>
          <w:spacing w:val="100"/>
        </w:rPr>
      </w:pPr>
      <w:r w:rsidRPr="00811F88">
        <w:rPr>
          <w:b w:val="false"/>
          <w:spacing w:val="100"/>
        </w:rPr>
        <w:t xml:space="preserve">REPUBLIKA HRVATSKA </w:t>
      </w:r>
    </w:p>
    <w:p w:rsidRDefault="00811F88" w:rsidP="00811F88" w:rsidR="00811F88" w:rsidRPr="00811F88"/>
    <w:p w:rsidRDefault="0058272A" w:rsidR="0058272A" w:rsidRPr="00DB4638">
      <w:pPr>
        <w:pStyle w:val="Naslov1"/>
        <w:rPr>
          <w:b w:val="false"/>
        </w:rPr>
      </w:pPr>
      <w:r w:rsidRPr="00DB4638">
        <w:rPr>
          <w:b w:val="false"/>
        </w:rPr>
        <w:t>R J E Š E N J E</w:t>
      </w:r>
    </w:p>
    <w:p w:rsidRDefault="0058272A" w:rsidR="0058272A" w:rsidRPr="00DB4638"/>
    <w:p w:rsidRDefault="0058272A" w:rsidP="00F27C4C" w:rsidR="0058272A" w:rsidRPr="00DB4638">
      <w:pPr>
        <w:jc w:val="both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kao stečajno</w:t>
      </w:r>
      <w:r w:rsidR="00D75E0F" w:rsidRPr="00DB4638">
        <w:t>m</w:t>
      </w:r>
      <w:r w:rsidR="00367B94" w:rsidRPr="00DB4638">
        <w:t xml:space="preserve"> suc</w:t>
      </w:r>
      <w:r w:rsidR="00D75E0F" w:rsidRPr="00DB4638">
        <w:t>u,</w:t>
      </w:r>
      <w:r w:rsidR="00367B94" w:rsidRPr="00DB4638">
        <w:t xml:space="preserve"> u</w:t>
      </w:r>
      <w:r w:rsidRPr="00DB4638">
        <w:t xml:space="preserve"> stečajnom postupku </w:t>
      </w:r>
      <w:r w:rsidR="00766205">
        <w:t xml:space="preserve">nad </w:t>
      </w:r>
      <w:r w:rsidR="0023708F">
        <w:t xml:space="preserve">dužnikom </w:t>
      </w:r>
      <w:r w:rsidR="002243B6" w:rsidRPr="00A32D8D">
        <w:t>ANUBIAS, d.o.o.</w:t>
      </w:r>
      <w:r w:rsidR="002243B6">
        <w:t xml:space="preserve"> u stečaju</w:t>
      </w:r>
      <w:r w:rsidR="002243B6" w:rsidRPr="00A32D8D">
        <w:t>, Žrnovnica, Brdine 22, OIB: 43507831507</w:t>
      </w:r>
      <w:r w:rsidR="00344575" w:rsidRPr="00DB4638">
        <w:t xml:space="preserve">, </w:t>
      </w:r>
      <w:r w:rsidR="002243B6">
        <w:t>24</w:t>
      </w:r>
      <w:r w:rsidR="006A0FD2">
        <w:t>. travnja 2018.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2A32CE" w:rsidP="00B432F2" w:rsidR="002A32CE" w:rsidRPr="00B432F2">
      <w:pPr>
        <w:jc w:val="center"/>
        <w:rPr>
          <w:bCs/>
        </w:rPr>
      </w:pP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1F6810" w:rsidP="00284EE3" w:rsidR="001F6810"/>
    <w:p w:rsidRDefault="001F6810" w:rsidP="00955FC7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2243B6" w:rsidP="002243B6" w:rsidR="001F6810">
      <w:pPr>
        <w:pStyle w:val="Bezproreda"/>
        <w:numPr>
          <w:ilvl w:val="0"/>
          <w:numId w:val="2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</w:t>
      </w:r>
      <w:r w:rsidR="00955FC7" w:rsidRPr="00284EE3">
        <w:rPr>
          <w:rFonts w:hAnsi="Times New Roman" w:ascii="Times New Roman"/>
          <w:sz w:val="24"/>
          <w:szCs w:val="24"/>
        </w:rPr>
        <w:t xml:space="preserve"> VIŠI ISPLATNI RED </w:t>
      </w:r>
    </w:p>
    <w:p w:rsidRDefault="002243B6" w:rsidP="002243B6" w:rsidR="002243B6" w:rsidRPr="00955FC7">
      <w:pPr>
        <w:pStyle w:val="Bezproreda"/>
        <w:ind w:left="1288"/>
        <w:rPr>
          <w:rFonts w:hAnsi="Times New Roman" w:ascii="Times New Roman"/>
          <w:sz w:val="24"/>
          <w:szCs w:val="24"/>
        </w:rPr>
      </w:pPr>
    </w:p>
    <w:p w:rsidRDefault="001F6810" w:rsidP="00284EE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69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417"/>
        <w:gridCol w:w="1137"/>
        <w:gridCol w:w="1557"/>
        <w:gridCol w:w="1135"/>
        <w:gridCol w:w="1274"/>
        <w:gridCol w:w="851"/>
        <w:gridCol w:w="812"/>
      </w:tblGrid>
      <w:tr w:rsidTr="005D24F2" w:rsidR="001B318E" w:rsidRPr="00DB4638">
        <w:trPr>
          <w:jc w:val="center"/>
        </w:trPr>
        <w:tc>
          <w:tcPr>
            <w:tcW w:type="pct" w:w="30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13"/>
            <w:vAlign w:val="center"/>
          </w:tcPr>
          <w:p w:rsidRDefault="001B318E" w:rsidP="00284EE3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652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893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65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3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88"/>
            <w:vAlign w:val="center"/>
          </w:tcPr>
          <w:p w:rsidRDefault="001B318E" w:rsidP="00291F41" w:rsidR="001B318E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5D24F2" w:rsidR="00766205" w:rsidRPr="00EC7E9A">
        <w:trPr>
          <w:jc w:val="center"/>
        </w:trPr>
        <w:tc>
          <w:tcPr>
            <w:tcW w:type="pct" w:w="306"/>
          </w:tcPr>
          <w:p w:rsidRDefault="00766205" w:rsidP="00766205" w:rsidR="00766205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766205" w:rsidP="00766205" w:rsidR="00766205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766205" w:rsidP="00766205" w:rsidR="00766205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66205" w:rsidP="00766205" w:rsidR="00766205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C03">
              <w:rPr>
                <w:rFonts w:hAnsi="Times New Roman" w:ascii="Times New Roman"/>
                <w:sz w:val="16"/>
                <w:szCs w:val="16"/>
              </w:rPr>
              <w:t xml:space="preserve">RH, MF, </w:t>
            </w:r>
            <w:r w:rsidR="002243B6">
              <w:rPr>
                <w:rFonts w:hAnsi="Times New Roman" w:ascii="Times New Roman"/>
                <w:sz w:val="16"/>
                <w:szCs w:val="16"/>
              </w:rPr>
              <w:t>Porezna uprava</w:t>
            </w:r>
          </w:p>
          <w:p w:rsidRDefault="00766205" w:rsidP="00766205" w:rsidR="00766205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2"/>
          </w:tcPr>
          <w:p w:rsidRDefault="00766205" w:rsidP="00766205" w:rsidR="00766205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66205" w:rsidP="00766205" w:rsidR="00766205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66205" w:rsidP="00766205" w:rsidR="00766205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C03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93"/>
          </w:tcPr>
          <w:p w:rsidRDefault="002243B6" w:rsidP="00766205" w:rsidR="002243B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766205" w:rsidR="00766205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Katančićeva 5, Zagreb</w:t>
            </w:r>
          </w:p>
        </w:tc>
        <w:tc>
          <w:tcPr>
            <w:tcW w:type="pct" w:w="651"/>
            <w:vAlign w:val="center"/>
          </w:tcPr>
          <w:p w:rsidRDefault="002243B6" w:rsidP="0023708F" w:rsidR="00766205" w:rsidRPr="00DB4C03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38.320,02</w:t>
            </w:r>
          </w:p>
        </w:tc>
        <w:tc>
          <w:tcPr>
            <w:tcW w:type="pct" w:w="731"/>
          </w:tcPr>
          <w:p w:rsidRDefault="00766205" w:rsidP="00766205" w:rsidR="00766205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3708F" w:rsidR="00766205" w:rsidRPr="00DB4C0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38.320,02</w:t>
            </w:r>
          </w:p>
        </w:tc>
        <w:tc>
          <w:tcPr>
            <w:tcW w:type="pct" w:w="488"/>
          </w:tcPr>
          <w:p w:rsidRDefault="00766205" w:rsidP="00766205" w:rsidR="00766205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66205" w:rsidP="00766205" w:rsidR="00766205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766205" w:rsidP="00766205" w:rsidR="00766205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66205" w:rsidP="00766205" w:rsidR="00766205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060D31" w:rsidP="00595D98" w:rsidR="00060D31">
      <w:pPr>
        <w:jc w:val="both"/>
        <w:rPr>
          <w:rFonts w:eastAsia="Calibri"/>
          <w:sz w:val="16"/>
          <w:szCs w:val="16"/>
          <w:lang w:eastAsia="en-US"/>
        </w:rPr>
      </w:pPr>
    </w:p>
    <w:p w:rsidRDefault="002243B6" w:rsidP="00595D98" w:rsidR="002243B6" w:rsidRPr="00EC7E9A">
      <w:pPr>
        <w:jc w:val="both"/>
        <w:rPr>
          <w:rFonts w:eastAsia="Calibri"/>
          <w:sz w:val="16"/>
          <w:szCs w:val="16"/>
          <w:lang w:eastAsia="en-US"/>
        </w:rPr>
      </w:pPr>
    </w:p>
    <w:p w:rsidRDefault="002243B6" w:rsidP="002243B6" w:rsidR="00EC7E9A">
      <w:pPr>
        <w:pStyle w:val="Naslov1"/>
        <w:numPr>
          <w:ilvl w:val="0"/>
          <w:numId w:val="25"/>
        </w:numPr>
        <w:jc w:val="left"/>
        <w:rPr>
          <w:b w:val="false"/>
          <w:bCs w:val="false"/>
        </w:rPr>
      </w:pPr>
      <w:r>
        <w:rPr>
          <w:b w:val="false"/>
          <w:bCs w:val="false"/>
        </w:rPr>
        <w:t>DRUGI VIŠI ISPLATNI RED</w:t>
      </w:r>
    </w:p>
    <w:p w:rsidRDefault="002243B6" w:rsidP="002243B6" w:rsidR="002243B6" w:rsidRPr="002243B6"/>
    <w:tbl>
      <w:tblPr>
        <w:tblpPr w:tblpY="1" w:tblpXSpec="center" w:vertAnchor="text" w:rightFromText="180" w:leftFromText="180"/>
        <w:tblOverlap w:val="never"/>
        <w:tblW w:type="pct" w:w="469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417"/>
        <w:gridCol w:w="1137"/>
        <w:gridCol w:w="1557"/>
        <w:gridCol w:w="1135"/>
        <w:gridCol w:w="1274"/>
        <w:gridCol w:w="851"/>
        <w:gridCol w:w="812"/>
      </w:tblGrid>
      <w:tr w:rsidTr="002E5C96" w:rsidR="002243B6" w:rsidRPr="00DB4638">
        <w:trPr>
          <w:jc w:val="center"/>
        </w:trPr>
        <w:tc>
          <w:tcPr>
            <w:tcW w:type="pct" w:w="306"/>
            <w:vAlign w:val="center"/>
          </w:tcPr>
          <w:p w:rsidRDefault="002243B6" w:rsidP="00F520B9" w:rsidR="002243B6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13"/>
            <w:vAlign w:val="center"/>
          </w:tcPr>
          <w:p w:rsidRDefault="002243B6" w:rsidP="00F520B9" w:rsidR="002243B6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652"/>
            <w:vAlign w:val="center"/>
          </w:tcPr>
          <w:p w:rsidRDefault="002243B6" w:rsidP="00F520B9" w:rsidR="002243B6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893"/>
            <w:vAlign w:val="center"/>
          </w:tcPr>
          <w:p w:rsidRDefault="002243B6" w:rsidP="00F520B9" w:rsidR="002243B6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651"/>
            <w:vAlign w:val="center"/>
          </w:tcPr>
          <w:p w:rsidRDefault="002243B6" w:rsidP="00F520B9" w:rsidR="002243B6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2243B6" w:rsidP="00F520B9" w:rsidR="002243B6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31"/>
            <w:vAlign w:val="center"/>
          </w:tcPr>
          <w:p w:rsidRDefault="002243B6" w:rsidP="00F520B9" w:rsidR="002243B6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2243B6" w:rsidP="00F520B9" w:rsidR="002243B6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88"/>
            <w:vAlign w:val="center"/>
          </w:tcPr>
          <w:p w:rsidRDefault="002243B6" w:rsidP="00F520B9" w:rsidR="002243B6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2243B6" w:rsidP="00F520B9" w:rsidR="002243B6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6"/>
            <w:vAlign w:val="center"/>
          </w:tcPr>
          <w:p w:rsidRDefault="002243B6" w:rsidP="00F520B9" w:rsidR="002243B6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243B6" w:rsidP="00F520B9" w:rsidR="002243B6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2243B6" w:rsidP="00F520B9" w:rsidR="002243B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243B6" w:rsidR="002243B6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proofErr w:type="spellStart"/>
            <w:r w:rsidRPr="002243B6">
              <w:rPr>
                <w:rFonts w:hAnsi="Times New Roman" w:ascii="Times New Roman"/>
                <w:sz w:val="16"/>
                <w:szCs w:val="16"/>
              </w:rPr>
              <w:t>G.F</w:t>
            </w:r>
            <w:proofErr w:type="spellEnd"/>
            <w:r w:rsidRPr="002243B6">
              <w:rPr>
                <w:rFonts w:hAnsi="Times New Roman" w:ascii="Times New Roman"/>
                <w:sz w:val="16"/>
                <w:szCs w:val="16"/>
              </w:rPr>
              <w:t>. HAMSTER d.o.o.</w:t>
            </w:r>
          </w:p>
        </w:tc>
        <w:tc>
          <w:tcPr>
            <w:tcW w:type="pct" w:w="652"/>
          </w:tcPr>
          <w:p w:rsidRDefault="002243B6" w:rsidP="00F520B9" w:rsidR="002243B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03984457873</w:t>
            </w:r>
          </w:p>
        </w:tc>
        <w:tc>
          <w:tcPr>
            <w:tcW w:type="pct" w:w="893"/>
          </w:tcPr>
          <w:p w:rsidRDefault="002243B6" w:rsidP="00F520B9" w:rsidR="002243B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proofErr w:type="spellStart"/>
            <w:r w:rsidRPr="002243B6">
              <w:rPr>
                <w:rFonts w:hAnsi="Times New Roman" w:ascii="Times New Roman"/>
                <w:sz w:val="16"/>
                <w:szCs w:val="16"/>
              </w:rPr>
              <w:t>Molvanska</w:t>
            </w:r>
            <w:proofErr w:type="spellEnd"/>
            <w:r w:rsidRPr="002243B6">
              <w:rPr>
                <w:rFonts w:hAnsi="Times New Roman" w:ascii="Times New Roman"/>
                <w:sz w:val="16"/>
                <w:szCs w:val="16"/>
              </w:rPr>
              <w:t xml:space="preserve"> ulica 3, Zagreb</w:t>
            </w:r>
          </w:p>
        </w:tc>
        <w:tc>
          <w:tcPr>
            <w:tcW w:type="pct" w:w="651"/>
            <w:vAlign w:val="center"/>
          </w:tcPr>
          <w:p w:rsidRDefault="002243B6" w:rsidP="002243B6" w:rsidR="002243B6" w:rsidRPr="00DB4C03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33.447,33</w:t>
            </w:r>
          </w:p>
        </w:tc>
        <w:tc>
          <w:tcPr>
            <w:tcW w:type="pct" w:w="731"/>
          </w:tcPr>
          <w:p w:rsidRDefault="002243B6" w:rsidP="00F520B9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243B6" w:rsidR="002243B6" w:rsidRPr="00DB4C0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33.447,33</w:t>
            </w:r>
          </w:p>
        </w:tc>
        <w:tc>
          <w:tcPr>
            <w:tcW w:type="pct" w:w="488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pct" w:w="813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243B6" w:rsidR="002243B6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3708F">
              <w:rPr>
                <w:rFonts w:hAnsi="Times New Roman" w:ascii="Times New Roman"/>
                <w:sz w:val="16"/>
                <w:szCs w:val="16"/>
              </w:rPr>
              <w:tab/>
            </w:r>
            <w:r>
              <w:t xml:space="preserve"> </w:t>
            </w:r>
            <w:r w:rsidRPr="002243B6">
              <w:rPr>
                <w:rFonts w:hAnsi="Times New Roman" w:ascii="Times New Roman"/>
                <w:sz w:val="16"/>
                <w:szCs w:val="16"/>
              </w:rPr>
              <w:t>VIP net, d.o.o.</w:t>
            </w:r>
          </w:p>
        </w:tc>
        <w:tc>
          <w:tcPr>
            <w:tcW w:type="pct" w:w="652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29524210204</w:t>
            </w:r>
          </w:p>
        </w:tc>
        <w:tc>
          <w:tcPr>
            <w:tcW w:type="pct" w:w="893"/>
          </w:tcPr>
          <w:p w:rsidRDefault="002243B6" w:rsidP="00F520B9" w:rsid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DB463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Vrtni put 1, Zagreb</w:t>
            </w:r>
          </w:p>
        </w:tc>
        <w:tc>
          <w:tcPr>
            <w:tcW w:type="pct" w:w="651"/>
            <w:vAlign w:val="center"/>
          </w:tcPr>
          <w:p w:rsidRDefault="002243B6" w:rsidP="002243B6" w:rsidR="002243B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8.708,77</w:t>
            </w:r>
          </w:p>
        </w:tc>
        <w:tc>
          <w:tcPr>
            <w:tcW w:type="pct" w:w="731"/>
          </w:tcPr>
          <w:p w:rsidRDefault="002243B6" w:rsidP="00F520B9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243B6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8.708,77</w:t>
            </w:r>
          </w:p>
        </w:tc>
        <w:tc>
          <w:tcPr>
            <w:tcW w:type="pct" w:w="488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pct" w:w="813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243B6" w:rsidR="002243B6" w:rsidRPr="00766205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ab/>
              <w:t>AMONIT, d.o.o.</w:t>
            </w:r>
          </w:p>
        </w:tc>
        <w:tc>
          <w:tcPr>
            <w:tcW w:type="pct" w:w="652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69282517869</w:t>
            </w:r>
          </w:p>
        </w:tc>
        <w:tc>
          <w:tcPr>
            <w:tcW w:type="pct" w:w="893"/>
          </w:tcPr>
          <w:p w:rsidRDefault="002243B6" w:rsidP="00F520B9" w:rsid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Put Žrnovnice 78, Žrnovnica</w:t>
            </w:r>
          </w:p>
        </w:tc>
        <w:tc>
          <w:tcPr>
            <w:tcW w:type="pct" w:w="651"/>
            <w:vAlign w:val="center"/>
          </w:tcPr>
          <w:p w:rsidRDefault="002243B6" w:rsidP="002243B6" w:rsidR="002243B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7.029,25</w:t>
            </w:r>
          </w:p>
        </w:tc>
        <w:tc>
          <w:tcPr>
            <w:tcW w:type="pct" w:w="731"/>
          </w:tcPr>
          <w:p w:rsidRDefault="002243B6" w:rsidP="00F520B9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243B6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7.029,25</w:t>
            </w:r>
          </w:p>
        </w:tc>
        <w:tc>
          <w:tcPr>
            <w:tcW w:type="pct" w:w="488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pct" w:w="813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3708F">
              <w:rPr>
                <w:rFonts w:hAnsi="Times New Roman" w:ascii="Times New Roman"/>
                <w:sz w:val="16"/>
                <w:szCs w:val="16"/>
              </w:rPr>
              <w:tab/>
            </w:r>
          </w:p>
          <w:p w:rsidRDefault="002243B6" w:rsidP="002243B6" w:rsidR="002243B6" w:rsidRPr="0023708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GRAD SPLIT</w:t>
            </w:r>
          </w:p>
        </w:tc>
        <w:tc>
          <w:tcPr>
            <w:tcW w:type="pct" w:w="652"/>
          </w:tcPr>
          <w:p w:rsidRDefault="002243B6" w:rsidP="002A32CE" w:rsidR="002243B6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78755598868</w:t>
            </w:r>
          </w:p>
        </w:tc>
        <w:tc>
          <w:tcPr>
            <w:tcW w:type="pct" w:w="893"/>
          </w:tcPr>
          <w:p w:rsidRDefault="002243B6" w:rsidP="002A32CE" w:rsidR="002243B6">
            <w:pPr>
              <w:pStyle w:val="Bezproreda"/>
              <w:spacing w:before="60"/>
              <w:ind w:right="-113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23708F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Branimirova obala 17, Split</w:t>
            </w:r>
          </w:p>
        </w:tc>
        <w:tc>
          <w:tcPr>
            <w:tcW w:type="pct" w:w="651"/>
            <w:vAlign w:val="center"/>
          </w:tcPr>
          <w:p w:rsidRDefault="002243B6" w:rsidP="002243B6" w:rsidR="002243B6" w:rsidRPr="0023708F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47.182,44</w:t>
            </w:r>
          </w:p>
        </w:tc>
        <w:tc>
          <w:tcPr>
            <w:tcW w:type="pct" w:w="731"/>
          </w:tcPr>
          <w:p w:rsidRDefault="002243B6" w:rsidP="002A32CE" w:rsidR="002243B6">
            <w:pPr>
              <w:pStyle w:val="Bezproreda"/>
              <w:spacing w:before="60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243B6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47.182,44</w:t>
            </w:r>
          </w:p>
        </w:tc>
        <w:tc>
          <w:tcPr>
            <w:tcW w:type="pct" w:w="488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pct" w:w="813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3708F">
              <w:rPr>
                <w:rFonts w:hAnsi="Times New Roman" w:ascii="Times New Roman"/>
                <w:sz w:val="16"/>
                <w:szCs w:val="16"/>
              </w:rPr>
              <w:tab/>
            </w:r>
          </w:p>
          <w:p w:rsidRDefault="002243B6" w:rsidP="002243B6" w:rsidR="002243B6" w:rsidRPr="0023708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RH,Ministarstvo financija-Porezna uprava</w:t>
            </w:r>
          </w:p>
        </w:tc>
        <w:tc>
          <w:tcPr>
            <w:tcW w:type="pct" w:w="652"/>
          </w:tcPr>
          <w:p w:rsidRDefault="002243B6" w:rsidP="002A32CE" w:rsidR="002243B6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93"/>
          </w:tcPr>
          <w:p w:rsidRDefault="002243B6" w:rsidP="00F520B9" w:rsid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23708F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Katančićeva 5, Zagreb,</w:t>
            </w:r>
          </w:p>
        </w:tc>
        <w:tc>
          <w:tcPr>
            <w:tcW w:type="pct" w:w="651"/>
            <w:vAlign w:val="center"/>
          </w:tcPr>
          <w:p w:rsidRDefault="002243B6" w:rsidP="00F520B9" w:rsidR="002243B6" w:rsidRPr="0023708F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251.051,56</w:t>
            </w:r>
          </w:p>
        </w:tc>
        <w:tc>
          <w:tcPr>
            <w:tcW w:type="pct" w:w="731"/>
          </w:tcPr>
          <w:p w:rsidRDefault="002243B6" w:rsidP="002A32CE" w:rsidR="002243B6">
            <w:pPr>
              <w:pStyle w:val="Bezproreda"/>
              <w:spacing w:before="60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243B6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251.051,56</w:t>
            </w:r>
          </w:p>
        </w:tc>
        <w:tc>
          <w:tcPr>
            <w:tcW w:type="pct" w:w="488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pct" w:w="813"/>
          </w:tcPr>
          <w:p w:rsidRDefault="002243B6" w:rsidP="002243B6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ab/>
            </w:r>
          </w:p>
          <w:p w:rsidRDefault="002243B6" w:rsidP="002243B6" w:rsidR="002243B6" w:rsidRPr="0023708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STAMBENI ZG d.o.o</w:t>
            </w:r>
            <w:r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652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43118119983</w:t>
            </w:r>
          </w:p>
        </w:tc>
        <w:tc>
          <w:tcPr>
            <w:tcW w:type="pct" w:w="893"/>
          </w:tcPr>
          <w:p w:rsidRDefault="002243B6" w:rsidP="00F520B9" w:rsid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Savska cesta 183, Zagreb</w:t>
            </w:r>
          </w:p>
        </w:tc>
        <w:tc>
          <w:tcPr>
            <w:tcW w:type="pct" w:w="651"/>
            <w:vAlign w:val="center"/>
          </w:tcPr>
          <w:p w:rsidRDefault="002243B6" w:rsidP="00F520B9" w:rsidR="002243B6" w:rsidRPr="002243B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15.523,52</w:t>
            </w:r>
          </w:p>
        </w:tc>
        <w:tc>
          <w:tcPr>
            <w:tcW w:type="pct" w:w="731"/>
          </w:tcPr>
          <w:p w:rsidRDefault="002243B6" w:rsidP="00F520B9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15.523,52</w:t>
            </w:r>
          </w:p>
        </w:tc>
        <w:tc>
          <w:tcPr>
            <w:tcW w:type="pct" w:w="488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7.</w:t>
            </w:r>
          </w:p>
        </w:tc>
        <w:tc>
          <w:tcPr>
            <w:tcW w:type="pct" w:w="813"/>
          </w:tcPr>
          <w:p w:rsidRDefault="002243B6" w:rsidP="002243B6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243B6" w:rsidR="002243B6" w:rsidRP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 xml:space="preserve">Erste &amp; </w:t>
            </w:r>
            <w:proofErr w:type="spellStart"/>
            <w:r w:rsidRPr="002243B6">
              <w:rPr>
                <w:rFonts w:hAnsi="Times New Roman" w:ascii="Times New Roman"/>
                <w:sz w:val="16"/>
                <w:szCs w:val="16"/>
              </w:rPr>
              <w:t>Steiermärkische</w:t>
            </w:r>
            <w:proofErr w:type="spellEnd"/>
            <w:r w:rsidRPr="002243B6">
              <w:rPr>
                <w:rFonts w:hAnsi="Times New Roman" w:ascii="Times New Roman"/>
                <w:sz w:val="16"/>
                <w:szCs w:val="16"/>
              </w:rPr>
              <w:t xml:space="preserve"> S-</w:t>
            </w:r>
            <w:proofErr w:type="spellStart"/>
            <w:r w:rsidRPr="002243B6">
              <w:rPr>
                <w:rFonts w:hAnsi="Times New Roman" w:ascii="Times New Roman"/>
                <w:sz w:val="16"/>
                <w:szCs w:val="16"/>
              </w:rPr>
              <w:t>Leasing</w:t>
            </w:r>
            <w:proofErr w:type="spellEnd"/>
            <w:r w:rsidRPr="002243B6">
              <w:rPr>
                <w:rFonts w:hAnsi="Times New Roman" w:ascii="Times New Roman"/>
                <w:sz w:val="16"/>
                <w:szCs w:val="16"/>
              </w:rPr>
              <w:t xml:space="preserve"> d.o.o., , </w:t>
            </w:r>
          </w:p>
        </w:tc>
        <w:tc>
          <w:tcPr>
            <w:tcW w:type="pct" w:w="652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46550671661</w:t>
            </w:r>
          </w:p>
        </w:tc>
        <w:tc>
          <w:tcPr>
            <w:tcW w:type="pct" w:w="893"/>
          </w:tcPr>
          <w:p w:rsidRDefault="002243B6" w:rsidP="00F520B9" w:rsid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Zelinska 3, Zagreb</w:t>
            </w:r>
          </w:p>
        </w:tc>
        <w:tc>
          <w:tcPr>
            <w:tcW w:type="pct" w:w="651"/>
            <w:vAlign w:val="center"/>
          </w:tcPr>
          <w:p w:rsidRDefault="002243B6" w:rsidP="00F520B9" w:rsidR="002243B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2243B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10.343,74</w:t>
            </w:r>
          </w:p>
        </w:tc>
        <w:tc>
          <w:tcPr>
            <w:tcW w:type="pct" w:w="731"/>
          </w:tcPr>
          <w:p w:rsidRDefault="002243B6" w:rsidP="00F520B9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10.343,74</w:t>
            </w:r>
          </w:p>
        </w:tc>
        <w:tc>
          <w:tcPr>
            <w:tcW w:type="pct" w:w="488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8.</w:t>
            </w:r>
          </w:p>
        </w:tc>
        <w:tc>
          <w:tcPr>
            <w:tcW w:type="pct" w:w="813"/>
          </w:tcPr>
          <w:p w:rsidRDefault="002243B6" w:rsidP="002243B6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243B6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ab/>
              <w:t>SPLITSKA BANKA d.d</w:t>
            </w:r>
            <w:r>
              <w:rPr>
                <w:rFonts w:hAnsi="Times New Roman" w:ascii="Times New Roman"/>
                <w:sz w:val="16"/>
                <w:szCs w:val="16"/>
              </w:rPr>
              <w:t>.</w:t>
            </w:r>
            <w:r w:rsidRPr="002243B6">
              <w:rPr>
                <w:rFonts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pct" w:w="652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69326397242</w:t>
            </w:r>
          </w:p>
        </w:tc>
        <w:tc>
          <w:tcPr>
            <w:tcW w:type="pct" w:w="893"/>
          </w:tcPr>
          <w:p w:rsidRDefault="002243B6" w:rsidP="00F520B9" w:rsid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Domovinskog rata 61, Split,</w:t>
            </w:r>
          </w:p>
        </w:tc>
        <w:tc>
          <w:tcPr>
            <w:tcW w:type="pct" w:w="651"/>
            <w:vAlign w:val="center"/>
          </w:tcPr>
          <w:p w:rsidRDefault="002243B6" w:rsidP="00F520B9" w:rsidR="002243B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287.338,38</w:t>
            </w:r>
          </w:p>
        </w:tc>
        <w:tc>
          <w:tcPr>
            <w:tcW w:type="pct" w:w="731"/>
          </w:tcPr>
          <w:p w:rsidRDefault="002243B6" w:rsidP="00F520B9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287.338,38</w:t>
            </w:r>
          </w:p>
        </w:tc>
        <w:tc>
          <w:tcPr>
            <w:tcW w:type="pct" w:w="488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E5C96" w:rsidP="00F520B9" w:rsidR="002E5C9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9.</w:t>
            </w:r>
          </w:p>
        </w:tc>
        <w:tc>
          <w:tcPr>
            <w:tcW w:type="pct" w:w="813"/>
          </w:tcPr>
          <w:p w:rsidRDefault="002E5C96" w:rsidP="002243B6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2243B6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HEP ELEKTRA d.o.o.</w:t>
            </w:r>
          </w:p>
        </w:tc>
        <w:tc>
          <w:tcPr>
            <w:tcW w:type="pct" w:w="652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43965974818</w:t>
            </w:r>
          </w:p>
        </w:tc>
        <w:tc>
          <w:tcPr>
            <w:tcW w:type="pct" w:w="893"/>
          </w:tcPr>
          <w:p w:rsidRDefault="002E5C96" w:rsidP="00F520B9" w:rsidR="002E5C9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Ulica grada Vukovara 37, Zagreb,</w:t>
            </w:r>
          </w:p>
        </w:tc>
        <w:tc>
          <w:tcPr>
            <w:tcW w:type="pct" w:w="651"/>
            <w:vAlign w:val="center"/>
          </w:tcPr>
          <w:p w:rsidRDefault="002243B6" w:rsidP="00F520B9" w:rsidR="002243B6" w:rsidRPr="002243B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1.335,00</w:t>
            </w:r>
          </w:p>
        </w:tc>
        <w:tc>
          <w:tcPr>
            <w:tcW w:type="pct" w:w="731"/>
          </w:tcPr>
          <w:p w:rsidRDefault="002E5C96" w:rsidP="00F520B9" w:rsidR="002E5C9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1.335,00</w:t>
            </w:r>
          </w:p>
        </w:tc>
        <w:tc>
          <w:tcPr>
            <w:tcW w:type="pct" w:w="488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E5C96" w:rsidP="00F520B9" w:rsidR="002E5C9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10.</w:t>
            </w:r>
          </w:p>
        </w:tc>
        <w:tc>
          <w:tcPr>
            <w:tcW w:type="pct" w:w="813"/>
          </w:tcPr>
          <w:p w:rsidRDefault="002243B6" w:rsidP="002E5C96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ab/>
            </w:r>
          </w:p>
          <w:p w:rsidRDefault="002243B6" w:rsidP="002E5C96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ZAGREBAČKI HOLDING d.o.o</w:t>
            </w:r>
            <w:r w:rsidR="002E5C96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652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85584865987</w:t>
            </w:r>
          </w:p>
        </w:tc>
        <w:tc>
          <w:tcPr>
            <w:tcW w:type="pct" w:w="893"/>
          </w:tcPr>
          <w:p w:rsidRDefault="002E5C96" w:rsidP="00F520B9" w:rsidR="002E5C9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Ulica grada Vukovara 41, Zagreb</w:t>
            </w:r>
          </w:p>
        </w:tc>
        <w:tc>
          <w:tcPr>
            <w:tcW w:type="pct" w:w="651"/>
            <w:vAlign w:val="center"/>
          </w:tcPr>
          <w:p w:rsidRDefault="002243B6" w:rsidP="00F520B9" w:rsidR="002243B6" w:rsidRPr="002243B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19.835,86</w:t>
            </w:r>
          </w:p>
        </w:tc>
        <w:tc>
          <w:tcPr>
            <w:tcW w:type="pct" w:w="731"/>
          </w:tcPr>
          <w:p w:rsidRDefault="002E5C96" w:rsidP="00F520B9" w:rsidR="002E5C9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19.835,86</w:t>
            </w:r>
          </w:p>
        </w:tc>
        <w:tc>
          <w:tcPr>
            <w:tcW w:type="pct" w:w="488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E5C96" w:rsidP="00F520B9" w:rsidR="002E5C9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11.</w:t>
            </w:r>
          </w:p>
        </w:tc>
        <w:tc>
          <w:tcPr>
            <w:tcW w:type="pct" w:w="813"/>
          </w:tcPr>
          <w:p w:rsidRDefault="002243B6" w:rsidP="002E5C96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ab/>
            </w:r>
          </w:p>
          <w:p w:rsidRDefault="002243B6" w:rsidP="002E5C96" w:rsidR="002243B6" w:rsidRP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ČISTOĆA d.o.o</w:t>
            </w:r>
            <w:r w:rsidR="002E5C96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652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38812451417</w:t>
            </w:r>
          </w:p>
        </w:tc>
        <w:tc>
          <w:tcPr>
            <w:tcW w:type="pct" w:w="893"/>
          </w:tcPr>
          <w:p w:rsidRDefault="002E5C96" w:rsidP="00F520B9" w:rsidR="002E5C9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 xml:space="preserve">Put </w:t>
            </w:r>
            <w:proofErr w:type="spellStart"/>
            <w:r w:rsidRPr="002243B6">
              <w:rPr>
                <w:rFonts w:hAnsi="Times New Roman" w:ascii="Times New Roman"/>
                <w:sz w:val="16"/>
                <w:szCs w:val="16"/>
              </w:rPr>
              <w:t>Plokita</w:t>
            </w:r>
            <w:proofErr w:type="spellEnd"/>
            <w:r w:rsidRPr="002243B6">
              <w:rPr>
                <w:rFonts w:hAnsi="Times New Roman" w:ascii="Times New Roman"/>
                <w:sz w:val="16"/>
                <w:szCs w:val="16"/>
              </w:rPr>
              <w:t xml:space="preserve"> 81, Split</w:t>
            </w:r>
          </w:p>
        </w:tc>
        <w:tc>
          <w:tcPr>
            <w:tcW w:type="pct" w:w="651"/>
            <w:vAlign w:val="center"/>
          </w:tcPr>
          <w:p w:rsidRDefault="002243B6" w:rsidP="00F520B9" w:rsidR="002243B6" w:rsidRPr="002243B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3.819,92</w:t>
            </w:r>
          </w:p>
        </w:tc>
        <w:tc>
          <w:tcPr>
            <w:tcW w:type="pct" w:w="731"/>
          </w:tcPr>
          <w:p w:rsidRDefault="002E5C96" w:rsidP="00F520B9" w:rsidR="002E5C9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 w:rsidRP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243B6">
              <w:rPr>
                <w:rFonts w:hAnsi="Times New Roman" w:ascii="Times New Roman"/>
                <w:sz w:val="16"/>
                <w:szCs w:val="16"/>
              </w:rPr>
              <w:t>3.819,92</w:t>
            </w:r>
          </w:p>
        </w:tc>
        <w:tc>
          <w:tcPr>
            <w:tcW w:type="pct" w:w="488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243B6" w:rsidRPr="00EC7E9A">
        <w:trPr>
          <w:jc w:val="center"/>
        </w:trPr>
        <w:tc>
          <w:tcPr>
            <w:tcW w:type="pct" w:w="306"/>
          </w:tcPr>
          <w:p w:rsidRDefault="002E5C96" w:rsidP="00F520B9" w:rsidR="002E5C9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243B6" w:rsidP="00F520B9" w:rsidR="002243B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12.</w:t>
            </w:r>
          </w:p>
        </w:tc>
        <w:tc>
          <w:tcPr>
            <w:tcW w:type="pct" w:w="813"/>
          </w:tcPr>
          <w:p w:rsidRDefault="002E5C96" w:rsidP="002E5C96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2E5C96" w:rsidR="002243B6" w:rsidRP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ALCA ZAGREB d.o.o.</w:t>
            </w:r>
          </w:p>
        </w:tc>
        <w:tc>
          <w:tcPr>
            <w:tcW w:type="pct" w:w="652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243B6" w:rsidRP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58353015102</w:t>
            </w:r>
          </w:p>
        </w:tc>
        <w:tc>
          <w:tcPr>
            <w:tcW w:type="pct" w:w="893"/>
          </w:tcPr>
          <w:p w:rsidRDefault="002E5C96" w:rsidP="00F520B9" w:rsidR="002E5C9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243B6" w:rsidRPr="002243B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proofErr w:type="spellStart"/>
            <w:r w:rsidRPr="002E5C96">
              <w:rPr>
                <w:rFonts w:hAnsi="Times New Roman" w:ascii="Times New Roman"/>
                <w:sz w:val="16"/>
                <w:szCs w:val="16"/>
              </w:rPr>
              <w:t>Koledovčina</w:t>
            </w:r>
            <w:proofErr w:type="spellEnd"/>
            <w:r w:rsidRPr="002E5C96">
              <w:rPr>
                <w:rFonts w:hAnsi="Times New Roman" w:ascii="Times New Roman"/>
                <w:sz w:val="16"/>
                <w:szCs w:val="16"/>
              </w:rPr>
              <w:t xml:space="preserve"> 2, Zagreb,</w:t>
            </w:r>
          </w:p>
        </w:tc>
        <w:tc>
          <w:tcPr>
            <w:tcW w:type="pct" w:w="651"/>
            <w:vAlign w:val="center"/>
          </w:tcPr>
          <w:p w:rsidRDefault="002E5C96" w:rsidP="00F520B9" w:rsidR="002243B6" w:rsidRPr="002243B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115.648,44</w:t>
            </w:r>
          </w:p>
        </w:tc>
        <w:tc>
          <w:tcPr>
            <w:tcW w:type="pct" w:w="731"/>
          </w:tcPr>
          <w:p w:rsidRDefault="002E5C96" w:rsidP="00F520B9" w:rsidR="002E5C9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243B6" w:rsidRPr="002243B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115.648,44</w:t>
            </w:r>
          </w:p>
        </w:tc>
        <w:tc>
          <w:tcPr>
            <w:tcW w:type="pct" w:w="488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243B6" w:rsidP="00F520B9" w:rsidR="002243B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E5C96" w:rsidRPr="00EC7E9A">
        <w:trPr>
          <w:jc w:val="center"/>
        </w:trPr>
        <w:tc>
          <w:tcPr>
            <w:tcW w:type="pct" w:w="306"/>
          </w:tcPr>
          <w:p w:rsidRDefault="002E5C96" w:rsidP="00F520B9" w:rsidR="002E5C9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13.</w:t>
            </w:r>
          </w:p>
        </w:tc>
        <w:tc>
          <w:tcPr>
            <w:tcW w:type="pct" w:w="813"/>
          </w:tcPr>
          <w:p w:rsidRDefault="002E5C96" w:rsidP="002E5C96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2E5C96" w:rsidR="002E5C96" w:rsidRP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HEP-Operator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distribucijskog sustava d.o.o</w:t>
            </w:r>
            <w:r w:rsidRPr="002E5C96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652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 w:rsidRP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46830600751</w:t>
            </w:r>
          </w:p>
        </w:tc>
        <w:tc>
          <w:tcPr>
            <w:tcW w:type="pct" w:w="893"/>
          </w:tcPr>
          <w:p w:rsidRDefault="002E5C96" w:rsidP="00F520B9" w:rsidR="002E5C9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 w:rsidRPr="002E5C9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Ulica grada Vukovara 37, Zagreb</w:t>
            </w:r>
          </w:p>
        </w:tc>
        <w:tc>
          <w:tcPr>
            <w:tcW w:type="pct" w:w="651"/>
            <w:vAlign w:val="center"/>
          </w:tcPr>
          <w:p w:rsidRDefault="002E5C96" w:rsidP="00F520B9" w:rsidR="002E5C96" w:rsidRPr="002E5C9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19.715,14</w:t>
            </w:r>
          </w:p>
        </w:tc>
        <w:tc>
          <w:tcPr>
            <w:tcW w:type="pct" w:w="731"/>
          </w:tcPr>
          <w:p w:rsidRDefault="002E5C96" w:rsidP="00F520B9" w:rsidR="002E5C9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 w:rsidRPr="002E5C9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19.715,14</w:t>
            </w:r>
          </w:p>
        </w:tc>
        <w:tc>
          <w:tcPr>
            <w:tcW w:type="pct" w:w="488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E5C96" w:rsidR="002E5C96" w:rsidRPr="00EC7E9A">
        <w:trPr>
          <w:jc w:val="center"/>
        </w:trPr>
        <w:tc>
          <w:tcPr>
            <w:tcW w:type="pct" w:w="306"/>
          </w:tcPr>
          <w:p w:rsidRDefault="002E5C96" w:rsidP="00F520B9" w:rsidR="002E5C9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14.</w:t>
            </w:r>
          </w:p>
        </w:tc>
        <w:tc>
          <w:tcPr>
            <w:tcW w:type="pct" w:w="813"/>
          </w:tcPr>
          <w:p w:rsidRDefault="002E5C96" w:rsidP="002E5C96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2E5C96" w:rsidR="002E5C96" w:rsidRP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ab/>
              <w:t>GRADSKA PLINARA ZAGREB-OPSKRBA d.o.o.</w:t>
            </w:r>
          </w:p>
        </w:tc>
        <w:tc>
          <w:tcPr>
            <w:tcW w:type="pct" w:w="652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 w:rsidRP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74364571096</w:t>
            </w:r>
          </w:p>
        </w:tc>
        <w:tc>
          <w:tcPr>
            <w:tcW w:type="pct" w:w="893"/>
          </w:tcPr>
          <w:p w:rsidRDefault="002E5C96" w:rsidP="00F520B9" w:rsidR="002E5C9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 w:rsidRPr="002E5C9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Radnička cesta 1, Zagreb,</w:t>
            </w:r>
          </w:p>
        </w:tc>
        <w:tc>
          <w:tcPr>
            <w:tcW w:type="pct" w:w="651"/>
            <w:vAlign w:val="center"/>
          </w:tcPr>
          <w:p w:rsidRDefault="002E5C96" w:rsidP="00F520B9" w:rsidR="002E5C96" w:rsidRPr="002E5C96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19.333,79</w:t>
            </w:r>
          </w:p>
        </w:tc>
        <w:tc>
          <w:tcPr>
            <w:tcW w:type="pct" w:w="731"/>
          </w:tcPr>
          <w:p w:rsidRDefault="002E5C96" w:rsidP="00F520B9" w:rsidR="002E5C9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 w:rsidRPr="002E5C96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2E5C96">
              <w:rPr>
                <w:rFonts w:hAnsi="Times New Roman" w:ascii="Times New Roman"/>
                <w:sz w:val="16"/>
                <w:szCs w:val="16"/>
              </w:rPr>
              <w:t>19.333,79</w:t>
            </w:r>
          </w:p>
        </w:tc>
        <w:tc>
          <w:tcPr>
            <w:tcW w:type="pct" w:w="488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E5C96" w:rsidP="00F520B9" w:rsidR="002E5C9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2243B6" w:rsidP="002243B6" w:rsidR="002243B6" w:rsidRPr="002243B6"/>
    <w:p w:rsidRDefault="0058272A" w:rsidR="0058272A" w:rsidRPr="00DB4638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58272A" w:rsidR="0058272A" w:rsidRPr="00DB4638">
      <w:pPr>
        <w:jc w:val="both"/>
      </w:pPr>
    </w:p>
    <w:p w:rsidRDefault="0023708F" w:rsidP="002E5C96" w:rsidR="002E5C96">
      <w:pPr>
        <w:spacing w:before="160"/>
        <w:ind w:firstLine="708"/>
        <w:jc w:val="both"/>
      </w:pPr>
      <w:r>
        <w:t>Rješenjem ovog suda 4.</w:t>
      </w:r>
      <w:r w:rsidR="002E5C96" w:rsidRPr="002E5C96">
        <w:t xml:space="preserve"> </w:t>
      </w:r>
      <w:r w:rsidR="002E5C96">
        <w:t xml:space="preserve">St-1930/2016 od </w:t>
      </w:r>
      <w:r w:rsidR="002E5C96">
        <w:rPr>
          <w:lang w:val="de-DE"/>
        </w:rPr>
        <w:t xml:space="preserve">8. </w:t>
      </w:r>
      <w:proofErr w:type="spellStart"/>
      <w:r w:rsidR="002E5C96">
        <w:rPr>
          <w:lang w:val="de-DE"/>
        </w:rPr>
        <w:t>veljače</w:t>
      </w:r>
      <w:proofErr w:type="spellEnd"/>
      <w:r w:rsidR="002E5C96">
        <w:rPr>
          <w:lang w:val="de-DE"/>
        </w:rPr>
        <w:t xml:space="preserve"> 2018</w:t>
      </w:r>
      <w:r w:rsidR="002E5C96">
        <w:t xml:space="preserve">. otvoren stečajni postupak nad dužnikom </w:t>
      </w:r>
      <w:r w:rsidR="002E5C96" w:rsidRPr="00A32D8D">
        <w:t>ANUBIAS, d.o.o.</w:t>
      </w:r>
      <w:r w:rsidR="002E5C96">
        <w:t xml:space="preserve"> u stečaju</w:t>
      </w:r>
      <w:r w:rsidR="002E5C96" w:rsidRPr="00A32D8D">
        <w:t>, Žrnovnica, Brdine 22, OIB: 43507831507</w:t>
      </w:r>
      <w:r w:rsidR="002E5C96">
        <w:t xml:space="preserve">. Istim rješenjem za stečajnog upravitelja imenovan je Dean </w:t>
      </w:r>
      <w:proofErr w:type="spellStart"/>
      <w:r w:rsidR="002E5C96">
        <w:t>Prelević</w:t>
      </w:r>
      <w:proofErr w:type="spellEnd"/>
      <w:r w:rsidR="002E5C96">
        <w:t xml:space="preserve"> iz Splita, </w:t>
      </w:r>
      <w:proofErr w:type="spellStart"/>
      <w:r w:rsidR="002E5C96">
        <w:t>Gundulićeva</w:t>
      </w:r>
      <w:proofErr w:type="spellEnd"/>
      <w:r w:rsidR="002E5C96">
        <w:t xml:space="preserve"> 22, OIB: 10098946497.</w:t>
      </w:r>
    </w:p>
    <w:p w:rsidRDefault="006F0C01" w:rsidP="002E5C96" w:rsidR="006F0C01" w:rsidRPr="00DB4638">
      <w:pPr>
        <w:spacing w:before="160"/>
        <w:ind w:firstLine="708"/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2E5C96">
        <w:t>24</w:t>
      </w:r>
      <w:r w:rsidR="006A0FD2">
        <w:t>. travnja 2018</w:t>
      </w:r>
      <w:r w:rsidR="0023708F">
        <w:t>.</w:t>
      </w:r>
      <w:r w:rsidRPr="00DB4638">
        <w:t xml:space="preserve"> 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2E5C96" w:rsidR="002E5C96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Imenovani stečajni upravitelj je na ispitnom ročištu izjavio</w:t>
      </w:r>
      <w:r w:rsidR="00744BEF" w:rsidRPr="00DB4638">
        <w:rPr>
          <w:rFonts w:hAnsi="Times New Roman" w:ascii="Times New Roman"/>
          <w:sz w:val="24"/>
          <w:szCs w:val="24"/>
        </w:rPr>
        <w:t xml:space="preserve"> da </w:t>
      </w:r>
      <w:r w:rsidRPr="00DB4638">
        <w:rPr>
          <w:rFonts w:hAnsi="Times New Roman" w:ascii="Times New Roman"/>
          <w:sz w:val="24"/>
          <w:szCs w:val="24"/>
        </w:rPr>
        <w:t xml:space="preserve">priznaje </w:t>
      </w:r>
      <w:r w:rsidR="009B0556">
        <w:rPr>
          <w:rFonts w:hAnsi="Times New Roman" w:ascii="Times New Roman"/>
          <w:sz w:val="24"/>
          <w:szCs w:val="24"/>
        </w:rPr>
        <w:t xml:space="preserve">u cijelosti </w:t>
      </w:r>
      <w:r w:rsidRPr="00DB4638">
        <w:rPr>
          <w:rFonts w:hAnsi="Times New Roman" w:ascii="Times New Roman"/>
          <w:sz w:val="24"/>
          <w:szCs w:val="24"/>
        </w:rPr>
        <w:t>tražbin</w:t>
      </w:r>
      <w:r w:rsidR="002E5C96">
        <w:rPr>
          <w:rFonts w:hAnsi="Times New Roman" w:ascii="Times New Roman"/>
          <w:sz w:val="24"/>
          <w:szCs w:val="24"/>
        </w:rPr>
        <w:t>u stečajnog</w:t>
      </w:r>
      <w:r w:rsidRPr="00DB4638">
        <w:rPr>
          <w:rFonts w:hAnsi="Times New Roman" w:ascii="Times New Roman"/>
          <w:sz w:val="24"/>
          <w:szCs w:val="24"/>
        </w:rPr>
        <w:t xml:space="preserve"> vjerovnika </w:t>
      </w:r>
      <w:r w:rsidR="002E5C96">
        <w:rPr>
          <w:rFonts w:hAnsi="Times New Roman" w:ascii="Times New Roman"/>
          <w:sz w:val="24"/>
          <w:szCs w:val="24"/>
        </w:rPr>
        <w:t>prvog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="002E5C96">
        <w:rPr>
          <w:rFonts w:hAnsi="Times New Roman" w:ascii="Times New Roman"/>
          <w:sz w:val="24"/>
          <w:szCs w:val="24"/>
        </w:rPr>
        <w:t xml:space="preserve"> isplatnog reda </w:t>
      </w:r>
      <w:r w:rsidR="002E5C96" w:rsidRPr="00BF229A">
        <w:rPr>
          <w:rFonts w:hAnsi="Times New Roman" w:ascii="Times New Roman"/>
          <w:sz w:val="24"/>
          <w:szCs w:val="24"/>
        </w:rPr>
        <w:t xml:space="preserve">RH,Ministarstvo financija-Porezna uprava, </w:t>
      </w:r>
      <w:r w:rsidR="002E5C96">
        <w:rPr>
          <w:rFonts w:hAnsi="Times New Roman" w:ascii="Times New Roman"/>
          <w:sz w:val="24"/>
          <w:szCs w:val="24"/>
        </w:rPr>
        <w:t>Katančićeva 5, Zagreb</w:t>
      </w:r>
      <w:r w:rsidR="002E5C96" w:rsidRPr="00BF229A">
        <w:rPr>
          <w:rFonts w:hAnsi="Times New Roman" w:ascii="Times New Roman"/>
          <w:sz w:val="24"/>
          <w:szCs w:val="24"/>
        </w:rPr>
        <w:t xml:space="preserve">, OIB:18683136487, čija tražbina glasi na iznos od </w:t>
      </w:r>
      <w:r w:rsidR="002E5C96">
        <w:rPr>
          <w:rFonts w:hAnsi="Times New Roman" w:ascii="Times New Roman"/>
          <w:sz w:val="24"/>
          <w:szCs w:val="24"/>
        </w:rPr>
        <w:t>38.320,02</w:t>
      </w:r>
      <w:r w:rsidR="002E5C96" w:rsidRPr="00BF229A">
        <w:rPr>
          <w:rFonts w:hAnsi="Times New Roman" w:ascii="Times New Roman"/>
          <w:sz w:val="24"/>
          <w:szCs w:val="24"/>
        </w:rPr>
        <w:t xml:space="preserve"> kuna</w:t>
      </w:r>
      <w:r w:rsidR="002E5C96">
        <w:rPr>
          <w:rFonts w:hAnsi="Times New Roman" w:ascii="Times New Roman"/>
          <w:sz w:val="24"/>
          <w:szCs w:val="24"/>
        </w:rPr>
        <w:t>.</w:t>
      </w:r>
    </w:p>
    <w:p w:rsidRDefault="002E5C96" w:rsidP="002E5C96" w:rsidR="002E5C96">
      <w:pPr>
        <w:pStyle w:val="Bezproreda"/>
        <w:ind w:left="568"/>
        <w:jc w:val="both"/>
        <w:rPr>
          <w:rFonts w:hAnsi="Times New Roman" w:ascii="Times New Roman"/>
          <w:sz w:val="24"/>
          <w:szCs w:val="24"/>
        </w:rPr>
      </w:pPr>
    </w:p>
    <w:p w:rsidRDefault="002E5C96" w:rsidP="002E5C96" w:rsidR="002E5C96" w:rsidRPr="00CB016C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Isto tako, na istom ispitnom ročištu, stečajni upravitelj je izjavio da priznaje u cijelosti tražbine stečajnih vjerovnika drugog višeg isplatnog reda i to: </w:t>
      </w:r>
    </w:p>
    <w:p w:rsidRDefault="002E5C96" w:rsidP="002E5C96" w:rsidR="002E5C9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D852C8">
        <w:rPr>
          <w:rFonts w:hAnsi="Times New Roman" w:ascii="Times New Roman"/>
          <w:sz w:val="24"/>
          <w:szCs w:val="24"/>
        </w:rPr>
        <w:t>G.F</w:t>
      </w:r>
      <w:proofErr w:type="spellEnd"/>
      <w:r w:rsidRPr="00D852C8">
        <w:rPr>
          <w:rFonts w:hAnsi="Times New Roman" w:ascii="Times New Roman"/>
          <w:sz w:val="24"/>
          <w:szCs w:val="24"/>
        </w:rPr>
        <w:t>. HAMSTER d.o.o.</w:t>
      </w:r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852C8">
        <w:rPr>
          <w:rFonts w:hAnsi="Times New Roman" w:ascii="Times New Roman"/>
          <w:sz w:val="24"/>
          <w:szCs w:val="24"/>
        </w:rPr>
        <w:t>Molvanska</w:t>
      </w:r>
      <w:proofErr w:type="spellEnd"/>
      <w:r w:rsidRPr="00D852C8">
        <w:rPr>
          <w:rFonts w:hAnsi="Times New Roman" w:ascii="Times New Roman"/>
          <w:sz w:val="24"/>
          <w:szCs w:val="24"/>
        </w:rPr>
        <w:t xml:space="preserve"> ulica 3</w:t>
      </w:r>
      <w:r>
        <w:rPr>
          <w:rFonts w:hAnsi="Times New Roman" w:ascii="Times New Roman"/>
          <w:sz w:val="24"/>
          <w:szCs w:val="24"/>
        </w:rPr>
        <w:t xml:space="preserve">, Zagreb, OIB: </w:t>
      </w:r>
      <w:r w:rsidRPr="00D852C8">
        <w:rPr>
          <w:rFonts w:hAnsi="Times New Roman" w:ascii="Times New Roman"/>
          <w:sz w:val="24"/>
          <w:szCs w:val="24"/>
        </w:rPr>
        <w:t>03984457873</w:t>
      </w:r>
      <w:r w:rsidRPr="00BF229A">
        <w:rPr>
          <w:rFonts w:hAnsi="Times New Roman" w:ascii="Times New Roman"/>
          <w:sz w:val="24"/>
          <w:szCs w:val="24"/>
        </w:rPr>
        <w:t xml:space="preserve">, čija tražbina glasi na iznos od </w:t>
      </w:r>
      <w:r>
        <w:rPr>
          <w:rFonts w:hAnsi="Times New Roman" w:ascii="Times New Roman"/>
          <w:sz w:val="24"/>
          <w:szCs w:val="24"/>
        </w:rPr>
        <w:t>33.447,33</w:t>
      </w:r>
      <w:r w:rsidRPr="00BF229A">
        <w:rPr>
          <w:rFonts w:hAnsi="Times New Roman" w:ascii="Times New Roman"/>
          <w:sz w:val="24"/>
          <w:szCs w:val="24"/>
        </w:rPr>
        <w:t xml:space="preserve"> kuna</w:t>
      </w:r>
      <w:r>
        <w:rPr>
          <w:rFonts w:hAnsi="Times New Roman" w:ascii="Times New Roman"/>
          <w:sz w:val="24"/>
          <w:szCs w:val="24"/>
        </w:rPr>
        <w:t>.</w:t>
      </w: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0A63DC">
        <w:rPr>
          <w:rFonts w:hAnsi="Times New Roman" w:ascii="Times New Roman"/>
          <w:sz w:val="24"/>
          <w:szCs w:val="24"/>
        </w:rPr>
        <w:t>VIP net, d.o.o., Vrtni put 1, Zagreb, OIB:29524210204</w:t>
      </w:r>
      <w:r>
        <w:rPr>
          <w:rFonts w:hAnsi="Times New Roman" w:ascii="Times New Roman"/>
          <w:sz w:val="24"/>
          <w:szCs w:val="24"/>
        </w:rPr>
        <w:t xml:space="preserve">, čija tražbina glasi na iznos od 8.708,77 kuna. </w:t>
      </w:r>
    </w:p>
    <w:p w:rsidRDefault="002E5C96" w:rsidP="002E5C96" w:rsidR="002E5C96" w:rsidRPr="00D852C8">
      <w:pPr>
        <w:pStyle w:val="Bezproreda"/>
        <w:numPr>
          <w:ilvl w:val="0"/>
          <w:numId w:val="26"/>
        </w:numPr>
        <w:spacing w:afterAutospacing="true" w:after="100"/>
        <w:ind w:hanging="357" w:left="924"/>
        <w:jc w:val="both"/>
        <w:rPr>
          <w:rFonts w:hAnsi="Times New Roman" w:ascii="Times New Roman"/>
          <w:sz w:val="24"/>
          <w:szCs w:val="24"/>
        </w:rPr>
      </w:pPr>
      <w:r w:rsidRPr="00D852C8">
        <w:rPr>
          <w:rFonts w:hAnsi="Times New Roman" w:ascii="Times New Roman"/>
          <w:sz w:val="24"/>
          <w:szCs w:val="24"/>
        </w:rPr>
        <w:t>AMONIT,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D852C8">
        <w:rPr>
          <w:rFonts w:hAnsi="Times New Roman" w:ascii="Times New Roman"/>
          <w:sz w:val="24"/>
          <w:szCs w:val="24"/>
        </w:rPr>
        <w:t>Put Žrnovnice 78</w:t>
      </w:r>
      <w:r>
        <w:rPr>
          <w:rFonts w:hAnsi="Times New Roman" w:ascii="Times New Roman"/>
          <w:sz w:val="24"/>
          <w:szCs w:val="24"/>
        </w:rPr>
        <w:t>, Žrnovnica, OIB:</w:t>
      </w:r>
      <w:r w:rsidRPr="00D852C8">
        <w:t xml:space="preserve"> </w:t>
      </w:r>
      <w:r w:rsidRPr="00D852C8">
        <w:rPr>
          <w:rFonts w:hAnsi="Times New Roman" w:ascii="Times New Roman"/>
          <w:sz w:val="24"/>
          <w:szCs w:val="24"/>
        </w:rPr>
        <w:t>69282517869</w:t>
      </w:r>
      <w:r>
        <w:rPr>
          <w:rFonts w:hAnsi="Times New Roman" w:ascii="Times New Roman"/>
          <w:sz w:val="24"/>
          <w:szCs w:val="24"/>
        </w:rPr>
        <w:t>, čija tražbina glasi na iznos od 7.029,25 kuna.</w:t>
      </w:r>
    </w:p>
    <w:p w:rsidRDefault="002E5C96" w:rsidP="002E5C96" w:rsidR="002E5C96">
      <w:pPr>
        <w:pStyle w:val="Odlomakpopisa"/>
        <w:numPr>
          <w:ilvl w:val="0"/>
          <w:numId w:val="26"/>
        </w:numPr>
        <w:spacing w:afterAutospacing="true" w:after="100"/>
        <w:ind w:hanging="357" w:left="924"/>
        <w:jc w:val="both"/>
        <w:rPr>
          <w:noProof/>
        </w:rPr>
      </w:pPr>
      <w:r>
        <w:rPr>
          <w:noProof/>
        </w:rPr>
        <w:t xml:space="preserve">GRAD SPLIT, Branimirova obala 17, Split, OIB: 78755598868, čija prijavljena tražbina glasi 47.182,44 kuna. </w:t>
      </w: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BF229A">
        <w:rPr>
          <w:rFonts w:hAnsi="Times New Roman" w:ascii="Times New Roman"/>
          <w:sz w:val="24"/>
          <w:szCs w:val="24"/>
        </w:rPr>
        <w:lastRenderedPageBreak/>
        <w:t xml:space="preserve">RH,Ministarstvo financija-Porezna uprava, </w:t>
      </w:r>
      <w:r>
        <w:rPr>
          <w:rFonts w:hAnsi="Times New Roman" w:ascii="Times New Roman"/>
          <w:sz w:val="24"/>
          <w:szCs w:val="24"/>
        </w:rPr>
        <w:t>Katančićeva 5, Zagreb,</w:t>
      </w:r>
      <w:r w:rsidRPr="00BF229A">
        <w:rPr>
          <w:rFonts w:hAnsi="Times New Roman" w:ascii="Times New Roman"/>
          <w:sz w:val="24"/>
          <w:szCs w:val="24"/>
        </w:rPr>
        <w:t xml:space="preserve"> OIB:18683136487, čija tražbina glasi na iznos od </w:t>
      </w:r>
      <w:r>
        <w:rPr>
          <w:rFonts w:hAnsi="Times New Roman" w:ascii="Times New Roman"/>
          <w:sz w:val="24"/>
          <w:szCs w:val="24"/>
        </w:rPr>
        <w:t>251.051,56</w:t>
      </w:r>
      <w:r w:rsidRPr="00BF229A">
        <w:rPr>
          <w:rFonts w:hAnsi="Times New Roman" w:ascii="Times New Roman"/>
          <w:sz w:val="24"/>
          <w:szCs w:val="24"/>
        </w:rPr>
        <w:t xml:space="preserve"> kuna</w:t>
      </w:r>
      <w:r>
        <w:rPr>
          <w:rFonts w:hAnsi="Times New Roman" w:ascii="Times New Roman"/>
          <w:sz w:val="24"/>
          <w:szCs w:val="24"/>
        </w:rPr>
        <w:t>.</w:t>
      </w: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D852C8">
        <w:rPr>
          <w:rFonts w:hAnsi="Times New Roman" w:ascii="Times New Roman"/>
          <w:sz w:val="24"/>
          <w:szCs w:val="24"/>
        </w:rPr>
        <w:t>STAMBENI ZG d.o.o.</w:t>
      </w:r>
      <w:r>
        <w:rPr>
          <w:rFonts w:hAnsi="Times New Roman" w:ascii="Times New Roman"/>
          <w:sz w:val="24"/>
          <w:szCs w:val="24"/>
        </w:rPr>
        <w:t xml:space="preserve">, Savska cesta 183, Zagreb, OIB: </w:t>
      </w:r>
      <w:r w:rsidRPr="00CB016C">
        <w:rPr>
          <w:rFonts w:hAnsi="Times New Roman" w:ascii="Times New Roman"/>
          <w:sz w:val="24"/>
          <w:szCs w:val="24"/>
        </w:rPr>
        <w:t>43118119983</w:t>
      </w:r>
      <w:r>
        <w:rPr>
          <w:rFonts w:hAnsi="Times New Roman" w:ascii="Times New Roman"/>
          <w:sz w:val="24"/>
          <w:szCs w:val="24"/>
        </w:rPr>
        <w:t xml:space="preserve">, čija tražbina glasi na iznos od 15.523,52 kuna. </w:t>
      </w: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CB016C">
        <w:rPr>
          <w:rFonts w:hAnsi="Times New Roman" w:ascii="Times New Roman"/>
          <w:sz w:val="24"/>
          <w:szCs w:val="24"/>
        </w:rPr>
        <w:t xml:space="preserve">Erste &amp; </w:t>
      </w:r>
      <w:proofErr w:type="spellStart"/>
      <w:r w:rsidRPr="00CB016C">
        <w:rPr>
          <w:rFonts w:hAnsi="Times New Roman" w:ascii="Times New Roman"/>
          <w:sz w:val="24"/>
          <w:szCs w:val="24"/>
        </w:rPr>
        <w:t>Steiermärkische</w:t>
      </w:r>
      <w:proofErr w:type="spellEnd"/>
      <w:r w:rsidRPr="00CB016C">
        <w:rPr>
          <w:rFonts w:hAnsi="Times New Roman" w:ascii="Times New Roman"/>
          <w:sz w:val="24"/>
          <w:szCs w:val="24"/>
        </w:rPr>
        <w:t xml:space="preserve"> S-</w:t>
      </w:r>
      <w:proofErr w:type="spellStart"/>
      <w:r w:rsidRPr="00CB016C">
        <w:rPr>
          <w:rFonts w:hAnsi="Times New Roman" w:ascii="Times New Roman"/>
          <w:sz w:val="24"/>
          <w:szCs w:val="24"/>
        </w:rPr>
        <w:t>Leasing</w:t>
      </w:r>
      <w:proofErr w:type="spellEnd"/>
      <w:r w:rsidRPr="00CB016C">
        <w:rPr>
          <w:rFonts w:hAnsi="Times New Roman" w:ascii="Times New Roman"/>
          <w:sz w:val="24"/>
          <w:szCs w:val="24"/>
        </w:rPr>
        <w:t xml:space="preserve"> d.o.o.</w:t>
      </w:r>
      <w:r>
        <w:rPr>
          <w:rFonts w:hAnsi="Times New Roman" w:ascii="Times New Roman"/>
          <w:sz w:val="24"/>
          <w:szCs w:val="24"/>
        </w:rPr>
        <w:t xml:space="preserve">, Zelinska 3, Zagreb, OIB: </w:t>
      </w:r>
      <w:r w:rsidRPr="00CB016C">
        <w:rPr>
          <w:rFonts w:hAnsi="Times New Roman" w:ascii="Times New Roman"/>
          <w:sz w:val="24"/>
          <w:szCs w:val="24"/>
        </w:rPr>
        <w:t>46550671661</w:t>
      </w:r>
      <w:r>
        <w:rPr>
          <w:rFonts w:hAnsi="Times New Roman" w:ascii="Times New Roman"/>
          <w:sz w:val="24"/>
          <w:szCs w:val="24"/>
        </w:rPr>
        <w:t>, čija tražbina glasi na iznos od 10.343,74 kuna.</w:t>
      </w: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SPLITSKA BANKA d.d., Domovinskog rata 61, Split, OIB:</w:t>
      </w:r>
      <w:r w:rsidRPr="00CB016C">
        <w:t xml:space="preserve"> </w:t>
      </w:r>
      <w:r w:rsidRPr="00CB016C">
        <w:rPr>
          <w:rFonts w:hAnsi="Times New Roman" w:ascii="Times New Roman"/>
          <w:sz w:val="24"/>
          <w:szCs w:val="24"/>
        </w:rPr>
        <w:t>69326397242</w:t>
      </w:r>
      <w:r>
        <w:rPr>
          <w:rFonts w:hAnsi="Times New Roman" w:ascii="Times New Roman"/>
          <w:sz w:val="24"/>
          <w:szCs w:val="24"/>
        </w:rPr>
        <w:t>, čija tražbina glasi na iznos od 287.338,38 kuna.</w:t>
      </w: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CB016C">
        <w:rPr>
          <w:rFonts w:hAnsi="Times New Roman" w:ascii="Times New Roman"/>
          <w:sz w:val="24"/>
          <w:szCs w:val="24"/>
        </w:rPr>
        <w:t>HEP ELEKTRA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CB016C">
        <w:rPr>
          <w:rFonts w:hAnsi="Times New Roman" w:ascii="Times New Roman"/>
          <w:sz w:val="24"/>
          <w:szCs w:val="24"/>
        </w:rPr>
        <w:t>Ulica grada Vukovara 37</w:t>
      </w:r>
      <w:r>
        <w:rPr>
          <w:rFonts w:hAnsi="Times New Roman" w:ascii="Times New Roman"/>
          <w:sz w:val="24"/>
          <w:szCs w:val="24"/>
        </w:rPr>
        <w:t xml:space="preserve">, Zagreb, OIB: </w:t>
      </w:r>
      <w:r w:rsidRPr="00CB016C">
        <w:rPr>
          <w:rFonts w:hAnsi="Times New Roman" w:ascii="Times New Roman"/>
          <w:sz w:val="24"/>
          <w:szCs w:val="24"/>
        </w:rPr>
        <w:t>43965974818</w:t>
      </w:r>
      <w:r>
        <w:rPr>
          <w:rFonts w:hAnsi="Times New Roman" w:ascii="Times New Roman"/>
          <w:sz w:val="24"/>
          <w:szCs w:val="24"/>
        </w:rPr>
        <w:t>, čija tražbina glasi na iznos od 1.335,00 kuna.</w:t>
      </w: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CB016C">
        <w:rPr>
          <w:rFonts w:hAnsi="Times New Roman" w:ascii="Times New Roman"/>
          <w:sz w:val="24"/>
          <w:szCs w:val="24"/>
        </w:rPr>
        <w:t>ZAGREBAČKI HOLDING d.o.o.</w:t>
      </w:r>
      <w:r>
        <w:rPr>
          <w:rFonts w:hAnsi="Times New Roman" w:ascii="Times New Roman"/>
          <w:sz w:val="24"/>
          <w:szCs w:val="24"/>
        </w:rPr>
        <w:t xml:space="preserve">, Ulica grada Vukovara 41, Zagreb, OIB: </w:t>
      </w:r>
      <w:r w:rsidRPr="00CB016C">
        <w:rPr>
          <w:rFonts w:hAnsi="Times New Roman" w:ascii="Times New Roman"/>
          <w:sz w:val="24"/>
          <w:szCs w:val="24"/>
        </w:rPr>
        <w:t>85584865987</w:t>
      </w:r>
      <w:r>
        <w:rPr>
          <w:rFonts w:hAnsi="Times New Roman" w:ascii="Times New Roman"/>
          <w:sz w:val="24"/>
          <w:szCs w:val="24"/>
        </w:rPr>
        <w:t>, čija tražbina glasi na iznos od 19.835,86 kuna.</w:t>
      </w: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CB016C">
        <w:rPr>
          <w:rFonts w:hAnsi="Times New Roman" w:ascii="Times New Roman"/>
          <w:sz w:val="24"/>
          <w:szCs w:val="24"/>
        </w:rPr>
        <w:t>ČISTOĆA d.o.o.</w:t>
      </w:r>
      <w:r>
        <w:rPr>
          <w:rFonts w:hAnsi="Times New Roman" w:ascii="Times New Roman"/>
          <w:sz w:val="24"/>
          <w:szCs w:val="24"/>
        </w:rPr>
        <w:t xml:space="preserve">, Put </w:t>
      </w:r>
      <w:proofErr w:type="spellStart"/>
      <w:r>
        <w:rPr>
          <w:rFonts w:hAnsi="Times New Roman" w:ascii="Times New Roman"/>
          <w:sz w:val="24"/>
          <w:szCs w:val="24"/>
        </w:rPr>
        <w:t>Plokita</w:t>
      </w:r>
      <w:proofErr w:type="spellEnd"/>
      <w:r>
        <w:rPr>
          <w:rFonts w:hAnsi="Times New Roman" w:ascii="Times New Roman"/>
          <w:sz w:val="24"/>
          <w:szCs w:val="24"/>
        </w:rPr>
        <w:t xml:space="preserve"> 81, Split, OIB: </w:t>
      </w:r>
      <w:r w:rsidRPr="00CB016C">
        <w:rPr>
          <w:rFonts w:hAnsi="Times New Roman" w:ascii="Times New Roman"/>
          <w:sz w:val="24"/>
          <w:szCs w:val="24"/>
        </w:rPr>
        <w:t>38812451417</w:t>
      </w:r>
      <w:r>
        <w:rPr>
          <w:rFonts w:hAnsi="Times New Roman" w:ascii="Times New Roman"/>
          <w:sz w:val="24"/>
          <w:szCs w:val="24"/>
        </w:rPr>
        <w:t>, čija tražbina glasi na iznos od 3.819,92 kuna.</w:t>
      </w: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CB016C">
        <w:rPr>
          <w:rFonts w:hAnsi="Times New Roman" w:ascii="Times New Roman"/>
          <w:sz w:val="24"/>
          <w:szCs w:val="24"/>
        </w:rPr>
        <w:t>ALCA ZAGREB d.o.o.</w:t>
      </w:r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CB016C">
        <w:rPr>
          <w:rFonts w:hAnsi="Times New Roman" w:ascii="Times New Roman"/>
          <w:sz w:val="24"/>
          <w:szCs w:val="24"/>
        </w:rPr>
        <w:t>Koledovčina</w:t>
      </w:r>
      <w:proofErr w:type="spellEnd"/>
      <w:r w:rsidRPr="00CB016C">
        <w:rPr>
          <w:rFonts w:hAnsi="Times New Roman" w:ascii="Times New Roman"/>
          <w:sz w:val="24"/>
          <w:szCs w:val="24"/>
        </w:rPr>
        <w:t xml:space="preserve"> 2</w:t>
      </w:r>
      <w:r>
        <w:rPr>
          <w:rFonts w:hAnsi="Times New Roman" w:ascii="Times New Roman"/>
          <w:sz w:val="24"/>
          <w:szCs w:val="24"/>
        </w:rPr>
        <w:t xml:space="preserve">, Zagreb, OIB: </w:t>
      </w:r>
      <w:r w:rsidRPr="00CB016C">
        <w:rPr>
          <w:rFonts w:hAnsi="Times New Roman" w:ascii="Times New Roman"/>
          <w:sz w:val="24"/>
          <w:szCs w:val="24"/>
        </w:rPr>
        <w:t>58353015102</w:t>
      </w:r>
      <w:r>
        <w:rPr>
          <w:rFonts w:hAnsi="Times New Roman" w:ascii="Times New Roman"/>
          <w:sz w:val="24"/>
          <w:szCs w:val="24"/>
        </w:rPr>
        <w:t>, čija tražbina glasi na iznos od 115.648,44 kuna.</w:t>
      </w: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CB016C">
        <w:rPr>
          <w:rFonts w:hAnsi="Times New Roman" w:ascii="Times New Roman"/>
          <w:sz w:val="24"/>
          <w:szCs w:val="24"/>
        </w:rPr>
        <w:t>HEP-Operator distribucijskog sustava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CB016C">
        <w:rPr>
          <w:rFonts w:hAnsi="Times New Roman" w:ascii="Times New Roman"/>
          <w:sz w:val="24"/>
          <w:szCs w:val="24"/>
        </w:rPr>
        <w:t>Ulica grada Vukovara 37</w:t>
      </w:r>
      <w:r>
        <w:rPr>
          <w:rFonts w:hAnsi="Times New Roman" w:ascii="Times New Roman"/>
          <w:sz w:val="24"/>
          <w:szCs w:val="24"/>
        </w:rPr>
        <w:t xml:space="preserve">, Zagreb, OIB: </w:t>
      </w:r>
      <w:r w:rsidRPr="00CB016C">
        <w:rPr>
          <w:rFonts w:hAnsi="Times New Roman" w:ascii="Times New Roman"/>
          <w:sz w:val="24"/>
          <w:szCs w:val="24"/>
        </w:rPr>
        <w:t>46830600751</w:t>
      </w:r>
      <w:r>
        <w:rPr>
          <w:rFonts w:hAnsi="Times New Roman" w:ascii="Times New Roman"/>
          <w:sz w:val="24"/>
          <w:szCs w:val="24"/>
        </w:rPr>
        <w:t>, čija tražbina glasi na iznos od 19.715,14 kuna.</w:t>
      </w:r>
    </w:p>
    <w:p w:rsidRDefault="002E5C96" w:rsidP="002E5C96" w:rsidR="002E5C96">
      <w:pPr>
        <w:pStyle w:val="Bezprored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CB016C">
        <w:rPr>
          <w:rFonts w:hAnsi="Times New Roman" w:ascii="Times New Roman"/>
          <w:sz w:val="24"/>
          <w:szCs w:val="24"/>
        </w:rPr>
        <w:t>GRADSKA PLINARA ZAGREB-OPSKRBA d.o.o.</w:t>
      </w:r>
      <w:r>
        <w:rPr>
          <w:rFonts w:hAnsi="Times New Roman" w:ascii="Times New Roman"/>
          <w:sz w:val="24"/>
          <w:szCs w:val="24"/>
        </w:rPr>
        <w:t xml:space="preserve">, Radnička cesta 1, Zagreb, OIB: </w:t>
      </w:r>
      <w:r w:rsidRPr="00CB016C">
        <w:rPr>
          <w:rFonts w:hAnsi="Times New Roman" w:ascii="Times New Roman"/>
          <w:sz w:val="24"/>
          <w:szCs w:val="24"/>
        </w:rPr>
        <w:t>74364571096</w:t>
      </w:r>
      <w:r>
        <w:rPr>
          <w:rFonts w:hAnsi="Times New Roman" w:ascii="Times New Roman"/>
          <w:sz w:val="24"/>
          <w:szCs w:val="24"/>
        </w:rPr>
        <w:t>, čija tražbina glasi na iznos od 19.333,79 kuna.</w:t>
      </w:r>
    </w:p>
    <w:p w:rsidRDefault="009B0556" w:rsidP="009B0556" w:rsidR="009B0556" w:rsidRPr="009B0556">
      <w:pPr>
        <w:pStyle w:val="Bezproreda"/>
        <w:ind w:left="928"/>
        <w:jc w:val="both"/>
        <w:rPr>
          <w:rFonts w:hAnsi="Times New Roman" w:ascii="Times New Roman"/>
          <w:sz w:val="24"/>
          <w:szCs w:val="24"/>
        </w:rPr>
      </w:pPr>
    </w:p>
    <w:p w:rsidRDefault="00851A3A" w:rsidP="00851A3A" w:rsidR="00851A3A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Pr="00DB4638">
        <w:rPr>
          <w:rFonts w:hAnsi="Times New Roman" w:ascii="Times New Roman"/>
          <w:sz w:val="24"/>
          <w:szCs w:val="24"/>
        </w:rPr>
        <w:t xml:space="preserve">risutni </w:t>
      </w:r>
      <w:r>
        <w:rPr>
          <w:rFonts w:hAnsi="Times New Roman" w:ascii="Times New Roman"/>
          <w:sz w:val="24"/>
          <w:szCs w:val="24"/>
        </w:rPr>
        <w:t>vjerovnik</w:t>
      </w:r>
      <w:r w:rsidRPr="00DB4638">
        <w:rPr>
          <w:rFonts w:hAnsi="Times New Roman" w:ascii="Times New Roman"/>
          <w:sz w:val="24"/>
          <w:szCs w:val="24"/>
        </w:rPr>
        <w:t xml:space="preserve"> na ispitnom ročištu </w:t>
      </w:r>
      <w:r>
        <w:rPr>
          <w:rFonts w:hAnsi="Times New Roman" w:ascii="Times New Roman"/>
          <w:sz w:val="24"/>
          <w:szCs w:val="24"/>
        </w:rPr>
        <w:t>istaknuo je da ne osporava</w:t>
      </w:r>
      <w:r w:rsidRPr="00DB46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tražbine vjerovnika koje je priznato </w:t>
      </w:r>
      <w:r w:rsidRPr="00DB4638">
        <w:rPr>
          <w:rFonts w:hAnsi="Times New Roman" w:ascii="Times New Roman"/>
          <w:sz w:val="24"/>
          <w:szCs w:val="24"/>
        </w:rPr>
        <w:t xml:space="preserve">stečajni upravitelj. </w:t>
      </w:r>
    </w:p>
    <w:p w:rsidRDefault="00851A3A" w:rsidP="00851A3A" w:rsidR="00851A3A" w:rsidRPr="00B432F2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</w:p>
    <w:p w:rsidRDefault="00851A3A" w:rsidP="00851A3A" w:rsidR="00851A3A">
      <w:pPr>
        <w:ind w:firstLine="540"/>
        <w:jc w:val="both"/>
      </w:pPr>
      <w:r>
        <w:t xml:space="preserve">Temeljem odredbe članka 265., 266., 267. i 269. Stečajnog zakona ("Narodne novine" broj 71/15 i 104/17) odlučeno je kao u izreci rješenja. </w:t>
      </w:r>
    </w:p>
    <w:p w:rsidRDefault="00100E67" w:rsidP="00100E67" w:rsidR="00100E67" w:rsidRPr="00DB4638">
      <w:pPr>
        <w:ind w:firstLine="540"/>
        <w:jc w:val="both"/>
      </w:pPr>
    </w:p>
    <w:p w:rsidRDefault="00546F08" w:rsidP="00100E67" w:rsidR="004949CC" w:rsidRPr="00DB4638">
      <w:pPr>
        <w:ind w:firstLine="540"/>
        <w:jc w:val="center"/>
      </w:pPr>
      <w:r w:rsidRPr="00DB4638">
        <w:t>U  Splitu</w:t>
      </w:r>
      <w:r w:rsidR="0023708F">
        <w:t>,</w:t>
      </w:r>
      <w:r w:rsidR="00851A3A">
        <w:t xml:space="preserve"> </w:t>
      </w:r>
      <w:r w:rsidR="002E5C96">
        <w:t>24</w:t>
      </w:r>
      <w:r w:rsidR="00851A3A">
        <w:t>. travnja 2018.</w:t>
      </w:r>
      <w:r w:rsidRPr="00DB4638">
        <w:t xml:space="preserve">  </w:t>
      </w:r>
    </w:p>
    <w:p w:rsidRDefault="00851A3A" w:rsidP="004949CC" w:rsidR="00546F08" w:rsidRPr="00DB4638">
      <w:pPr>
        <w:pStyle w:val="Bezproreda"/>
        <w:ind w:firstLine="708" w:left="708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546F08" w:rsidP="00546F08" w:rsidR="00546F08">
      <w:pPr>
        <w:pStyle w:val="Bezproreda"/>
        <w:rPr>
          <w:rFonts w:hAnsi="Times New Roman" w:ascii="Times New Roman"/>
          <w:sz w:val="24"/>
          <w:szCs w:val="24"/>
        </w:rPr>
      </w:pPr>
    </w:p>
    <w:p w:rsidRDefault="00955FC7" w:rsidP="00546F08" w:rsidR="00955FC7" w:rsidRPr="00DB4638">
      <w:pPr>
        <w:pStyle w:val="Bezproreda"/>
        <w:rPr>
          <w:rFonts w:hAnsi="Times New Roman" w:ascii="Times New Roman"/>
          <w:sz w:val="24"/>
          <w:szCs w:val="24"/>
        </w:rPr>
      </w:pPr>
    </w:p>
    <w:p w:rsidRDefault="00546F08" w:rsidP="00660789" w:rsidR="00660789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  <w:t>Katarina Mikulić</w:t>
      </w:r>
      <w:r w:rsidR="00660789">
        <w:rPr>
          <w:rFonts w:hAnsi="Times New Roman" w:ascii="Times New Roman"/>
          <w:sz w:val="24"/>
          <w:szCs w:val="24"/>
        </w:rPr>
        <w:t>,v.r.</w:t>
      </w:r>
    </w:p>
    <w:p w:rsidRDefault="00660789" w:rsidP="0071700F" w:rsidR="0066078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660789" w:rsidP="0071700F" w:rsidR="00660789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660789" w:rsidP="00660789" w:rsidR="00660789" w:rsidRPr="00DB463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546F08" w:rsidP="00100E67" w:rsidR="00546F08" w:rsidRPr="00DB4638">
      <w:pPr>
        <w:ind w:firstLine="708" w:left="4248"/>
        <w:jc w:val="both"/>
      </w:pPr>
    </w:p>
    <w:p w:rsidRDefault="00851A3A" w:rsidP="00100E67" w:rsidR="00100E67" w:rsidRPr="00DB4638">
      <w:pPr>
        <w:jc w:val="both"/>
      </w:pPr>
      <w:r w:rsidRPr="00DB4638">
        <w:t>Pravna pouka</w:t>
      </w:r>
      <w:r w:rsidR="00546F08" w:rsidRPr="00DB4638">
        <w:t>: Protiv ovog rješenja dopuštena je žalba Visokom trgovačkom sudu Republike Hrvatske u Zagrebu. Žalba se podnosi putem ovog suda u 2 primjerka,  u roku od 8 dana od dana dostave rješenja</w:t>
      </w:r>
      <w:r w:rsidR="00546F08" w:rsidRPr="00DB4638">
        <w:rPr>
          <w:b/>
        </w:rPr>
        <w:t xml:space="preserve">. </w:t>
      </w:r>
      <w:r w:rsidR="00546F08" w:rsidRPr="00DB4638">
        <w:t xml:space="preserve">Žalba izjavljena protiv rješenja o upućivanju u parnicu  bez utjecaja je na rok za pokretanje parnice. </w:t>
      </w:r>
    </w:p>
    <w:p w:rsidRDefault="00864D7C" w:rsidP="00546F08" w:rsidR="00864D7C">
      <w:pPr>
        <w:jc w:val="both"/>
      </w:pPr>
    </w:p>
    <w:p w:rsidRDefault="00DE2278" w:rsidP="00660789" w:rsidR="00DE2278" w:rsidRPr="00DB4638">
      <w:pPr>
        <w:ind w:left="720"/>
        <w:jc w:val="both"/>
      </w:pPr>
      <w:bookmarkStart w:name="_GoBack" w:id="0"/>
      <w:bookmarkEnd w:id="0"/>
    </w:p>
    <w:sectPr w:rsidSect="006A0FD2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7F4" w:rsidR="007367F4">
      <w:r>
        <w:separator/>
      </w:r>
    </w:p>
  </w:endnote>
  <w:endnote w:id="0" w:type="continuationSeparator">
    <w:p w:rsidRDefault="007367F4" w:rsidR="00736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9A" w:rsidR="00EC7E9A">
    <w:pPr>
      <w:pStyle w:val="Podnoje"/>
      <w:jc w:val="center"/>
    </w:pPr>
  </w:p>
  <w:p w:rsidRDefault="00EC7E9A" w:rsidR="00EC7E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7F4" w:rsidR="007367F4">
      <w:r>
        <w:separator/>
      </w:r>
    </w:p>
  </w:footnote>
  <w:footnote w:id="0" w:type="continuationSeparator">
    <w:p w:rsidRDefault="007367F4" w:rsidR="00736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26F" w:rsidR="00EC7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C7E9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7E9A" w:rsidR="00EC7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7892311"/>
      <w:docPartObj>
        <w:docPartGallery w:val="Page Numbers (Top of Page)"/>
        <w:docPartUnique/>
      </w:docPartObj>
    </w:sdtPr>
    <w:sdtEndPr/>
    <w:sdtContent>
      <w:p w:rsidRDefault="006A0FD2" w:rsidP="006A0FD2" w:rsidR="006A0FD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78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4.St-</w:t>
        </w:r>
        <w:r w:rsidR="002243B6">
          <w:t>1930/2016</w:t>
        </w:r>
        <w:r w:rsidR="002A32CE">
          <w:t>-30</w:t>
        </w:r>
        <w:r w:rsidRPr="00C24B9D">
          <w:t xml:space="preserve">  </w:t>
        </w:r>
        <w:r>
          <w:t xml:space="preserve">                     </w:t>
        </w:r>
      </w:p>
    </w:sdtContent>
  </w:sdt>
  <w:p w:rsidRDefault="00EC7E9A" w:rsidR="00EC7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F88" w:rsidR="00811F88">
    <w:pPr>
      <w:pStyle w:val="Zaglavlje"/>
      <w:jc w:val="center"/>
    </w:pPr>
  </w:p>
  <w:p w:rsidRDefault="00811F88" w:rsidR="00811F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502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D1E2429"/>
    <w:multiLevelType w:val="hybridMultilevel"/>
    <w:tmpl w:val="408E15F4"/>
    <w:lvl w:tplc="05D8A108" w:ilvl="0">
      <w:start w:val="1"/>
      <w:numFmt w:val="lowerLetter"/>
      <w:lvlText w:val="%1)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2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5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7">
    <w:nsid w:val="412E556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8">
    <w:nsid w:val="445F3E15"/>
    <w:multiLevelType w:val="hybridMultilevel"/>
    <w:tmpl w:val="2E721252"/>
    <w:lvl w:tplc="867CB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2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0"/>
  </w:num>
  <w:num w:numId="3">
    <w:abstractNumId w:val="6"/>
  </w:num>
  <w:num w:numId="4">
    <w:abstractNumId w:val="16"/>
  </w:num>
  <w:num w:numId="5">
    <w:abstractNumId w:val="15"/>
  </w:num>
  <w:num w:numId="6">
    <w:abstractNumId w:val="22"/>
  </w:num>
  <w:num w:numId="7">
    <w:abstractNumId w:val="12"/>
  </w:num>
  <w:num w:numId="8">
    <w:abstractNumId w:val="5"/>
  </w:num>
  <w:num w:numId="9">
    <w:abstractNumId w:val="19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8"/>
  </w:num>
  <w:num w:numId="13">
    <w:abstractNumId w:val="14"/>
  </w:num>
  <w:num w:numId="14">
    <w:abstractNumId w:val="7"/>
  </w:num>
  <w:num w:numId="15">
    <w:abstractNumId w:val="2"/>
  </w:num>
  <w:num w:numId="16">
    <w:abstractNumId w:val="4"/>
  </w:num>
  <w:num w:numId="17">
    <w:abstractNumId w:val="21"/>
  </w:num>
  <w:num w:numId="18">
    <w:abstractNumId w:val="2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  <w:num w:numId="24">
    <w:abstractNumId w:val="18"/>
  </w:num>
  <w:num w:numId="25">
    <w:abstractNumId w:val="11"/>
  </w:num>
  <w:num w:numId="26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1D4B"/>
    <w:rsid w:val="00140894"/>
    <w:rsid w:val="00146F75"/>
    <w:rsid w:val="0018532B"/>
    <w:rsid w:val="00186486"/>
    <w:rsid w:val="001945EE"/>
    <w:rsid w:val="001A33C6"/>
    <w:rsid w:val="001B318E"/>
    <w:rsid w:val="001C1614"/>
    <w:rsid w:val="001C2442"/>
    <w:rsid w:val="001D1916"/>
    <w:rsid w:val="001D2EC2"/>
    <w:rsid w:val="001E148B"/>
    <w:rsid w:val="001E4400"/>
    <w:rsid w:val="001F3008"/>
    <w:rsid w:val="001F6810"/>
    <w:rsid w:val="00215C27"/>
    <w:rsid w:val="00216B4A"/>
    <w:rsid w:val="002243B6"/>
    <w:rsid w:val="00227D09"/>
    <w:rsid w:val="0023708F"/>
    <w:rsid w:val="00240A1B"/>
    <w:rsid w:val="00246B04"/>
    <w:rsid w:val="00284EE3"/>
    <w:rsid w:val="00285600"/>
    <w:rsid w:val="00291F41"/>
    <w:rsid w:val="002941BE"/>
    <w:rsid w:val="002A1420"/>
    <w:rsid w:val="002A32CE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E5C96"/>
    <w:rsid w:val="002F52A6"/>
    <w:rsid w:val="00311DF8"/>
    <w:rsid w:val="00312F10"/>
    <w:rsid w:val="00315A40"/>
    <w:rsid w:val="00343701"/>
    <w:rsid w:val="00344575"/>
    <w:rsid w:val="003512A9"/>
    <w:rsid w:val="00367B94"/>
    <w:rsid w:val="00375708"/>
    <w:rsid w:val="003943A9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6E20"/>
    <w:rsid w:val="00533CB7"/>
    <w:rsid w:val="00534651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24F2"/>
    <w:rsid w:val="005D4645"/>
    <w:rsid w:val="005D46D9"/>
    <w:rsid w:val="005D6CD2"/>
    <w:rsid w:val="005E61D3"/>
    <w:rsid w:val="005F26D6"/>
    <w:rsid w:val="00601A6B"/>
    <w:rsid w:val="00604FEE"/>
    <w:rsid w:val="00606046"/>
    <w:rsid w:val="00607360"/>
    <w:rsid w:val="006227CB"/>
    <w:rsid w:val="00632325"/>
    <w:rsid w:val="00637B50"/>
    <w:rsid w:val="00640BC6"/>
    <w:rsid w:val="00643744"/>
    <w:rsid w:val="00645873"/>
    <w:rsid w:val="00650A1E"/>
    <w:rsid w:val="00660789"/>
    <w:rsid w:val="006755C3"/>
    <w:rsid w:val="00675DB7"/>
    <w:rsid w:val="0068004A"/>
    <w:rsid w:val="006A0FD2"/>
    <w:rsid w:val="006A7E31"/>
    <w:rsid w:val="006C25BF"/>
    <w:rsid w:val="006C3BC1"/>
    <w:rsid w:val="006D66F0"/>
    <w:rsid w:val="006E1513"/>
    <w:rsid w:val="006F0C01"/>
    <w:rsid w:val="006F25E8"/>
    <w:rsid w:val="006F405D"/>
    <w:rsid w:val="00702855"/>
    <w:rsid w:val="00705211"/>
    <w:rsid w:val="00705B86"/>
    <w:rsid w:val="007162AE"/>
    <w:rsid w:val="007176C2"/>
    <w:rsid w:val="0073433B"/>
    <w:rsid w:val="007367F4"/>
    <w:rsid w:val="007409E5"/>
    <w:rsid w:val="00744BEF"/>
    <w:rsid w:val="00753B50"/>
    <w:rsid w:val="0075686B"/>
    <w:rsid w:val="00756A0C"/>
    <w:rsid w:val="00761985"/>
    <w:rsid w:val="00766205"/>
    <w:rsid w:val="00784CAA"/>
    <w:rsid w:val="00796E5E"/>
    <w:rsid w:val="007B2C1A"/>
    <w:rsid w:val="007D5C97"/>
    <w:rsid w:val="007F5BE2"/>
    <w:rsid w:val="00807C3D"/>
    <w:rsid w:val="00811F88"/>
    <w:rsid w:val="00813ACD"/>
    <w:rsid w:val="008151DD"/>
    <w:rsid w:val="00851A3A"/>
    <w:rsid w:val="00864D7C"/>
    <w:rsid w:val="0086796A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26F"/>
    <w:rsid w:val="00955FC7"/>
    <w:rsid w:val="009652AC"/>
    <w:rsid w:val="009779A6"/>
    <w:rsid w:val="00982D21"/>
    <w:rsid w:val="00987E99"/>
    <w:rsid w:val="00995F41"/>
    <w:rsid w:val="009A0E25"/>
    <w:rsid w:val="009B03AC"/>
    <w:rsid w:val="009B0556"/>
    <w:rsid w:val="009B0C92"/>
    <w:rsid w:val="009B30BD"/>
    <w:rsid w:val="009C1A5F"/>
    <w:rsid w:val="009C2546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C1605"/>
    <w:rsid w:val="00AC3BA4"/>
    <w:rsid w:val="00AD0B12"/>
    <w:rsid w:val="00AD2B3D"/>
    <w:rsid w:val="00AD4E05"/>
    <w:rsid w:val="00AD5A22"/>
    <w:rsid w:val="00AE0893"/>
    <w:rsid w:val="00B06912"/>
    <w:rsid w:val="00B10155"/>
    <w:rsid w:val="00B16487"/>
    <w:rsid w:val="00B30D35"/>
    <w:rsid w:val="00B346D1"/>
    <w:rsid w:val="00B4222E"/>
    <w:rsid w:val="00B432F2"/>
    <w:rsid w:val="00B44069"/>
    <w:rsid w:val="00B56A75"/>
    <w:rsid w:val="00B57031"/>
    <w:rsid w:val="00B64008"/>
    <w:rsid w:val="00B66D77"/>
    <w:rsid w:val="00B72B3F"/>
    <w:rsid w:val="00B72FDA"/>
    <w:rsid w:val="00B80E43"/>
    <w:rsid w:val="00B878A4"/>
    <w:rsid w:val="00BC0677"/>
    <w:rsid w:val="00BC3169"/>
    <w:rsid w:val="00BF4583"/>
    <w:rsid w:val="00BF4C61"/>
    <w:rsid w:val="00BF6C37"/>
    <w:rsid w:val="00C10052"/>
    <w:rsid w:val="00C15CA2"/>
    <w:rsid w:val="00C15FDD"/>
    <w:rsid w:val="00C2462C"/>
    <w:rsid w:val="00C30FA8"/>
    <w:rsid w:val="00C363C3"/>
    <w:rsid w:val="00C50B63"/>
    <w:rsid w:val="00C5421F"/>
    <w:rsid w:val="00C54B30"/>
    <w:rsid w:val="00C60F6F"/>
    <w:rsid w:val="00C8790D"/>
    <w:rsid w:val="00C917F2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54911"/>
    <w:rsid w:val="00D72522"/>
    <w:rsid w:val="00D75E0F"/>
    <w:rsid w:val="00D864DD"/>
    <w:rsid w:val="00D90A94"/>
    <w:rsid w:val="00DB0DEB"/>
    <w:rsid w:val="00DB4638"/>
    <w:rsid w:val="00DB4C03"/>
    <w:rsid w:val="00DC2F11"/>
    <w:rsid w:val="00DE2278"/>
    <w:rsid w:val="00DE74FB"/>
    <w:rsid w:val="00E03899"/>
    <w:rsid w:val="00E16C1A"/>
    <w:rsid w:val="00E37FD8"/>
    <w:rsid w:val="00E40924"/>
    <w:rsid w:val="00E4692E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F20D0D"/>
    <w:rsid w:val="00F27C4C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7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07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7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7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7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St-1930/2016</izvorni_sadrzaj>
    <derivirana_varijabla naziv="DomainObject.Predmet.OznakaBroj_1">St-1930/2016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ANUBIAS, za usluge, proizvodnju, trgovinu i prijevoz, društvo s ograničenom odgovornošću u stečaju</izvorni_sadrzaj>
    <derivirana_varijabla naziv="DomainObject.Predmet.ProtustrankaFormated_1">  ANUBIAS, za usluge, proizvodnju, trgovinu i prijevoz, društvo s ograničenom odgovornošću u stečaju</derivirana_varijabla>
  </DomainObject.Predmet.ProtustrankaFormated>
  <DomainObject.Predmet.ProtustrankaFormatedOIB>
    <izvorni_sadrzaj>  ANUBIAS, za usluge, proizvodnju, trgovinu i prijevoz, društvo s ograničenom odgovornošću u stečaju, OIB 43507831507</izvorni_sadrzaj>
    <derivirana_varijabla naziv="DomainObject.Predmet.ProtustrankaFormatedOIB_1">  ANUBIAS, za usluge, proizvodnju, trgovinu i prijevoz, društvo s ograničenom odgovornošću u stečaju, OIB 43507831507</derivirana_varijabla>
  </DomainObject.Predmet.ProtustrankaFormatedOIB>
  <DomainObject.Predmet.ProtustrankaFormatedWithAdress>
    <izvorni_sadrzaj> ANUBIAS, za usluge, proizvodnju, trgovinu i prijevoz, društvo s ograničenom odgovornošću u stečaju, Brdine 22, 21311 Žrnovnica</izvorni_sadrzaj>
    <derivirana_varijabla naziv="DomainObject.Predmet.ProtustrankaFormatedWithAdress_1"> ANUBIAS, za usluge, proizvodnju, trgovinu i prijevoz, društvo s ograničenom odgovornošću u stečaju, Brdine 22, 21311 Žrnovnica</derivirana_varijabla>
  </DomainObject.Predmet.ProtustrankaFormatedWithAdress>
  <DomainObject.Predmet.ProtustrankaFormatedWithAdressOIB>
    <izvorni_sadrzaj> ANUBIAS, za usluge, proizvodnju, trgovinu i prijevoz, društvo s ograničenom odgovornošću u stečaju, OIB 43507831507, Brdine 22, 21311 Žrnovnica</izvorni_sadrzaj>
    <derivirana_varijabla naziv="DomainObject.Predmet.ProtustrankaFormatedWithAdressOIB_1"> ANUBIAS, za usluge, proizvodnju, trgovinu i prijevoz, društvo s ograničenom odgovornošću u stečaju, OIB 43507831507, Brdine 22, 21311 Žrnovnica</derivirana_varijabla>
  </DomainObject.Predmet.ProtustrankaFormatedWithAdressOIB>
  <DomainObject.Predmet.ProtustrankaWithAdress>
    <izvorni_sadrzaj>ANUBIAS, za usluge, proizvodnju, trgovinu i prijevoz, društvo s ograničenom odgovornošću u stečaju Brdine 22, 21311 Žrnovnica</izvorni_sadrzaj>
    <derivirana_varijabla naziv="DomainObject.Predmet.ProtustrankaWithAdress_1">ANUBIAS, za usluge, proizvodnju, trgovinu i prijevoz, društvo s ograničenom odgovornošću u stečaju Brdine 22, 21311 Žrnovnica</derivirana_varijabla>
  </DomainObject.Predmet.ProtustrankaWithAdress>
  <DomainObject.Predmet.ProtustrankaWithAdressOIB>
    <izvorni_sadrzaj>ANUBIAS, za usluge, proizvodnju, trgovinu i prijevoz, društvo s ograničenom odgovornošću u stečaju, OIB 43507831507, Brdine 22, 21311 Žrnovnica</izvorni_sadrzaj>
    <derivirana_varijabla naziv="DomainObject.Predmet.ProtustrankaWithAdressOIB_1">ANUBIAS, za usluge, proizvodnju, trgovinu i prijevoz, društvo s ograničenom odgovornošću u stečaju, OIB 43507831507, Brdine 22, 21311 Žrnovnica</derivirana_varijabla>
  </DomainObject.Predmet.ProtustrankaWithAdressOIB>
  <DomainObject.Predmet.ProtustrankaNazivFormated>
    <izvorni_sadrzaj>ANUBIAS, za usluge, proizvodnju, trgovinu i prijevoz, društvo s ograničenom odgovornošću u stečaju</izvorni_sadrzaj>
    <derivirana_varijabla naziv="DomainObject.Predmet.ProtustrankaNazivFormated_1">ANUBIAS, za usluge, proizvodnju, trgovinu i prijevoz, društvo s ograničenom odgovornošću u stečaju</derivirana_varijabla>
  </DomainObject.Predmet.ProtustrankaNazivFormated>
  <DomainObject.Predmet.ProtustrankaNazivFormatedOIB>
    <izvorni_sadrzaj>ANUBIAS, za usluge, proizvodnju, trgovinu i prijevoz, društvo s ograničenom odgovornošću u stečaju, OIB 43507831507</izvorni_sadrzaj>
    <derivirana_varijabla naziv="DomainObject.Predmet.ProtustrankaNazivFormatedOIB_1">ANUBIAS, za usluge, proizvodnju, trgovinu i prijevoz, društvo s ograničenom odgovornošću u stečaju, OIB 43507831507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izvorni_sadrzaj>
    <derivirana_varijabla naziv="DomainObject.Predmet.StrankaFormated_1"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derivirana_varijabla>
  </DomainObject.Predmet.StrankaFormated>
  <DomainObject.Predmet.StrankaFormatedOIB>
    <izvorni_sadrzaj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izvorni_sadrzaj>
    <derivirana_varijabla naziv="DomainObject.Predmet.StrankaFormatedOIB_1"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derivirana_varijabla>
  </DomainObject.Predmet.StrankaFormatedOIB>
  <DomainObject.Predmet.StrankaFormatedWithAdress>
    <izvorni_sadrzaj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izvorni_sadrzaj>
    <derivirana_varijabla naziv="DomainObject.Predmet.StrankaFormatedWithAdress_1"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izvorni_sadrzaj>
    <derivirana_varijabla naziv="DomainObject.Predmet.StrankaWithAdress_1"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izvorni_sadrzaj>
    <derivirana_varijabla naziv="DomainObject.Predmet.StrankaWithAdressOIB_1"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derivirana_varijabla>
  </DomainObject.Predmet.StrankaWithAdressOIB>
  <DomainObject.Predmet.StrankaNazivFormated>
    <izvorni_sadrzaj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izvorni_sadrzaj>
    <derivirana_varijabla naziv="DomainObject.Predmet.StrankaNazivFormated_1"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derivirana_varijabla>
  </DomainObject.Predmet.StrankaNazivFormated>
  <DomainObject.Predmet.StrankaNazivFormatedOIB>
    <izvorni_sadrzaj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izvorni_sadrzaj>
    <derivirana_varijabla naziv="DomainObject.Predmet.StrankaNazivFormatedOIB_1"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2661622.99</izvorni_sadrzaj>
    <derivirana_varijabla naziv="DomainObject.Predmet.TrenutnaVrijednost_1">2661622.99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Naziv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Naziv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NazivFormatedOIB>
  <DomainObject.Predmet.ProtuStrankaListFormated>
    <izvorni_sadrzaj>
      <item>ANUBIAS, za usluge, proizvodnju, trgovinu i prijevoz, društvo s ograničenom odgovornošću u stečaju</item>
    </izvorni_sadrzaj>
    <derivirana_varijabla naziv="DomainObject.Predmet.ProtuStrankaListFormated_1">
      <item>ANUBIAS, za usluge, proizvodnju, trgovinu i prijevoz, društvo s ograničenom odgovornošću u stečaju</item>
    </derivirana_varijabla>
  </DomainObject.Predmet.ProtuStrankaListFormated>
  <DomainObject.Predmet.ProtuStrankaListFormatedOIB>
    <izvorni_sadrzaj>
      <item>ANUBIAS, za usluge, proizvodnju, trgovinu i prijevoz, društvo s ograničenom odgovornošću u stečaju, OIB 43507831507</item>
    </izvorni_sadrzaj>
    <derivirana_varijabla naziv="DomainObject.Predmet.ProtuStrankaListFormatedOIB_1">
      <item>ANUBIAS, za usluge, proizvodnju, trgovinu i prijevoz, društvo s ograničenom odgovornošću u stečaju, OIB 43507831507</item>
    </derivirana_varijabla>
  </DomainObject.Predmet.ProtuStrankaListFormatedOIB>
  <DomainObject.Predmet.ProtuStrankaListFormatedWithAdress>
    <izvorni_sadrzaj>
      <item>ANUBIAS, za usluge, proizvodnju, trgovinu i prijevoz, društvo s ograničenom odgovornošću u stečaju, Brdine 22, 21311 Žrnovnica</item>
    </izvorni_sadrzaj>
    <derivirana_varijabla naziv="DomainObject.Predmet.ProtuStrankaListFormatedWithAdress_1">
      <item>ANUBIAS, za usluge, proizvodnju, trgovinu i prijevoz, društvo s ograničenom odgovornošću u stečaju, Brdine 22, 21311 Žrnovnica</item>
    </derivirana_varijabla>
  </DomainObject.Predmet.ProtuStrankaListFormatedWithAdress>
  <DomainObject.Predmet.ProtuStrankaListFormatedWithAdressOIB>
    <izvorni_sadrzaj>
      <item>ANUBIAS, za usluge, proizvodnju, trgovinu i prijevoz, društvo s ograničenom odgovornošću u stečaju, OIB 43507831507, Brdine 22, 21311 Žrnovnica</item>
    </izvorni_sadrzaj>
    <derivirana_varijabla naziv="DomainObject.Predmet.ProtuStrankaListFormatedWithAdressOIB_1">
      <item>ANUBIAS, za usluge, proizvodnju, trgovinu i prijevoz, društvo s ograničenom odgovornošću u stečaju, OIB 43507831507, Brdine 22, 21311 Žrnovnica</item>
    </derivirana_varijabla>
  </DomainObject.Predmet.ProtuStrankaListFormatedWithAdressOIB>
  <DomainObject.Predmet.ProtuStrankaListNazivFormated>
    <izvorni_sadrzaj>
      <item>ANUBIAS, za usluge, proizvodnju, trgovinu i prijevoz, društvo s ograničenom odgovornošću u stečaju</item>
    </izvorni_sadrzaj>
    <derivirana_varijabla naziv="DomainObject.Predmet.ProtuStrankaListNazivFormated_1">
      <item>ANUBIAS, za usluge, proizvodnju, trgovinu i prijevoz, društvo s ograničenom odgovornošću u stečaju</item>
    </derivirana_varijabla>
  </DomainObject.Predmet.ProtuStrankaListNazivFormated>
  <DomainObject.Predmet.ProtuStrankaListNazivFormatedOIB>
    <izvorni_sadrzaj>
      <item>ANUBIAS, za usluge, proizvodnju, trgovinu i prijevoz, društvo s ograničenom odgovornošću u stečaju, OIB 43507831507</item>
    </izvorni_sadrzaj>
    <derivirana_varijabla naziv="DomainObject.Predmet.ProtuStrankaListNazivFormatedOIB_1">
      <item>ANUBIAS, za usluge, proizvodnju, trgovinu i prijevoz, društvo s ograničenom odgovornošću u stečaju, OIB 43507831507</item>
    </derivirana_varijabla>
  </DomainObject.Predmet.ProtuStrankaListNazivFormatedOIB>
  <DomainObject.Predmet.OstaliListFormated>
    <izvorni_sadrzaj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_1"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>
  <DomainObject.Predmet.OstaliListFormatedOIB>
    <izvorni_sadrzaj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OIB_1"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OIB>
  <DomainObject.Predmet.OstaliListFormatedWithAdress>
    <izvorni_sadrzaj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_1"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>
  <DomainObject.Predmet.OstaliListFormatedWithAdressOIB>
    <izvorni_sadrzaj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OIB_1"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OIB>
  <DomainObject.Predmet.OstaliListNazivFormated>
    <izvorni_sadrzaj>
      <item>Županijsko državno odvjetništvo u Splitu</item>
      <item>Tihomir Dolina</item>
      <item>Županijsko državno odvjetništvo u Splitu</item>
      <item>Tomislav Spicijarić</item>
    </izvorni_sadrzaj>
    <derivirana_varijabla naziv="DomainObject.Predmet.OstaliListNazivFormated_1">
      <item>Županijsko državno odvjetništvo u Splitu</item>
      <item>Tihomir Dolina</item>
      <item>Županijsko državno odvjetništvo u Splitu</item>
      <item>Tomislav Spicijarić</item>
    </derivirana_varijabla>
  </DomainObject.Predmet.OstaliListNazivFormated>
  <DomainObject.Predmet.OstaliListNazivFormatedOIB>
    <izvorni_sadrzaj>
      <item>Županijsko državno odvjetništvo u Splitu</item>
      <item>Tihomir Dolina, OIB 66449979004</item>
      <item>Županijsko državno odvjetništvo u Splitu</item>
      <item>Tomislav Spicijarić</item>
    </izvorni_sadrzaj>
    <derivirana_varijabla naziv="DomainObject.Predmet.OstaliListNazivFormatedOIB_1">
      <item>Županijsko državno odvjetništvo u Splitu</item>
      <item>Tihomir Dolina, OIB 66449979004</item>
      <item>Županijsko državno odvjetništvo u Splitu</item>
      <item>Tomislav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ANUBIAS, za usluge, proizvodnju, trgovinu i prijevoz, društvo s ograničenom odgovornošću u stečaju</izvorni_sadrzaj>
    <derivirana_varijabla naziv="DomainObject.Predmet.ProtustrankaIDrugi_1">ANUBIAS, za usluge, proizvodnju, trgovinu i prijevoz,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ANUBIAS, za usluge, proizvodnju, trgovinu i prijevoz, društvo s ograničenom odgovornošću u stečaju, OIB 43507831507, Brdine 22, 21311 Žrnovnica</izvorni_sadrzaj>
    <derivirana_varijabla naziv="DomainObject.Predmet.ProtustrankaIDrugiAdressOIB_1">ANUBIAS, za usluge, proizvodnju, trgovinu i prijevoz, društvo s ograničenom odgovornošću u stečaju, OIB 43507831507, Brdine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udioniciListNaziv_1"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udioniciListNaziv>
  <DomainObject.Predmet.SudioniciListAdressOIB>
    <izvorni_sadrzaj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izvorni_sadrzaj>
    <derivirana_varijabla naziv="DomainObject.Predmet.SudioniciListAdressOIB_1"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izvorni_sadrzaj>
    <derivirana_varijabla naziv="DomainObject.Predmet.SudioniciListNazivOIB_1"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1C6C62-D052-4242-91AA-7E820AB16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776</properties:Words>
  <properties:Characters>4529</properties:Characters>
  <properties:Lines>386</properties:Lines>
  <properties:Paragraphs>173</properties:Paragraphs>
  <properties:TotalTime>520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2018-04-24T08:39:00Z</cp:lastPrinted>
  <dcterms:modified xmlns:xsi="http://www.w3.org/2001/XMLSchema-instance" xsi:type="dcterms:W3CDTF">2018-04-24T08:39:00Z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(RJ-UTVRĐENE I OSPORENE TRAŽBINE.docx)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