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952a" w14:paraId="1a8952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3F72C8">
        <w:rPr>
          <w:lang w:val="hr-HR"/>
        </w:rPr>
        <w:t>4</w:t>
      </w:r>
      <w:r w:rsidR="00F52982">
        <w:rPr>
          <w:lang w:val="hr-HR"/>
        </w:rPr>
        <w:t>7</w:t>
      </w:r>
      <w:r w:rsidR="008C7CA9">
        <w:rPr>
          <w:lang w:val="hr-HR"/>
        </w:rPr>
        <w:t>1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52982">
        <w:rPr>
          <w:lang w:val="hr-HR"/>
        </w:rPr>
        <w:t xml:space="preserve">OLEKSA-ŠPED d.o.o. za međunarodno otpremništvo, trgovinu i usluge, </w:t>
      </w:r>
      <w:proofErr w:type="spellStart"/>
      <w:r w:rsidR="00F52982">
        <w:rPr>
          <w:lang w:val="hr-HR"/>
        </w:rPr>
        <w:t>Podgorje</w:t>
      </w:r>
      <w:proofErr w:type="spellEnd"/>
      <w:r w:rsidR="00F52982">
        <w:rPr>
          <w:lang w:val="hr-HR"/>
        </w:rPr>
        <w:t xml:space="preserve">, </w:t>
      </w:r>
      <w:proofErr w:type="spellStart"/>
      <w:r w:rsidR="00F52982">
        <w:rPr>
          <w:lang w:val="hr-HR"/>
        </w:rPr>
        <w:t>Podgorje</w:t>
      </w:r>
      <w:proofErr w:type="spellEnd"/>
      <w:r w:rsidR="00F52982">
        <w:rPr>
          <w:lang w:val="hr-HR"/>
        </w:rPr>
        <w:t xml:space="preserve"> 191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F52982">
        <w:rPr>
          <w:lang w:val="hr-HR"/>
        </w:rPr>
        <w:t>010042045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52982">
        <w:rPr>
          <w:lang w:val="hr-HR"/>
        </w:rPr>
        <w:t>62518784072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72C8">
        <w:rPr>
          <w:lang w:val="hr-HR"/>
        </w:rPr>
        <w:t>4</w:t>
      </w:r>
      <w:r w:rsidR="00F52982">
        <w:rPr>
          <w:lang w:val="hr-HR"/>
        </w:rPr>
        <w:t>7</w:t>
      </w:r>
      <w:r w:rsidR="008C7CA9">
        <w:rPr>
          <w:lang w:val="hr-HR"/>
        </w:rPr>
        <w:t>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52982">
        <w:rPr>
          <w:lang w:val="hr-HR"/>
        </w:rPr>
        <w:t>712.313,69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F52982">
        <w:rPr>
          <w:lang w:val="hr-HR"/>
        </w:rPr>
        <w:t xml:space="preserve">Josip </w:t>
      </w:r>
      <w:proofErr w:type="spellStart"/>
      <w:r w:rsidR="00F52982">
        <w:rPr>
          <w:lang w:val="hr-HR"/>
        </w:rPr>
        <w:t>Oleksa</w:t>
      </w:r>
      <w:proofErr w:type="spellEnd"/>
      <w:r w:rsidR="00F52982">
        <w:rPr>
          <w:lang w:val="hr-HR"/>
        </w:rPr>
        <w:t xml:space="preserve">, iz </w:t>
      </w:r>
      <w:proofErr w:type="spellStart"/>
      <w:r w:rsidR="00F52982">
        <w:rPr>
          <w:lang w:val="hr-HR"/>
        </w:rPr>
        <w:t>Podgorja</w:t>
      </w:r>
      <w:proofErr w:type="spellEnd"/>
      <w:r w:rsidR="00F52982">
        <w:rPr>
          <w:lang w:val="hr-HR"/>
        </w:rPr>
        <w:t xml:space="preserve">, </w:t>
      </w:r>
      <w:proofErr w:type="spellStart"/>
      <w:r w:rsidR="00F52982">
        <w:rPr>
          <w:lang w:val="hr-HR"/>
        </w:rPr>
        <w:t>Podgorje</w:t>
      </w:r>
      <w:proofErr w:type="spellEnd"/>
      <w:r w:rsidR="00F52982">
        <w:rPr>
          <w:lang w:val="hr-HR"/>
        </w:rPr>
        <w:t xml:space="preserve"> 191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52982">
        <w:rPr>
          <w:lang w:val="hr-HR"/>
        </w:rPr>
        <w:t>60292723390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F72C8">
        <w:rPr>
          <w:lang w:val="hr-HR"/>
        </w:rPr>
        <w:t>15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F72C8">
        <w:rPr>
          <w:lang w:val="hr-HR"/>
        </w:rPr>
        <w:t>15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3D2" w:rsidR="00CC43D2">
      <w:r>
        <w:separator/>
      </w:r>
    </w:p>
  </w:endnote>
  <w:endnote w:id="0" w:type="continuationSeparator">
    <w:p w:rsidRDefault="00CC43D2" w:rsidR="00CC4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3D2" w:rsidR="00CC43D2">
      <w:r>
        <w:separator/>
      </w:r>
    </w:p>
  </w:footnote>
  <w:footnote w:id="0" w:type="continuationSeparator">
    <w:p w:rsidRDefault="00CC43D2" w:rsidR="00CC4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70D33"/>
    <w:rsid w:val="00184DF0"/>
    <w:rsid w:val="001B397D"/>
    <w:rsid w:val="00230CD2"/>
    <w:rsid w:val="0032457F"/>
    <w:rsid w:val="003E56D2"/>
    <w:rsid w:val="003F72C8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967FC"/>
    <w:rsid w:val="008A217A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3C1D"/>
    <w:rsid w:val="00B7583B"/>
    <w:rsid w:val="00B97F89"/>
    <w:rsid w:val="00BE2EE0"/>
    <w:rsid w:val="00C10334"/>
    <w:rsid w:val="00C435AB"/>
    <w:rsid w:val="00C57F8B"/>
    <w:rsid w:val="00CA6057"/>
    <w:rsid w:val="00CC43D2"/>
    <w:rsid w:val="00CD08D1"/>
    <w:rsid w:val="00CD6B0C"/>
    <w:rsid w:val="00CF6168"/>
    <w:rsid w:val="00D3236E"/>
    <w:rsid w:val="00D42EE3"/>
    <w:rsid w:val="00D46E25"/>
    <w:rsid w:val="00D81A66"/>
    <w:rsid w:val="00DC7979"/>
    <w:rsid w:val="00E97333"/>
    <w:rsid w:val="00EC2C0D"/>
    <w:rsid w:val="00F12ADC"/>
    <w:rsid w:val="00F178C7"/>
    <w:rsid w:val="00F52982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6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6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OLEKSA-ŠPED d.o.o. za međunarodno otpremništvo, trgovinu i usluge, Podgorje zastupanog po punomoćniku Josip Oleksa</izvorni_sadrzaj>
    <derivirana_varijabla naziv="DomainObject.Predmet.ProtustrankaFormated_1">  OLEKSA-ŠPED d.o.o. za međunarodno otpremništvo, trgovinu i usluge, Podgorje zastupanog po punomoćniku Josip Oleksa</derivirana_varijabla>
  </DomainObject.Predmet.ProtustrankaFormated>
  <DomainObject.Predmet.ProtustrankaFormatedOIB>
    <izvorni_sadrzaj>  OLEKSA-ŠPED d.o.o. za međunarodno otpremništvo, trgovinu i usluge, Podgorje, OIB 62518784072 zastupanog po punomoćniku Josip Oleksa</izvorni_sadrzaj>
    <derivirana_varijabla naziv="DomainObject.Predmet.ProtustrankaFormatedOIB_1">  OLEKSA-ŠPED d.o.o. za međunarodno otpremništvo, trgovinu i usluge, Podgorje, OIB 62518784072 zastupanog po punomoćniku Josip Oleksa</derivirana_varijabla>
  </DomainObject.Predmet.ProtustrankaFormatedOIB>
  <DomainObject.Predmet.ProtustrankaFormatedWithAdress>
    <izvorni_sadrzaj> OLEKSA-ŠPED d.o.o. za međunarodno otpremništvo, trgovinu i usluge, Podgorje, Podgorje 191, 33000 Podgorje zastupanog po punomoćniku Josip Oleksa</izvorni_sadrzaj>
    <derivirana_varijabla naziv="DomainObject.Predmet.ProtustrankaFormatedWithAdress_1"> OLEKSA-ŠPED d.o.o. za međunarodno otpremništvo, trgovinu i usluge, Podgorje, Podgorje 191, 33000 Podgorje zastupanog po punomoćniku Josip Oleksa</derivirana_varijabla>
  </DomainObject.Predmet.ProtustrankaFormatedWithAdress>
  <DomainObject.Predmet.ProtustrankaFormatedWithAdressOIB>
    <izvorni_sadrzaj> OLEKSA-ŠPED d.o.o. za međunarodno otpremništvo, trgovinu i usluge, Podgorje, OIB 62518784072, Podgorje 191, 33000 Podgorje zastupanog po punomoćniku Josip Oleksa</izvorni_sadrzaj>
    <derivirana_varijabla naziv="DomainObject.Predmet.ProtustrankaFormatedWithAdressOIB_1"> OLEKSA-ŠPED d.o.o. za međunarodno otpremništvo, trgovinu i usluge, Podgorje, OIB 62518784072, Podgorje 191, 33000 Podgorje zastupanog po punomoćniku Josip Oleksa</derivirana_varijabla>
  </DomainObject.Predmet.ProtustrankaFormatedWithAdressOIB>
  <DomainObject.Predmet.ProtustrankaWithAdress>
    <izvorni_sadrzaj>OLEKSA-ŠPED d.o.o. za međunarodno otpremništvo, trgovinu i usluge, Podgorje Podgorje 191, 33000 Podgorje</izvorni_sadrzaj>
    <derivirana_varijabla naziv="DomainObject.Predmet.ProtustrankaWithAdress_1">OLEKSA-ŠPED d.o.o. za međunarodno otpremništvo, trgovinu i usluge, Podgorje Podgorje 191, 33000 Podgorje</derivirana_varijabla>
  </DomainObject.Predmet.ProtustrankaWithAdress>
  <DomainObject.Predmet.ProtustrankaWithAdressOIB>
    <izvorni_sadrzaj>OLEKSA-ŠPED d.o.o. za međunarodno otpremništvo, trgovinu i usluge, Podgorje, OIB 62518784072, Podgorje 191, 33000 Podgorje</izvorni_sadrzaj>
    <derivirana_varijabla naziv="DomainObject.Predmet.ProtustrankaWithAdressOIB_1">OLEKSA-ŠPED d.o.o. za međunarodno otpremništvo, trgovinu i usluge, Podgorje, OIB 62518784072, Podgorje 191, 33000 Podgorje</derivirana_varijabla>
  </DomainObject.Predmet.ProtustrankaWithAdressOIB>
  <DomainObject.Predmet.ProtustrankaNazivFormated>
    <izvorni_sadrzaj>OLEKSA-ŠPED d.o.o. za međunarodno otpremništvo, trgovinu i usluge, Podgorje</izvorni_sadrzaj>
    <derivirana_varijabla naziv="DomainObject.Predmet.ProtustrankaNazivFormated_1">OLEKSA-ŠPED d.o.o. za međunarodno otpremništvo, trgovinu i usluge, Podgorje</derivirana_varijabla>
  </DomainObject.Predmet.ProtustrankaNazivFormated>
  <DomainObject.Predmet.ProtustrankaNazivFormatedOIB>
    <izvorni_sadrzaj>OLEKSA-ŠPED d.o.o. za međunarodno otpremništvo, trgovinu i usluge, Podgorje, OIB 62518784072</izvorni_sadrzaj>
    <derivirana_varijabla naziv="DomainObject.Predmet.ProtustrankaNazivFormatedOIB_1">OLEKSA-ŠPED d.o.o. za međunarodno otpremništvo, trgovinu i usluge, Podgorje, OIB 62518784072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OLEKSA-ŠPED d.o.o. za međunarodno otpremništvo, trgovinu i usluge, Podgorje zastupanog po punomoćniku Josip Oleksa</item>
    </izvorni_sadrzaj>
    <derivirana_varijabla naziv="DomainObject.Predmet.ProtuStrankaListFormated_1">
      <item>OLEKSA-ŠPED d.o.o. za međunarodno otpremništvo, trgovinu i usluge, Podgorje zastupanog po punomoćniku Josip Oleksa</item>
    </derivirana_varijabla>
  </DomainObject.Predmet.ProtuStrankaListFormated>
  <DomainObject.Predmet.ProtuStrankaListFormatedOIB>
    <izvorni_sadrzaj>
      <item>OLEKSA-ŠPED d.o.o. za međunarodno otpremništvo, trgovinu i usluge, Podgorje, OIB 62518784072 zastupanog po punomoćniku Josip Oleksa</item>
    </izvorni_sadrzaj>
    <derivirana_varijabla naziv="DomainObject.Predmet.ProtuStrankaListFormatedOIB_1">
      <item>OLEKSA-ŠPED d.o.o. za međunarodno otpremništvo, trgovinu i usluge, Podgorje, OIB 62518784072 zastupanog po punomoćniku Josip Oleksa</item>
    </derivirana_varijabla>
  </DomainObject.Predmet.ProtuStrankaListFormatedOIB>
  <DomainObject.Predmet.ProtuStrankaListFormatedWithAdress>
    <izvorni_sadrzaj>
      <item>OLEKSA-ŠPED d.o.o. za međunarodno otpremništvo, trgovinu i usluge, Podgorje, Podgorje 191, 33000 Podgorje zastupanog po punomoćniku Josip Oleksa</item>
    </izvorni_sadrzaj>
    <derivirana_varijabla naziv="DomainObject.Predmet.ProtuStrankaListFormatedWithAdress_1">
      <item>OLEKSA-ŠPED d.o.o. za međunarodno otpremništvo, trgovinu i usluge, Podgorje, Podgorje 191, 33000 Podgorje zastupanog po punomoćniku Josip Oleksa</item>
    </derivirana_varijabla>
  </DomainObject.Predmet.ProtuStrankaListFormatedWithAdress>
  <DomainObject.Predmet.ProtuStrankaListFormatedWithAdressOIB>
    <izvorni_sadrzaj>
      <item>OLEKSA-ŠPED d.o.o. za međunarodno otpremništvo, trgovinu i usluge, Podgorje, OIB 62518784072, Podgorje 191, 33000 Podgorje zastupanog po punomoćniku Josip Oleksa</item>
    </izvorni_sadrzaj>
    <derivirana_varijabla naziv="DomainObject.Predmet.ProtuStrankaListFormatedWithAdressOIB_1">
      <item>OLEKSA-ŠPED d.o.o. za međunarodno otpremništvo, trgovinu i usluge, Podgorje, OIB 62518784072, Podgorje 191, 33000 Podgorje zastupanog po punomoćniku Josip Oleksa</item>
    </derivirana_varijabla>
  </DomainObject.Predmet.ProtuStrankaListFormatedWithAdressOIB>
  <DomainObject.Predmet.ProtuStrankaListNazivFormated>
    <izvorni_sadrzaj>
      <item>OLEKSA-ŠPED d.o.o. za međunarodno otpremništvo, trgovinu i usluge, Podgorje</item>
    </izvorni_sadrzaj>
    <derivirana_varijabla naziv="DomainObject.Predmet.ProtuStrankaListNazivFormated_1">
      <item>OLEKSA-ŠPED d.o.o. za međunarodno otpremništvo, trgovinu i usluge, Podgorje</item>
    </derivirana_varijabla>
  </DomainObject.Predmet.ProtuStrankaListNazivFormated>
  <DomainObject.Predmet.ProtuStrankaListNazivFormatedOIB>
    <izvorni_sadrzaj>
      <item>OLEKSA-ŠPED d.o.o. za međunarodno otpremništvo, trgovinu i usluge, Podgorje, OIB 62518784072</item>
    </izvorni_sadrzaj>
    <derivirana_varijabla naziv="DomainObject.Predmet.ProtuStrankaListNazivFormatedOIB_1">
      <item>OLEKSA-ŠPED d.o.o. za međunarodno otpremništvo, trgovinu i usluge, Podgorje, OIB 62518784072</item>
    </derivirana_varijabla>
  </DomainObject.Predmet.ProtuStrankaListNazivFormatedOIB>
  <DomainObject.Predmet.OstaliListFormated>
    <izvorni_sadrzaj>
      <item>Josip Oleksa punomoćnik sudionika u postupku OLEKSA-ŠPED d.o.o. za međunarodno otpremništvo, trgovinu i usluge, Podgorje</item>
    </izvorni_sadrzaj>
    <derivirana_varijabla naziv="DomainObject.Predmet.OstaliListFormated_1">
      <item>Josip Oleksa punomoćnik sudionika u postupku OLEKSA-ŠPED d.o.o. za međunarodno otpremništvo, trgovinu i usluge, Podgorje</item>
    </derivirana_varijabla>
  </DomainObject.Predmet.OstaliListFormated>
  <DomainObject.Predmet.OstaliListFormatedOIB>
    <izvorni_sadrzaj>
      <item>Josip Oleksa, OIB 60292723390 punomoćnik sudionika u postupku OLEKSA-ŠPED d.o.o. za međunarodno otpremništvo, trgovinu i usluge, Podgorje</item>
    </izvorni_sadrzaj>
    <derivirana_varijabla naziv="DomainObject.Predmet.OstaliListFormatedOIB_1">
      <item>Josip Oleksa, OIB 60292723390 punomoćnik sudionika u postupku OLEKSA-ŠPED d.o.o. za međunarodno otpremništvo, trgovinu i usluge, Podgorje</item>
    </derivirana_varijabla>
  </DomainObject.Predmet.OstaliListFormatedOIB>
  <DomainObject.Predmet.OstaliListFormatedWithAdress>
    <izvorni_sadrzaj>
      <item>Josip Oleksa, Podgorje 191, 33000 Podgorje punomoćnik sudionika u postupku OLEKSA-ŠPED d.o.o. za međunarodno otpremništvo, trgovinu i usluge, Podgorje</item>
    </izvorni_sadrzaj>
    <derivirana_varijabla naziv="DomainObject.Predmet.OstaliListFormatedWithAdress_1">
      <item>Josip Oleksa, Podgorje 191, 33000 Podgorje punomoćnik sudionika u postupku OLEKSA-ŠPED d.o.o. za međunarodno otpremništvo, trgovinu i usluge, Podgorje</item>
    </derivirana_varijabla>
  </DomainObject.Predmet.OstaliListFormatedWithAdress>
  <DomainObject.Predmet.OstaliListFormatedWithAdressOIB>
    <izvorni_sadrzaj>
      <item>Josip Oleksa, OIB 60292723390, Podgorje 191, 33000 Podgorje punomoćnik sudionika u postupku OLEKSA-ŠPED d.o.o. za međunarodno otpremništvo, trgovinu i usluge, Podgorje</item>
    </izvorni_sadrzaj>
    <derivirana_varijabla naziv="DomainObject.Predmet.OstaliListFormatedWithAdressOIB_1">
      <item>Josip Oleksa, OIB 60292723390, Podgorje 191, 33000 Podgorje punomoćnik sudionika u postupku OLEKSA-ŠPED d.o.o. za međunarodno otpremništvo, trgovinu i usluge, Podgorje</item>
    </derivirana_varijabla>
  </DomainObject.Predmet.OstaliListFormatedWithAdressOIB>
  <DomainObject.Predmet.OstaliListNazivFormated>
    <izvorni_sadrzaj>
      <item>Josip Oleksa</item>
    </izvorni_sadrzaj>
    <derivirana_varijabla naziv="DomainObject.Predmet.OstaliListNazivFormated_1">
      <item>Josip Oleksa</item>
    </derivirana_varijabla>
  </DomainObject.Predmet.OstaliListNazivFormated>
  <DomainObject.Predmet.OstaliListNazivFormatedOIB>
    <izvorni_sadrzaj>
      <item>Josip Oleksa, OIB 60292723390</item>
    </izvorni_sadrzaj>
    <derivirana_varijabla naziv="DomainObject.Predmet.OstaliListNazivFormatedOIB_1">
      <item>Josip Oleksa, OIB 60292723390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OLEKSA-ŠPED d.o.o. za međunarodno otpremništvo, trgovinu i usluge, Podgorje</izvorni_sadrzaj>
    <derivirana_varijabla naziv="DomainObject.Predmet.ProtustrankaIDrugi_1">OLEKSA-ŠPED d.o.o. za međunarodno otpremništvo, trgovinu i usluge, Podgorje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OLEKSA-ŠPED d.o.o. za međunarodno otpremništvo, trgovinu i usluge, Podgorje, OIB 62518784072, Podgorje 191, 33000 Podgorje</izvorni_sadrzaj>
    <derivirana_varijabla naziv="DomainObject.Predmet.ProtustrankaIDrugiAdressOIB_1">OLEKSA-ŠPED d.o.o. za međunarodno otpremništvo, trgovinu i usluge, Podgorje, OIB 62518784072, Podgorje 191, 33000 Podgorje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OLEKSA-ŠPED d.o.o. za međunarodno otpremništvo, trgovinu i usluge, Podgorje</item>
      <item>Josip Oleksa</item>
    </izvorni_sadrzaj>
    <derivirana_varijabla naziv="DomainObject.Predmet.SudioniciListNaziv_1">
      <item>FINA, RC ZAGREB, Podružnica Bjelovar</item>
      <item>OLEKSA-ŠPED d.o.o. za međunarodno otpremništvo, trgovinu i usluge, Podgorje</item>
      <item>Josip Oleksa</item>
    </derivirana_varijabla>
  </DomainObject.Predmet.SudioniciListNaziv>
  <DomainObject.Predmet.SudioniciListAdressOIB>
    <izvorni_sadrzaj>
      <item>FINA, RC ZAGREB, Podružnica Bjelovar, OIB 85821130368, F. Supila 4,43000 Bjelovar</item>
      <item>OLEKSA-ŠPED d.o.o. za međunarodno otpremništvo, trgovinu i usluge, Podgorje, OIB 62518784072, Podgorje 191,33000 Podgorje</item>
      <item>Josip Oleksa, OIB 60292723390, Podgorje 191,33000 Podgorje</item>
    </izvorni_sadrzaj>
    <derivirana_varijabla naziv="DomainObject.Predmet.SudioniciListAdressOIB_1">
      <item>FINA, RC ZAGREB, Podružnica Bjelovar, OIB 85821130368, F. Supila 4,43000 Bjelovar</item>
      <item>OLEKSA-ŠPED d.o.o. za međunarodno otpremništvo, trgovinu i usluge, Podgorje, OIB 62518784072, Podgorje 191,33000 Podgorje</item>
      <item>Josip Oleksa, OIB 60292723390, Podgorje 191,33000 Podgorje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62518784072</item>
      <item>, OIB 60292723390</item>
    </izvorni_sadrzaj>
    <derivirana_varijabla naziv="DomainObject.Predmet.SudioniciListNazivOIB_1">
      <item>, OIB 85821130368</item>
      <item>, OIB 62518784072</item>
      <item>, OIB 60292723390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B4F2E-165B-4F23-9936-0A9722BEA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1736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2015-12-15T06:47:00Z</dcterms:created>
  <dc:creator>ssabljic</dc:creator>
  <cp:lastModifiedBy>Miroslav Lovreković</cp:lastModifiedBy>
  <cp:lastPrinted>2015-12-14T13:49:00Z</cp:lastPrinted>
  <dcterms:modified xmlns:xsi="http://www.w3.org/2001/XMLSchema-instance" xsi:type="dcterms:W3CDTF">2015-12-15T06:49:00Z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