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18ad" w14:paraId="dea18ad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50F38">
        <w:t>8270</w:t>
      </w:r>
      <w:r w:rsidR="00471539">
        <w:t>/15</w:t>
      </w:r>
      <w:r w:rsidR="009006F8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B63D1E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9841D4" w:rsidRPr="009841D4">
        <w:t>MILLIES MILIES d.o.o.</w:t>
      </w:r>
      <w:r w:rsidR="00DD101C">
        <w:t>,</w:t>
      </w:r>
      <w:r w:rsidR="007A7999" w:rsidRPr="007A7999">
        <w:t xml:space="preserve"> </w:t>
      </w:r>
      <w:r w:rsidR="009841D4" w:rsidRPr="009841D4">
        <w:t>Hrgovići 103</w:t>
      </w:r>
      <w:r w:rsidR="003A5F54" w:rsidRPr="007A7999">
        <w:t>,</w:t>
      </w:r>
      <w:r w:rsidR="00DF6859" w:rsidRPr="007A7999">
        <w:t xml:space="preserve"> </w:t>
      </w:r>
      <w:r w:rsidR="009841D4" w:rsidRPr="009841D4">
        <w:t>Zagreb</w:t>
      </w:r>
      <w:r w:rsidR="00DF6859" w:rsidRPr="007A7999">
        <w:t>,</w:t>
      </w:r>
      <w:r w:rsidR="003A5F54" w:rsidRPr="007A7999">
        <w:t xml:space="preserve"> OIB: </w:t>
      </w:r>
      <w:r w:rsidR="009841D4" w:rsidRPr="009841D4">
        <w:t>69643667431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580784">
        <w:t>9.402,78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C2459"/>
    <w:rsid w:val="008D134A"/>
    <w:rsid w:val="008F43D2"/>
    <w:rsid w:val="009006F8"/>
    <w:rsid w:val="00920CA0"/>
    <w:rsid w:val="00927021"/>
    <w:rsid w:val="009419D8"/>
    <w:rsid w:val="009546AF"/>
    <w:rsid w:val="0095694F"/>
    <w:rsid w:val="00960731"/>
    <w:rsid w:val="00971EEF"/>
    <w:rsid w:val="009841D4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50F38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5445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6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6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8270</izvorni_sadrzaj>
    <derivirana_varijabla naziv="DomainObject.Predmet.Broj_1">8270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St-8270/2015</izvorni_sadrzaj>
    <derivirana_varijabla naziv="DomainObject.Predmet.OznakaBroj_1">St-8270/2015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MILLIES MILIES d.o.o.</izvorni_sadrzaj>
    <derivirana_varijabla naziv="DomainObject.Predmet.ProtustrankaFormated_1">  MILLIES MILIES d.o.o.</derivirana_varijabla>
  </DomainObject.Predmet.ProtustrankaFormated>
  <DomainObject.Predmet.ProtustrankaFormatedOIB>
    <izvorni_sadrzaj>  MILLIES MILIES d.o.o., OIB 69643667431</izvorni_sadrzaj>
    <derivirana_varijabla naziv="DomainObject.Predmet.ProtustrankaFormatedOIB_1">  MILLIES MILIES d.o.o., OIB 69643667431</derivirana_varijabla>
  </DomainObject.Predmet.ProtustrankaFormatedOIB>
  <DomainObject.Predmet.ProtustrankaFormatedWithAdress>
    <izvorni_sadrzaj> MILLIES MILIES d.o.o., Hrgovići 103, 10000 Zagreb</izvorni_sadrzaj>
    <derivirana_varijabla naziv="DomainObject.Predmet.ProtustrankaFormatedWithAdress_1"> MILLIES MILIES d.o.o., Hrgovići 103, 10000 Zagreb</derivirana_varijabla>
  </DomainObject.Predmet.ProtustrankaFormatedWithAdress>
  <DomainObject.Predmet.ProtustrankaFormatedWithAdressOIB>
    <izvorni_sadrzaj> MILLIES MILIES d.o.o., OIB 69643667431, Hrgovići 103, 10000 Zagreb</izvorni_sadrzaj>
    <derivirana_varijabla naziv="DomainObject.Predmet.ProtustrankaFormatedWithAdressOIB_1"> MILLIES MILIES d.o.o., OIB 69643667431, Hrgovići 103, 10000 Zagreb</derivirana_varijabla>
  </DomainObject.Predmet.ProtustrankaFormatedWithAdressOIB>
  <DomainObject.Predmet.ProtustrankaWithAdress>
    <izvorni_sadrzaj>MILLIES MILIES d.o.o. Hrgovići 103, 10000 Zagreb</izvorni_sadrzaj>
    <derivirana_varijabla naziv="DomainObject.Predmet.ProtustrankaWithAdress_1">MILLIES MILIES d.o.o. Hrgovići 103, 10000 Zagreb</derivirana_varijabla>
  </DomainObject.Predmet.ProtustrankaWithAdress>
  <DomainObject.Predmet.ProtustrankaWithAdressOIB>
    <izvorni_sadrzaj>MILLIES MILIES d.o.o., OIB 69643667431, Hrgovići 103, 10000 Zagreb</izvorni_sadrzaj>
    <derivirana_varijabla naziv="DomainObject.Predmet.ProtustrankaWithAdressOIB_1">MILLIES MILIES d.o.o., OIB 69643667431, Hrgovići 103, 10000 Zagreb</derivirana_varijabla>
  </DomainObject.Predmet.ProtustrankaWithAdressOIB>
  <DomainObject.Predmet.ProtustrankaNazivFormated>
    <izvorni_sadrzaj>MILLIES MILIES d.o.o.</izvorni_sadrzaj>
    <derivirana_varijabla naziv="DomainObject.Predmet.ProtustrankaNazivFormated_1">MILLIES MILIES d.o.o.</derivirana_varijabla>
  </DomainObject.Predmet.ProtustrankaNazivFormated>
  <DomainObject.Predmet.ProtustrankaNazivFormatedOIB>
    <izvorni_sadrzaj>MILLIES MILIES d.o.o., OIB 69643667431</izvorni_sadrzaj>
    <derivirana_varijabla naziv="DomainObject.Predmet.ProtustrankaNazivFormatedOIB_1">MILLIES MILIES d.o.o., OIB 69643667431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MILLIES MILIES d.o.o.</item>
    </izvorni_sadrzaj>
    <derivirana_varijabla naziv="DomainObject.Predmet.ProtuStrankaListFormated_1">
      <item>MILLIES MILIES d.o.o.</item>
    </derivirana_varijabla>
  </DomainObject.Predmet.ProtuStrankaListFormated>
  <DomainObject.Predmet.ProtuStrankaListFormatedOIB>
    <izvorni_sadrzaj>
      <item>MILLIES MILIES d.o.o., OIB 69643667431</item>
    </izvorni_sadrzaj>
    <derivirana_varijabla naziv="DomainObject.Predmet.ProtuStrankaListFormatedOIB_1">
      <item>MILLIES MILIES d.o.o., OIB 69643667431</item>
    </derivirana_varijabla>
  </DomainObject.Predmet.ProtuStrankaListFormatedOIB>
  <DomainObject.Predmet.ProtuStrankaListFormatedWithAdress>
    <izvorni_sadrzaj>
      <item>MILLIES MILIES d.o.o., Hrgovići 103, 10000 Zagreb</item>
    </izvorni_sadrzaj>
    <derivirana_varijabla naziv="DomainObject.Predmet.ProtuStrankaListFormatedWithAdress_1">
      <item>MILLIES MILIES d.o.o., Hrgovići 103, 10000 Zagreb</item>
    </derivirana_varijabla>
  </DomainObject.Predmet.ProtuStrankaListFormatedWithAdress>
  <DomainObject.Predmet.ProtuStrankaListFormatedWithAdressOIB>
    <izvorni_sadrzaj>
      <item>MILLIES MILIES d.o.o., OIB 69643667431, Hrgovići 103, 10000 Zagreb</item>
    </izvorni_sadrzaj>
    <derivirana_varijabla naziv="DomainObject.Predmet.ProtuStrankaListFormatedWithAdressOIB_1">
      <item>MILLIES MILIES d.o.o., OIB 69643667431, Hrgovići 103, 10000 Zagreb</item>
    </derivirana_varijabla>
  </DomainObject.Predmet.ProtuStrankaListFormatedWithAdressOIB>
  <DomainObject.Predmet.ProtuStrankaListNazivFormated>
    <izvorni_sadrzaj>
      <item>MILLIES MILIES d.o.o.</item>
    </izvorni_sadrzaj>
    <derivirana_varijabla naziv="DomainObject.Predmet.ProtuStrankaListNazivFormated_1">
      <item>MILLIES MILIES d.o.o.</item>
    </derivirana_varijabla>
  </DomainObject.Predmet.ProtuStrankaListNazivFormated>
  <DomainObject.Predmet.ProtuStrankaListNazivFormatedOIB>
    <izvorni_sadrzaj>
      <item>MILLIES MILIES d.o.o., OIB 69643667431</item>
    </izvorni_sadrzaj>
    <derivirana_varijabla naziv="DomainObject.Predmet.ProtuStrankaListNazivFormatedOIB_1">
      <item>MILLIES MILIES d.o.o., OIB 69643667431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MILLIES MILIES d.o.o.</izvorni_sadrzaj>
    <derivirana_varijabla naziv="DomainObject.Predmet.ProtustrankaIDrugi_1">MILLIES MILIES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MILLIES MILIES d.o.o., OIB 69643667431, Hrgovići 103, 10000 Zagreb</izvorni_sadrzaj>
    <derivirana_varijabla naziv="DomainObject.Predmet.ProtustrankaIDrugiAdressOIB_1">MILLIES MILIES d.o.o., OIB 69643667431, Hrgovići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MILLIES MILIES d.o.o.</item>
      <item>FINA Regionalni centar Zagreb</item>
    </izvorni_sadrzaj>
    <derivirana_varijabla naziv="DomainObject.Predmet.SudioniciListNaziv_1">
      <item>MILLIES MILIES d.o.o.</item>
      <item>FINA Regionalni centar Zagreb</item>
    </derivirana_varijabla>
  </DomainObject.Predmet.SudioniciListNaziv>
  <DomainObject.Predmet.SudioniciListAdressOIB>
    <izvorni_sadrzaj>
      <item>MILLIES MILIES d.o.o., OIB 69643667431, Hrgovići 103,10000 Zagreb</item>
      <item>FINA Regionalni centar Zagreb, OIB 85821130368, Trg svibanjskih žrtava 1995. 1,10000 Zagreb</item>
    </izvorni_sadrzaj>
    <derivirana_varijabla naziv="DomainObject.Predmet.SudioniciListAdressOIB_1">
      <item>MILLIES MILIES d.o.o., OIB 69643667431, Hrgovići 103,10000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69643667431</item>
      <item>, OIB 85821130368</item>
    </izvorni_sadrzaj>
    <derivirana_varijabla naziv="DomainObject.Predmet.SudioniciListNazivOIB_1">
      <item>, OIB 69643667431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89906-5A7A-478F-B926-99F558093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2016-02-23T12:30:00Z</dcterms:created>
  <dc:creator>ilukac</dc:creator>
  <cp:lastModifiedBy>Tanja Štraubert</cp:lastModifiedBy>
  <cp:lastPrinted>2016-02-24T10:00:00Z</cp:lastPrinted>
  <dcterms:modified xmlns:xsi="http://www.w3.org/2001/XMLSchema-instance" xsi:type="dcterms:W3CDTF">2016-02-24T10:00:00Z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