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bdccc" w14:paraId="e1bdccc" w:rsidRDefault="00A26F3B" w:rsidP="004B741D" w:rsidR="004B741D">
      <w:pPr>
        <w:jc w:val="right"/>
        <w15:collapsed w:val="false"/>
      </w:pPr>
      <w:bookmarkStart w:name="_GoBack" w:id="0"/>
      <w:bookmarkEnd w:id="0"/>
      <w:r>
        <w:t>13 St-</w:t>
      </w:r>
      <w:r w:rsidR="00514A33">
        <w:t>870</w:t>
      </w:r>
      <w:r>
        <w:t>/</w:t>
      </w:r>
      <w:r w:rsidR="003B12C2">
        <w:t>16</w:t>
      </w:r>
      <w:r>
        <w:t>-</w:t>
      </w:r>
      <w:r w:rsidR="00D34AB1">
        <w:t>8</w:t>
      </w:r>
    </w:p>
    <w:p w:rsidRDefault="005C6A7D" w:rsidP="005C6A7D" w:rsidR="005C6A7D">
      <w:r>
        <w:rPr>
          <w:rStyle w:val="Naglaeno"/>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5A2B23" w:rsidRPr="005A2B23">
        <w:t xml:space="preserve"> </w:t>
      </w:r>
      <w:r w:rsidR="00514A33" w:rsidRPr="00514A33">
        <w:t>DRAVA d.d. za proizvodnju, trgovinu i usluge, Osijek, S. Radića 15, MBS: 030010175, OIB: 75091025739</w:t>
      </w:r>
      <w:r w:rsidR="004E6A2B" w:rsidRPr="004E6A2B">
        <w:t>,</w:t>
      </w:r>
      <w:r>
        <w:t xml:space="preserve"> dana </w:t>
      </w:r>
      <w:r w:rsidR="00BC5925">
        <w:t>15</w:t>
      </w:r>
      <w:r>
        <w:t xml:space="preserve">. </w:t>
      </w:r>
      <w:r w:rsidR="005A2B23">
        <w:t>studenog</w:t>
      </w:r>
      <w:r>
        <w:t xml:space="preserve"> 2016.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514A33"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514A33" w:rsidRPr="00514A33">
        <w:t>DRAVA d.d. za proizvodnju, trgovinu i usluge, Osijek, S. Radića 15, MBS: 030010175, OIB: 75091025739</w:t>
      </w:r>
      <w:r w:rsidR="006606AB">
        <w:t>.</w:t>
      </w:r>
      <w:r w:rsidR="001B0601">
        <w:t xml:space="preserve"> </w:t>
      </w:r>
    </w:p>
    <w:p w:rsidRDefault="004B741D" w:rsidP="00965D46" w:rsidR="004B741D">
      <w:pPr>
        <w:pStyle w:val="Tijeloteksta"/>
        <w:numPr>
          <w:ilvl w:val="0"/>
          <w:numId w:val="1"/>
        </w:numPr>
      </w:pPr>
      <w:r>
        <w:t>U ovom postupku imenuje se privremeni</w:t>
      </w:r>
      <w:r w:rsidR="00857D02">
        <w:t xml:space="preserve"> stečajni upravitelj u osobi</w:t>
      </w:r>
      <w:r w:rsidR="006F202F">
        <w:t xml:space="preserve"> </w:t>
      </w:r>
      <w:proofErr w:type="spellStart"/>
      <w:r w:rsidR="000F0356">
        <w:t>Julka</w:t>
      </w:r>
      <w:proofErr w:type="spellEnd"/>
      <w:r w:rsidR="000F0356">
        <w:t xml:space="preserve"> Bandić, Ilirska ulica br. 11, Osijek, </w:t>
      </w:r>
      <w:r w:rsidR="000F0356">
        <w:rPr>
          <w:bCs/>
        </w:rPr>
        <w:t>OIB 04946287686</w:t>
      </w:r>
      <w:r w:rsidR="000F0356">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514A33" w:rsidP="00F24386" w:rsidR="00B830D8">
      <w:pPr>
        <w:pStyle w:val="Tijeloteksta"/>
        <w:ind w:left="360"/>
        <w:jc w:val="center"/>
      </w:pPr>
      <w:r>
        <w:t>15</w:t>
      </w:r>
      <w:r w:rsidR="00F24386">
        <w:t xml:space="preserve">. </w:t>
      </w:r>
      <w:r w:rsidR="005A2B23">
        <w:t>prosinca</w:t>
      </w:r>
      <w:r w:rsidR="00654243">
        <w:t xml:space="preserve"> 2016. godine s početkom u</w:t>
      </w:r>
      <w:r w:rsidR="006606AB">
        <w:t xml:space="preserve"> </w:t>
      </w:r>
      <w:r>
        <w:t>10</w:t>
      </w:r>
      <w:r w:rsidR="003B1274">
        <w:t>,30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w:t>
      </w:r>
      <w:r w:rsidR="00F24386">
        <w:t>Podružnica Osijek</w:t>
      </w:r>
      <w:r w:rsidR="00AD486B">
        <w:t xml:space="preserve">, </w:t>
      </w:r>
    </w:p>
    <w:p w:rsidRDefault="00AD486B" w:rsidP="00514A33" w:rsidR="00B830D8">
      <w:pPr>
        <w:pStyle w:val="Tijeloteksta"/>
        <w:numPr>
          <w:ilvl w:val="0"/>
          <w:numId w:val="7"/>
        </w:numPr>
      </w:pPr>
      <w:r>
        <w:t xml:space="preserve">zastupnik po zakonu dužnika </w:t>
      </w:r>
      <w:r w:rsidR="00514A33" w:rsidRPr="00514A33">
        <w:t xml:space="preserve">Snježana Alerić, Osijek, Ul. Š. </w:t>
      </w:r>
      <w:proofErr w:type="spellStart"/>
      <w:r w:rsidR="00514A33" w:rsidRPr="00514A33">
        <w:t>Petofia</w:t>
      </w:r>
      <w:proofErr w:type="spellEnd"/>
      <w:r w:rsidR="00514A33" w:rsidRPr="00514A33">
        <w:t xml:space="preserve"> 206d, OIB: 11184860259, </w:t>
      </w:r>
      <w:r w:rsidR="003B1274">
        <w:t xml:space="preserve"> </w:t>
      </w:r>
      <w:r w:rsidR="00167A69" w:rsidRPr="00167A69">
        <w:t xml:space="preserve"> </w:t>
      </w:r>
      <w:r w:rsidR="001B0601">
        <w:t xml:space="preserve"> </w:t>
      </w:r>
      <w:r w:rsidR="007028A7">
        <w:t xml:space="preserve"> </w:t>
      </w:r>
      <w:r w:rsidR="006606AB">
        <w:t xml:space="preserve">       </w:t>
      </w:r>
      <w:r>
        <w:t xml:space="preserve">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D34AB1">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lastRenderedPageBreak/>
        <w:t>2</w:t>
      </w:r>
    </w:p>
    <w:p w:rsidRDefault="004E6A2B" w:rsidP="004E6A2B" w:rsidR="004E6A2B">
      <w:pPr>
        <w:jc w:val="right"/>
      </w:pPr>
      <w:r>
        <w:t>13 St-</w:t>
      </w:r>
      <w:r w:rsidR="00514A33">
        <w:t>870</w:t>
      </w:r>
      <w:r>
        <w:t>/16-</w:t>
      </w:r>
      <w:r w:rsidR="00D34AB1">
        <w:t>8</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514A33" w:rsidR="00AD486B">
      <w:pPr>
        <w:pStyle w:val="Tijeloteksta"/>
        <w:numPr>
          <w:ilvl w:val="0"/>
          <w:numId w:val="1"/>
        </w:numPr>
      </w:pPr>
      <w:r>
        <w:t>Naređuje se za</w:t>
      </w:r>
      <w:r w:rsidR="00423DEC">
        <w:t>stupniku po zakonu dužn</w:t>
      </w:r>
      <w:r w:rsidR="00654243">
        <w:t xml:space="preserve">ika </w:t>
      </w:r>
      <w:r w:rsidR="00514A33" w:rsidRPr="00514A33">
        <w:t>Snježan</w:t>
      </w:r>
      <w:r w:rsidR="00514A33">
        <w:t>i</w:t>
      </w:r>
      <w:r w:rsidR="00514A33" w:rsidRPr="00514A33">
        <w:t xml:space="preserve"> Alerić, Osijek, Ul. Š. </w:t>
      </w:r>
      <w:proofErr w:type="spellStart"/>
      <w:r w:rsidR="00514A33" w:rsidRPr="00514A33">
        <w:t>Petofia</w:t>
      </w:r>
      <w:proofErr w:type="spellEnd"/>
      <w:r w:rsidR="00514A33" w:rsidRPr="00514A33">
        <w:t xml:space="preserve"> 206d, OIB: 11184860259,</w:t>
      </w:r>
      <w:r w:rsidR="00167A69" w:rsidRPr="00167A69">
        <w:t xml:space="preserve">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514A33">
        <w:rPr>
          <w:bCs/>
        </w:rPr>
        <w:t>11</w:t>
      </w:r>
      <w:r>
        <w:rPr>
          <w:bCs/>
        </w:rPr>
        <w:t xml:space="preserve">. </w:t>
      </w:r>
      <w:r w:rsidR="00D34AB1">
        <w:rPr>
          <w:bCs/>
        </w:rPr>
        <w:t>travnja</w:t>
      </w:r>
      <w:r>
        <w:rPr>
          <w:bCs/>
        </w:rPr>
        <w:t xml:space="preserve"> 201</w:t>
      </w:r>
      <w:r w:rsidR="003B12C2">
        <w:rPr>
          <w:bCs/>
        </w:rPr>
        <w:t>6</w:t>
      </w:r>
      <w:r>
        <w:rPr>
          <w:bCs/>
        </w:rPr>
        <w:t xml:space="preserve">. podnijela ovom sudu prijedlog za pokretanje stečajnog postupka nad dužnikom </w:t>
      </w:r>
      <w:r w:rsidR="00514A33" w:rsidRPr="00514A33">
        <w:t>DRAVA d.d. za proizvodnju, trgovinu i usluge, Osijek, S. Radića 15, MBS: 030010175, OIB: 75091025739</w:t>
      </w:r>
      <w:r w:rsidR="004E6A2B" w:rsidRPr="004E6A2B">
        <w:t>,</w:t>
      </w:r>
      <w:r>
        <w:t xml:space="preserve"> temeljem odredbe članka 110. stav 1. Stečajnog zakona (Narodne novine 71/15) .</w:t>
      </w:r>
    </w:p>
    <w:p w:rsidRDefault="006606AB" w:rsidP="006606AB" w:rsidR="006606AB">
      <w:pPr>
        <w:pStyle w:val="Tijeloteksta"/>
      </w:pPr>
    </w:p>
    <w:p w:rsidRDefault="006606AB" w:rsidP="006606AB" w:rsidR="005A2B23">
      <w:pPr>
        <w:pStyle w:val="Tijeloteksta"/>
      </w:pPr>
      <w:r>
        <w:tab/>
        <w:t xml:space="preserve">U prijedlogu navodi da na dan </w:t>
      </w:r>
      <w:r w:rsidR="00A96759">
        <w:t>01</w:t>
      </w:r>
      <w:r>
        <w:t xml:space="preserve">. </w:t>
      </w:r>
      <w:r w:rsidR="00A96759">
        <w:t xml:space="preserve">rujna </w:t>
      </w:r>
      <w:r>
        <w:t xml:space="preserve"> 201</w:t>
      </w:r>
      <w:r w:rsidR="00A96759">
        <w:t>5</w:t>
      </w:r>
      <w:r>
        <w:t xml:space="preserve">. dužnik u Očevidniku redoslijeda osnova za plaćanje ima evidentirane neizvršene osnove za plaćanje u ukupnom iznosu od </w:t>
      </w:r>
      <w:r w:rsidR="00514A33">
        <w:t>4.713.819,47</w:t>
      </w:r>
      <w:r w:rsidR="00001B23">
        <w:t xml:space="preserve"> kn</w:t>
      </w:r>
      <w:r>
        <w:t xml:space="preserve"> u koji iznos je uračunata i kamata i naknada FINE za provedbe ovrhe na novčanim sredstvima dužnika. Nadalje navodi da dužnik ima </w:t>
      </w:r>
      <w:r w:rsidR="00A96759">
        <w:t>jednog</w:t>
      </w:r>
      <w:r>
        <w:t xml:space="preserve"> zaposlen</w:t>
      </w:r>
      <w:r w:rsidR="00A96759">
        <w:t>og</w:t>
      </w:r>
      <w:r>
        <w:t xml:space="preserve"> radnika</w:t>
      </w:r>
      <w:r w:rsidR="005A2B23">
        <w:t>.</w:t>
      </w:r>
    </w:p>
    <w:p w:rsidRDefault="005A2B23" w:rsidP="006606AB" w:rsidR="005A2B23">
      <w:pPr>
        <w:pStyle w:val="Tijeloteksta"/>
      </w:pPr>
    </w:p>
    <w:p w:rsidRDefault="00D34AB1" w:rsidP="005A2B23" w:rsidR="003B1274">
      <w:pPr>
        <w:pStyle w:val="Tijeloteksta"/>
        <w:ind w:firstLine="708"/>
      </w:pPr>
      <w:r>
        <w:t xml:space="preserve">Dostavlja popis računa i oročenih novčanih sredstava dužnika na dan </w:t>
      </w:r>
      <w:r w:rsidR="00514A33">
        <w:t>11</w:t>
      </w:r>
      <w:r>
        <w:t xml:space="preserve">. travnja 2016., te navodi da na temelju članka 112. stav 5. Stečajnog zakona dužnik na dan </w:t>
      </w:r>
      <w:r w:rsidR="00514A33">
        <w:t>19</w:t>
      </w:r>
      <w:r>
        <w:t>. travnja 2016. na ime predujma za namirenje troškova stečajnog postupka ima zaplijenjena novčana sredstva u iznosu od 0 kn</w:t>
      </w:r>
      <w:r w:rsidR="005A2B23">
        <w:t>.</w:t>
      </w:r>
    </w:p>
    <w:p w:rsidRDefault="003B1274" w:rsidP="006606AB" w:rsidR="003B1274">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F24386" w:rsidP="00E3683E" w:rsidR="00F24386">
      <w:pPr>
        <w:pStyle w:val="Tijeloteksta"/>
        <w:jc w:val="center"/>
        <w:rPr>
          <w:bCs/>
        </w:rPr>
      </w:pPr>
    </w:p>
    <w:p w:rsidRDefault="00F24386" w:rsidP="00E3683E" w:rsidR="00F24386">
      <w:pPr>
        <w:pStyle w:val="Tijeloteksta"/>
        <w:jc w:val="center"/>
        <w:rPr>
          <w:bCs/>
        </w:rPr>
      </w:pPr>
    </w:p>
    <w:p w:rsidRDefault="004E6A2B" w:rsidP="00E3683E" w:rsidR="004E6A2B">
      <w:pPr>
        <w:pStyle w:val="Tijeloteksta"/>
        <w:jc w:val="center"/>
        <w:rPr>
          <w:bCs/>
        </w:rPr>
      </w:pPr>
    </w:p>
    <w:p w:rsidRDefault="00F24386" w:rsidP="00E3683E" w:rsidR="00F24386">
      <w:pPr>
        <w:pStyle w:val="Tijeloteksta"/>
        <w:jc w:val="center"/>
        <w:rPr>
          <w:bCs/>
        </w:rPr>
      </w:pPr>
    </w:p>
    <w:p w:rsidRDefault="00E3683E" w:rsidP="00E3683E" w:rsidR="00E3683E">
      <w:pPr>
        <w:pStyle w:val="Tijeloteksta"/>
        <w:jc w:val="center"/>
        <w:rPr>
          <w:bCs/>
        </w:rPr>
      </w:pPr>
      <w:r>
        <w:rPr>
          <w:bCs/>
        </w:rPr>
        <w:t>3</w:t>
      </w:r>
    </w:p>
    <w:p w:rsidRDefault="004E6A2B" w:rsidP="004E6A2B" w:rsidR="004E6A2B">
      <w:pPr>
        <w:jc w:val="right"/>
      </w:pPr>
      <w:r>
        <w:t>13 St-</w:t>
      </w:r>
      <w:r w:rsidR="00514A33">
        <w:t>870</w:t>
      </w:r>
      <w:r>
        <w:t>/16-</w:t>
      </w:r>
      <w:r w:rsidR="00D34AB1">
        <w:t>8</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proofErr w:type="spellStart"/>
      <w:r w:rsidR="000F0356">
        <w:t>Julka</w:t>
      </w:r>
      <w:proofErr w:type="spellEnd"/>
      <w:r w:rsidR="000F0356">
        <w:t xml:space="preserve"> Bandić</w:t>
      </w:r>
      <w:r w:rsidR="00167A69">
        <w:t xml:space="preserve"> iz Osijeka</w:t>
      </w:r>
      <w:r>
        <w:rPr>
          <w:bCs/>
        </w:rPr>
        <w:t>, ovlašten</w:t>
      </w:r>
      <w:r w:rsidR="000F0356">
        <w:rPr>
          <w:bCs/>
        </w:rPr>
        <w:t>a</w:t>
      </w:r>
      <w:r>
        <w:rPr>
          <w:bCs/>
        </w:rPr>
        <w:t xml:space="preserve">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D34AB1">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BC5925">
        <w:t>15</w:t>
      </w:r>
      <w:r w:rsidR="0005238F">
        <w:t>.</w:t>
      </w:r>
      <w:r w:rsidR="00110BAC">
        <w:t xml:space="preserve"> </w:t>
      </w:r>
      <w:r w:rsidR="005A2B23">
        <w:t>studenog</w:t>
      </w:r>
      <w:r w:rsidR="00110BAC">
        <w:t xml:space="preserve"> </w:t>
      </w:r>
      <w:r w:rsidR="0005238F">
        <w:t xml:space="preserve"> 2016.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3B1274" w:rsidR="00A96759">
      <w:pPr>
        <w:pStyle w:val="Tijeloteksta"/>
        <w:numPr>
          <w:ilvl w:val="0"/>
          <w:numId w:val="3"/>
        </w:numPr>
        <w:jc w:val="left"/>
      </w:pPr>
      <w:r>
        <w:t>Dužnik</w:t>
      </w:r>
      <w:r w:rsidR="00145AC1">
        <w:t xml:space="preserve"> </w:t>
      </w:r>
      <w:r w:rsidR="0091477E">
        <w:t xml:space="preserve">– </w:t>
      </w:r>
      <w:r w:rsidR="00514A33" w:rsidRPr="00514A33">
        <w:t>DRAVA d.d. za proizvodnju, trgovinu i usl</w:t>
      </w:r>
      <w:r w:rsidR="00514A33">
        <w:t>uge, Osijek, S. Radića 15,</w:t>
      </w:r>
    </w:p>
    <w:p w:rsidRDefault="004B741D" w:rsidP="00693CCD" w:rsidR="009807E2">
      <w:pPr>
        <w:pStyle w:val="Tijeloteksta"/>
        <w:numPr>
          <w:ilvl w:val="0"/>
          <w:numId w:val="3"/>
        </w:numPr>
        <w:jc w:val="left"/>
      </w:pPr>
      <w:r>
        <w:t>Privremeni stečajni upravitelj</w:t>
      </w:r>
      <w:r w:rsidR="00CE5F96">
        <w:t xml:space="preserve"> </w:t>
      </w:r>
    </w:p>
    <w:p w:rsidRDefault="00CE5F96" w:rsidP="00693CCD" w:rsidR="003B1274">
      <w:pPr>
        <w:pStyle w:val="Tijeloteksta"/>
        <w:numPr>
          <w:ilvl w:val="0"/>
          <w:numId w:val="3"/>
        </w:numPr>
      </w:pPr>
      <w:proofErr w:type="spellStart"/>
      <w:r>
        <w:t>zz</w:t>
      </w:r>
      <w:proofErr w:type="spellEnd"/>
      <w:r>
        <w:t xml:space="preserve"> dužnika </w:t>
      </w:r>
      <w:r w:rsidR="00514A33" w:rsidRPr="00514A33">
        <w:t xml:space="preserve">Snježana Alerić, Osijek, Ul. Š. </w:t>
      </w:r>
      <w:proofErr w:type="spellStart"/>
      <w:r w:rsidR="00514A33" w:rsidRPr="00514A33">
        <w:t>Petofia</w:t>
      </w:r>
      <w:proofErr w:type="spellEnd"/>
      <w:r w:rsidR="00514A33" w:rsidRPr="00514A33">
        <w:t xml:space="preserve"> 206d</w:t>
      </w:r>
      <w:r w:rsidR="00D34AB1" w:rsidRPr="00167A69">
        <w:t>,</w:t>
      </w:r>
    </w:p>
    <w:p w:rsidRDefault="00FA7476" w:rsidP="00693CCD" w:rsidR="00693CCD">
      <w:pPr>
        <w:pStyle w:val="Tijeloteksta"/>
        <w:numPr>
          <w:ilvl w:val="0"/>
          <w:numId w:val="3"/>
        </w:numPr>
      </w:pPr>
      <w:r>
        <w:t xml:space="preserve">ŽDO </w:t>
      </w:r>
      <w:r w:rsidR="00D34AB1">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514A33">
        <w:t>15</w:t>
      </w:r>
      <w:r w:rsidR="005A2B23">
        <w:t>/12</w:t>
      </w:r>
      <w:r>
        <w:t xml:space="preserve">  </w:t>
      </w:r>
    </w:p>
    <w:p w:rsidRDefault="00145AC1" w:rsidP="004B741D" w:rsidR="00145AC1">
      <w:pPr>
        <w:pStyle w:val="Tijeloteksta"/>
        <w:ind w:left="360"/>
        <w:jc w:val="left"/>
      </w:pPr>
    </w:p>
    <w:p w:rsidRDefault="004B741D" w:rsidP="004B741D" w:rsidR="004B741D"/>
    <w:sectPr w:rsidSect="00FA7476" w:rsidR="004B741D">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6631" w:rsidR="00886631">
      <w:r>
        <w:separator/>
      </w:r>
    </w:p>
  </w:endnote>
  <w:endnote w:id="0" w:type="continuationSeparator">
    <w:p w:rsidRDefault="00886631" w:rsidR="008866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6631" w:rsidR="00886631">
      <w:r>
        <w:separator/>
      </w:r>
    </w:p>
  </w:footnote>
  <w:footnote w:id="0" w:type="continuationSeparator">
    <w:p w:rsidRDefault="00886631" w:rsidR="008866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5238F"/>
    <w:rsid w:val="0005396D"/>
    <w:rsid w:val="00086232"/>
    <w:rsid w:val="000954F9"/>
    <w:rsid w:val="000C20F1"/>
    <w:rsid w:val="000E414B"/>
    <w:rsid w:val="000F0279"/>
    <w:rsid w:val="000F0356"/>
    <w:rsid w:val="00110BAC"/>
    <w:rsid w:val="00145AC1"/>
    <w:rsid w:val="00150C53"/>
    <w:rsid w:val="0016016C"/>
    <w:rsid w:val="00163019"/>
    <w:rsid w:val="00165932"/>
    <w:rsid w:val="00167A69"/>
    <w:rsid w:val="00191536"/>
    <w:rsid w:val="0019752C"/>
    <w:rsid w:val="001A0170"/>
    <w:rsid w:val="001A6201"/>
    <w:rsid w:val="001B0601"/>
    <w:rsid w:val="001C0C1A"/>
    <w:rsid w:val="001E1345"/>
    <w:rsid w:val="001E75FC"/>
    <w:rsid w:val="001F6982"/>
    <w:rsid w:val="0021394F"/>
    <w:rsid w:val="002142C7"/>
    <w:rsid w:val="00223C8E"/>
    <w:rsid w:val="002776A9"/>
    <w:rsid w:val="00283B8F"/>
    <w:rsid w:val="00291B9C"/>
    <w:rsid w:val="002B391B"/>
    <w:rsid w:val="002B7ED8"/>
    <w:rsid w:val="002C11B9"/>
    <w:rsid w:val="002C1C79"/>
    <w:rsid w:val="002D0B19"/>
    <w:rsid w:val="002D6CCC"/>
    <w:rsid w:val="003039C2"/>
    <w:rsid w:val="00305243"/>
    <w:rsid w:val="00313F98"/>
    <w:rsid w:val="00316CAA"/>
    <w:rsid w:val="00322675"/>
    <w:rsid w:val="00327B99"/>
    <w:rsid w:val="00330C4A"/>
    <w:rsid w:val="00364EA4"/>
    <w:rsid w:val="00366021"/>
    <w:rsid w:val="00371963"/>
    <w:rsid w:val="003B0E86"/>
    <w:rsid w:val="003B1274"/>
    <w:rsid w:val="003B12C2"/>
    <w:rsid w:val="003B750E"/>
    <w:rsid w:val="003C5CF7"/>
    <w:rsid w:val="003D65A3"/>
    <w:rsid w:val="003D77DD"/>
    <w:rsid w:val="003E08E5"/>
    <w:rsid w:val="003E147C"/>
    <w:rsid w:val="003F28A4"/>
    <w:rsid w:val="00402DA3"/>
    <w:rsid w:val="00423DEC"/>
    <w:rsid w:val="00444367"/>
    <w:rsid w:val="004522DB"/>
    <w:rsid w:val="004561BB"/>
    <w:rsid w:val="00473416"/>
    <w:rsid w:val="00475271"/>
    <w:rsid w:val="00476667"/>
    <w:rsid w:val="004806AD"/>
    <w:rsid w:val="00497410"/>
    <w:rsid w:val="004B3AD4"/>
    <w:rsid w:val="004B741D"/>
    <w:rsid w:val="004D55B0"/>
    <w:rsid w:val="004E5065"/>
    <w:rsid w:val="004E6A2B"/>
    <w:rsid w:val="004F5248"/>
    <w:rsid w:val="00500BBD"/>
    <w:rsid w:val="00503ADF"/>
    <w:rsid w:val="0051031E"/>
    <w:rsid w:val="00514A33"/>
    <w:rsid w:val="00514AC6"/>
    <w:rsid w:val="00515D89"/>
    <w:rsid w:val="00530D29"/>
    <w:rsid w:val="005520C4"/>
    <w:rsid w:val="0055624C"/>
    <w:rsid w:val="00561BA4"/>
    <w:rsid w:val="0058778A"/>
    <w:rsid w:val="005919D1"/>
    <w:rsid w:val="00594138"/>
    <w:rsid w:val="005A0210"/>
    <w:rsid w:val="005A2B23"/>
    <w:rsid w:val="005A43B2"/>
    <w:rsid w:val="005B403D"/>
    <w:rsid w:val="005C6A7D"/>
    <w:rsid w:val="005D085C"/>
    <w:rsid w:val="005D097C"/>
    <w:rsid w:val="005E0ADC"/>
    <w:rsid w:val="005F6804"/>
    <w:rsid w:val="00603122"/>
    <w:rsid w:val="00607E75"/>
    <w:rsid w:val="006235FB"/>
    <w:rsid w:val="00630062"/>
    <w:rsid w:val="006521CB"/>
    <w:rsid w:val="00654243"/>
    <w:rsid w:val="006606AB"/>
    <w:rsid w:val="00663082"/>
    <w:rsid w:val="00680601"/>
    <w:rsid w:val="00684480"/>
    <w:rsid w:val="0068526F"/>
    <w:rsid w:val="00693CCD"/>
    <w:rsid w:val="006A56C2"/>
    <w:rsid w:val="006C4BD9"/>
    <w:rsid w:val="006F1090"/>
    <w:rsid w:val="006F202F"/>
    <w:rsid w:val="007028A7"/>
    <w:rsid w:val="007242CD"/>
    <w:rsid w:val="00725641"/>
    <w:rsid w:val="00725CAF"/>
    <w:rsid w:val="00744607"/>
    <w:rsid w:val="0074711B"/>
    <w:rsid w:val="00767D6C"/>
    <w:rsid w:val="00773E30"/>
    <w:rsid w:val="00794B6A"/>
    <w:rsid w:val="007C1241"/>
    <w:rsid w:val="007C6A1F"/>
    <w:rsid w:val="007F3066"/>
    <w:rsid w:val="007F79B0"/>
    <w:rsid w:val="00802A25"/>
    <w:rsid w:val="008043BF"/>
    <w:rsid w:val="0080666F"/>
    <w:rsid w:val="00826EFF"/>
    <w:rsid w:val="00845777"/>
    <w:rsid w:val="00857D02"/>
    <w:rsid w:val="008737C5"/>
    <w:rsid w:val="00886631"/>
    <w:rsid w:val="0088689D"/>
    <w:rsid w:val="008977A5"/>
    <w:rsid w:val="008C05DC"/>
    <w:rsid w:val="008D3BDD"/>
    <w:rsid w:val="008E6DE9"/>
    <w:rsid w:val="008E7022"/>
    <w:rsid w:val="008F2F74"/>
    <w:rsid w:val="009001D6"/>
    <w:rsid w:val="00903B85"/>
    <w:rsid w:val="0091477E"/>
    <w:rsid w:val="00914ECE"/>
    <w:rsid w:val="00931C98"/>
    <w:rsid w:val="00935547"/>
    <w:rsid w:val="009357CA"/>
    <w:rsid w:val="00942EF5"/>
    <w:rsid w:val="00961D63"/>
    <w:rsid w:val="0096470F"/>
    <w:rsid w:val="00965D46"/>
    <w:rsid w:val="00967DC7"/>
    <w:rsid w:val="009807E2"/>
    <w:rsid w:val="00980E54"/>
    <w:rsid w:val="00994095"/>
    <w:rsid w:val="009A4C63"/>
    <w:rsid w:val="009B28F2"/>
    <w:rsid w:val="009B3AE3"/>
    <w:rsid w:val="009C13EB"/>
    <w:rsid w:val="00A025E8"/>
    <w:rsid w:val="00A02D61"/>
    <w:rsid w:val="00A07AC6"/>
    <w:rsid w:val="00A26F3B"/>
    <w:rsid w:val="00A273DF"/>
    <w:rsid w:val="00A402F9"/>
    <w:rsid w:val="00A51687"/>
    <w:rsid w:val="00A711AA"/>
    <w:rsid w:val="00A91ED3"/>
    <w:rsid w:val="00A96759"/>
    <w:rsid w:val="00AB56F9"/>
    <w:rsid w:val="00AC6DA2"/>
    <w:rsid w:val="00AD24AA"/>
    <w:rsid w:val="00AD486B"/>
    <w:rsid w:val="00AE5BDD"/>
    <w:rsid w:val="00B03ECC"/>
    <w:rsid w:val="00B2754A"/>
    <w:rsid w:val="00B30AB7"/>
    <w:rsid w:val="00B336FC"/>
    <w:rsid w:val="00B41F77"/>
    <w:rsid w:val="00B41F79"/>
    <w:rsid w:val="00B830D8"/>
    <w:rsid w:val="00B91974"/>
    <w:rsid w:val="00BC33DE"/>
    <w:rsid w:val="00BC5925"/>
    <w:rsid w:val="00BD06A3"/>
    <w:rsid w:val="00BD19B1"/>
    <w:rsid w:val="00BE1D31"/>
    <w:rsid w:val="00BF08D2"/>
    <w:rsid w:val="00BF1081"/>
    <w:rsid w:val="00C15361"/>
    <w:rsid w:val="00C2217D"/>
    <w:rsid w:val="00C2311B"/>
    <w:rsid w:val="00C234D6"/>
    <w:rsid w:val="00C3548B"/>
    <w:rsid w:val="00C47B7A"/>
    <w:rsid w:val="00C67A6B"/>
    <w:rsid w:val="00C72BAC"/>
    <w:rsid w:val="00C9197B"/>
    <w:rsid w:val="00CA5EA9"/>
    <w:rsid w:val="00CB5B8B"/>
    <w:rsid w:val="00CB6CD7"/>
    <w:rsid w:val="00CD7910"/>
    <w:rsid w:val="00CE5F96"/>
    <w:rsid w:val="00CF4431"/>
    <w:rsid w:val="00D04A04"/>
    <w:rsid w:val="00D178DC"/>
    <w:rsid w:val="00D217E4"/>
    <w:rsid w:val="00D34AB1"/>
    <w:rsid w:val="00D4535A"/>
    <w:rsid w:val="00D46D73"/>
    <w:rsid w:val="00D64559"/>
    <w:rsid w:val="00D74802"/>
    <w:rsid w:val="00D85A5F"/>
    <w:rsid w:val="00D86163"/>
    <w:rsid w:val="00DA1254"/>
    <w:rsid w:val="00DB7572"/>
    <w:rsid w:val="00DC1AD9"/>
    <w:rsid w:val="00DC512B"/>
    <w:rsid w:val="00DC7346"/>
    <w:rsid w:val="00DC7BF5"/>
    <w:rsid w:val="00DE58F9"/>
    <w:rsid w:val="00E034DC"/>
    <w:rsid w:val="00E04AF2"/>
    <w:rsid w:val="00E129EE"/>
    <w:rsid w:val="00E1321F"/>
    <w:rsid w:val="00E23DB3"/>
    <w:rsid w:val="00E33E37"/>
    <w:rsid w:val="00E3683E"/>
    <w:rsid w:val="00E430E2"/>
    <w:rsid w:val="00E55AA4"/>
    <w:rsid w:val="00E6718C"/>
    <w:rsid w:val="00E70800"/>
    <w:rsid w:val="00E85837"/>
    <w:rsid w:val="00EB3D75"/>
    <w:rsid w:val="00ED0232"/>
    <w:rsid w:val="00ED6358"/>
    <w:rsid w:val="00ED6A93"/>
    <w:rsid w:val="00F24386"/>
    <w:rsid w:val="00F24F23"/>
    <w:rsid w:val="00F32BFD"/>
    <w:rsid w:val="00F46C79"/>
    <w:rsid w:val="00F5709C"/>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B41F77"/>
    <w:rPr>
      <w:color w:val="808080"/>
      <w:bdr w:space="0" w:sz="0" w:color="auto" w:val="none"/>
      <w:shd w:fill="CCFFFF" w:color="auto" w:val="clear"/>
    </w:rPr>
  </w:style>
  <w:style w:customStyle="true" w:styleId="eSPISCCParagraphDefaultFont" w:type="character">
    <w:name w:val="eSPIS_CC_Paragraph Default Font"/>
    <w:basedOn w:val="Zadanifontodlomka"/>
    <w:rsid w:val="00B41F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1F77"/>
    <w:rPr>
      <w:bdr w:space="0" w:sz="0" w:color="auto" w:val="none"/>
      <w:shd w:fill="FFFFCC" w:color="auto" w:val="clear"/>
      <w:lang w:val="hr-HR"/>
    </w:rPr>
  </w:style>
  <w:style w:customStyle="true" w:styleId="PozadinaSvijetloCrvena" w:type="character">
    <w:name w:val="Pozadina_SvijetloCrvena"/>
    <w:basedOn w:val="eSPISCCParagraphDefaultFont"/>
    <w:rsid w:val="00B41F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1F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B41F77"/>
    <w:rPr>
      <w:color w:val="808080"/>
      <w:bdr w:color="auto" w:space="0" w:sz="0" w:val="none"/>
      <w:shd w:color="auto" w:fill="CCFFFF" w:val="clear"/>
    </w:rPr>
  </w:style>
  <w:style w:customStyle="1" w:styleId="eSPISCCParagraphDefaultFont" w:type="character">
    <w:name w:val="eSPIS_CC_Paragraph Default Font"/>
    <w:basedOn w:val="Zadanifontodlomka"/>
    <w:rsid w:val="00B41F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1F77"/>
    <w:rPr>
      <w:bdr w:color="auto" w:space="0" w:sz="0" w:val="none"/>
      <w:shd w:color="auto" w:fill="FFFFCC" w:val="clear"/>
      <w:lang w:val="hr-HR"/>
    </w:rPr>
  </w:style>
  <w:style w:customStyle="1" w:styleId="PozadinaSvijetloCrvena" w:type="character">
    <w:name w:val="Pozadina_SvijetloCrvena"/>
    <w:basedOn w:val="eSPISCCParagraphDefaultFont"/>
    <w:rsid w:val="00B41F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1F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2016.</izvorni_sadrzaj>
    <derivirana_varijabla naziv="DomainObject.DatumDonosenjaOdluke_1">15.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870</izvorni_sadrzaj>
    <derivirana_varijabla naziv="DomainObject.Predmet.Broj_1">870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St-870/2016</izvorni_sadrzaj>
    <derivirana_varijabla naziv="DomainObject.Predmet.OznakaBroj_1">St-870/2016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DRAVA d.d. za proizvodnju, trgovinu i usluge</izvorni_sadrzaj>
    <derivirana_varijabla naziv="DomainObject.Predmet.ProtustrankaFormated_1">  DRAVA d.d. za proizvodnju, trgovinu i usluge</derivirana_varijabla>
  </DomainObject.Predmet.ProtustrankaFormated>
  <DomainObject.Predmet.ProtustrankaFormatedOIB>
    <izvorni_sadrzaj>  DRAVA d.d. za proizvodnju, trgovinu i usluge, OIB 75091025739</izvorni_sadrzaj>
    <derivirana_varijabla naziv="DomainObject.Predmet.ProtustrankaFormatedOIB_1">  DRAVA d.d. za proizvodnju, trgovinu i usluge, OIB 75091025739</derivirana_varijabla>
  </DomainObject.Predmet.ProtustrankaFormatedOIB>
  <DomainObject.Predmet.ProtustrankaFormatedWithAdress>
    <izvorni_sadrzaj> DRAVA d.d. za proizvodnju, trgovinu i usluge, Stjepana Radića 15, 31000 Osijek</izvorni_sadrzaj>
    <derivirana_varijabla naziv="DomainObject.Predmet.ProtustrankaFormatedWithAdress_1"> DRAVA d.d. za proizvodnju, trgovinu i usluge, Stjepana Radića 15, 31000 Osijek</derivirana_varijabla>
  </DomainObject.Predmet.ProtustrankaFormatedWithAdress>
  <DomainObject.Predmet.ProtustrankaFormatedWithAdressOIB>
    <izvorni_sadrzaj> DRAVA d.d. za proizvodnju, trgovinu i usluge, OIB 75091025739, Stjepana Radića 15, 31000 Osijek</izvorni_sadrzaj>
    <derivirana_varijabla naziv="DomainObject.Predmet.ProtustrankaFormatedWithAdressOIB_1"> DRAVA d.d. za proizvodnju, trgovinu i usluge, OIB 75091025739, Stjepana Radića 15, 31000 Osijek</derivirana_varijabla>
  </DomainObject.Predmet.ProtustrankaFormatedWithAdressOIB>
  <DomainObject.Predmet.ProtustrankaWithAdress>
    <izvorni_sadrzaj>DRAVA d.d. za proizvodnju, trgovinu i usluge Stjepana Radića 15, 31000 Osijek</izvorni_sadrzaj>
    <derivirana_varijabla naziv="DomainObject.Predmet.ProtustrankaWithAdress_1">DRAVA d.d. za proizvodnju, trgovinu i usluge Stjepana Radića 15, 31000 Osijek</derivirana_varijabla>
  </DomainObject.Predmet.ProtustrankaWithAdress>
  <DomainObject.Predmet.ProtustrankaWithAdressOIB>
    <izvorni_sadrzaj>DRAVA d.d. za proizvodnju, trgovinu i usluge, OIB 75091025739, Stjepana Radića 15, 31000 Osijek</izvorni_sadrzaj>
    <derivirana_varijabla naziv="DomainObject.Predmet.ProtustrankaWithAdressOIB_1">DRAVA d.d. za proizvodnju, trgovinu i usluge, OIB 75091025739, Stjepana Radića 15, 31000 Osijek</derivirana_varijabla>
  </DomainObject.Predmet.ProtustrankaWithAdressOIB>
  <DomainObject.Predmet.ProtustrankaNazivFormated>
    <izvorni_sadrzaj>DRAVA d.d. za proizvodnju, trgovinu i usluge</izvorni_sadrzaj>
    <derivirana_varijabla naziv="DomainObject.Predmet.ProtustrankaNazivFormated_1">DRAVA d.d. za proizvodnju, trgovinu i usluge</derivirana_varijabla>
  </DomainObject.Predmet.ProtustrankaNazivFormated>
  <DomainObject.Predmet.ProtustrankaNazivFormatedOIB>
    <izvorni_sadrzaj>DRAVA d.d. za proizvodnju, trgovinu i usluge, OIB 75091025739</izvorni_sadrzaj>
    <derivirana_varijabla naziv="DomainObject.Predmet.ProtustrankaNazivFormatedOIB_1">DRAVA d.d. za proizvodnju, trgovinu i usluge, OIB 75091025739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DRAVA d.d. za proizvodnju, trgovinu i usluge</item>
    </izvorni_sadrzaj>
    <derivirana_varijabla naziv="DomainObject.Predmet.ProtuStrankaListFormated_1">
      <item>DRAVA d.d. za proizvodnju, trgovinu i usluge</item>
    </derivirana_varijabla>
  </DomainObject.Predmet.ProtuStrankaListFormated>
  <DomainObject.Predmet.ProtuStrankaListFormatedOIB>
    <izvorni_sadrzaj>
      <item>DRAVA d.d. za proizvodnju, trgovinu i usluge, OIB 75091025739</item>
    </izvorni_sadrzaj>
    <derivirana_varijabla naziv="DomainObject.Predmet.ProtuStrankaListFormatedOIB_1">
      <item>DRAVA d.d. za proizvodnju, trgovinu i usluge, OIB 75091025739</item>
    </derivirana_varijabla>
  </DomainObject.Predmet.ProtuStrankaListFormatedOIB>
  <DomainObject.Predmet.ProtuStrankaListFormatedWithAdress>
    <izvorni_sadrzaj>
      <item>DRAVA d.d. za proizvodnju, trgovinu i usluge, Stjepana Radića 15, 31000 Osijek</item>
    </izvorni_sadrzaj>
    <derivirana_varijabla naziv="DomainObject.Predmet.ProtuStrankaListFormatedWithAdress_1">
      <item>DRAVA d.d. za proizvodnju, trgovinu i usluge, Stjepana Radića 15, 31000 Osijek</item>
    </derivirana_varijabla>
  </DomainObject.Predmet.ProtuStrankaListFormatedWithAdress>
  <DomainObject.Predmet.ProtuStrankaListFormatedWithAdressOIB>
    <izvorni_sadrzaj>
      <item>DRAVA d.d. za proizvodnju, trgovinu i usluge, OIB 75091025739, Stjepana Radića 15, 31000 Osijek</item>
    </izvorni_sadrzaj>
    <derivirana_varijabla naziv="DomainObject.Predmet.ProtuStrankaListFormatedWithAdressOIB_1">
      <item>DRAVA d.d. za proizvodnju, trgovinu i usluge, OIB 75091025739, Stjepana Radića 15, 31000 Osijek</item>
    </derivirana_varijabla>
  </DomainObject.Predmet.ProtuStrankaListFormatedWithAdressOIB>
  <DomainObject.Predmet.ProtuStrankaListNazivFormated>
    <izvorni_sadrzaj>
      <item>DRAVA d.d. za proizvodnju, trgovinu i usluge</item>
    </izvorni_sadrzaj>
    <derivirana_varijabla naziv="DomainObject.Predmet.ProtuStrankaListNazivFormated_1">
      <item>DRAVA d.d. za proizvodnju, trgovinu i usluge</item>
    </derivirana_varijabla>
  </DomainObject.Predmet.ProtuStrankaListNazivFormated>
  <DomainObject.Predmet.ProtuStrankaListNazivFormatedOIB>
    <izvorni_sadrzaj>
      <item>DRAVA d.d. za proizvodnju, trgovinu i usluge, OIB 75091025739</item>
    </izvorni_sadrzaj>
    <derivirana_varijabla naziv="DomainObject.Predmet.ProtuStrankaListNazivFormatedOIB_1">
      <item>DRAVA d.d. za proizvodnju, trgovinu i usluge, OIB 75091025739</item>
    </derivirana_varijabla>
  </DomainObject.Predmet.ProtuStrankaListNazivFormatedOIB>
  <DomainObject.Predmet.OstaliListFormated>
    <izvorni_sadrzaj>
      <item>ŽDO GUO OSIJEK</item>
      <item>Snježana Alerić</item>
    </izvorni_sadrzaj>
    <derivirana_varijabla naziv="DomainObject.Predmet.OstaliListFormated_1">
      <item>ŽDO GUO OSIJEK</item>
      <item>Snježana Alerić</item>
    </derivirana_varijabla>
  </DomainObject.Predmet.OstaliListFormated>
  <DomainObject.Predmet.OstaliListFormatedOIB>
    <izvorni_sadrzaj>
      <item>ŽDO GUO OSIJEK, OIB 61379160880</item>
      <item>Snježana Alerić, OIB 11184860259</item>
    </izvorni_sadrzaj>
    <derivirana_varijabla naziv="DomainObject.Predmet.OstaliListFormatedOIB_1">
      <item>ŽDO GUO OSIJEK, OIB 61379160880</item>
      <item>Snježana Alerić, OIB 11184860259</item>
    </derivirana_varijabla>
  </DomainObject.Predmet.OstaliListFormatedOIB>
  <DomainObject.Predmet.OstaliListFormatedWithAdress>
    <izvorni_sadrzaj>
      <item>ŽDO GUO OSIJEK</item>
      <item>Snježana Alerić, Ulica Šándora Petöfia 206d, 31000 Osijek</item>
    </izvorni_sadrzaj>
    <derivirana_varijabla naziv="DomainObject.Predmet.OstaliListFormatedWithAdress_1">
      <item>ŽDO GUO OSIJEK</item>
      <item>Snježana Alerić, Ulica Šándora Petöfia 206d, 31000 Osijek</item>
    </derivirana_varijabla>
  </DomainObject.Predmet.OstaliListFormatedWithAdress>
  <DomainObject.Predmet.OstaliListFormatedWithAdressOIB>
    <izvorni_sadrzaj>
      <item>ŽDO GUO OSIJEK, OIB 61379160880</item>
      <item>Snježana Alerić, OIB 11184860259, Ulica Šándora Petöfia 206d, 31000 Osijek</item>
    </izvorni_sadrzaj>
    <derivirana_varijabla naziv="DomainObject.Predmet.OstaliListFormatedWithAdressOIB_1">
      <item>ŽDO GUO OSIJEK, OIB 61379160880</item>
      <item>Snježana Alerić, OIB 11184860259, Ulica Šándora Petöfia 206d, 31000 Osijek</item>
    </derivirana_varijabla>
  </DomainObject.Predmet.OstaliListFormatedWithAdressOIB>
  <DomainObject.Predmet.OstaliListNazivFormated>
    <izvorni_sadrzaj>
      <item>ŽDO GUO OSIJEK</item>
      <item>Snježana Alerić</item>
    </izvorni_sadrzaj>
    <derivirana_varijabla naziv="DomainObject.Predmet.OstaliListNazivFormated_1">
      <item>ŽDO GUO OSIJEK</item>
      <item>Snježana Alerić</item>
    </derivirana_varijabla>
  </DomainObject.Predmet.OstaliListNazivFormated>
  <DomainObject.Predmet.OstaliListNazivFormatedOIB>
    <izvorni_sadrzaj>
      <item>ŽDO GUO OSIJEK, OIB 61379160880</item>
      <item>Snježana Alerić, OIB 11184860259</item>
    </izvorni_sadrzaj>
    <derivirana_varijabla naziv="DomainObject.Predmet.OstaliListNazivFormatedOIB_1">
      <item>ŽDO GUO OSIJEK, OIB 61379160880</item>
      <item>Snježana Alerić, OIB 11184860259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DRAVA d.d. za proizvodnju, trgovinu i usluge</izvorni_sadrzaj>
    <derivirana_varijabla naziv="DomainObject.Predmet.ProtustrankaIDrugi_1">DRAVA d.d.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DRAVA d.d. za proizvodnju, trgovinu i usluge, OIB 75091025739, Stjepana Radića 15, 31000 Osijek</izvorni_sadrzaj>
    <derivirana_varijabla naziv="DomainObject.Predmet.ProtustrankaIDrugiAdressOIB_1">DRAVA d.d. za proizvodnju, trgovinu i usluge, OIB 75091025739, Stjepana Radića 15,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DRAVA d.d. za proizvodnju, trgovinu i usluge</item>
      <item>ŽDO GUO OSIJEK</item>
      <item>Snježana Alerić</item>
    </izvorni_sadrzaj>
    <derivirana_varijabla naziv="DomainObject.Predmet.SudioniciListNaziv_1">
      <item>FINA RC OSIJEK</item>
      <item>DRAVA d.d. za proizvodnju, trgovinu i usluge</item>
      <item>ŽDO GUO OSIJEK</item>
      <item>Snježana Alerić</item>
    </derivirana_varijabla>
  </DomainObject.Predmet.SudioniciListNaziv>
  <DomainObject.Predmet.SudioniciListAdressOIB>
    <izvorni_sadrzaj>
      <item>FINA RC OSIJEK, OIB 85821130368</item>
      <item>DRAVA d.d. za proizvodnju, trgovinu i usluge, OIB 75091025739, Stjepana Radića 15,31000 Osijek</item>
      <item>ŽDO GUO OSIJEK, OIB 61379160880</item>
      <item>Snježana Alerić, OIB 11184860259, Ulica Šándora Petöfia 206d,31000 Osijek</item>
    </izvorni_sadrzaj>
    <derivirana_varijabla naziv="DomainObject.Predmet.SudioniciListAdressOIB_1">
      <item>FINA RC OSIJEK, OIB 85821130368</item>
      <item>DRAVA d.d. za proizvodnju, trgovinu i usluge, OIB 75091025739, Stjepana Radića 15,31000 Osijek</item>
      <item>ŽDO GUO OSIJEK, OIB 61379160880</item>
      <item>Snježana Alerić, OIB 11184860259, Ulica Šándora Petöfia 206d,31000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75091025739</item>
      <item>, OIB 61379160880</item>
      <item>, OIB 11184860259</item>
    </izvorni_sadrzaj>
    <derivirana_varijabla naziv="DomainObject.Predmet.SudioniciListNazivOIB_1">
      <item>, OIB 85821130368</item>
      <item>, OIB 75091025739</item>
      <item>, OIB 61379160880</item>
      <item>, OIB 11184860259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A3B56C-3A77-44EA-81CC-F711259D1B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5563</properties:Characters>
  <properties:Lines>149</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2016-11-15T10:07:00Z</dcterms:created>
  <dc:creator>hermanj</dc:creator>
  <cp:lastModifiedBy>Snježana Markotić Jurić</cp:lastModifiedBy>
  <cp:lastPrinted>2016-11-15T10:07:00Z</cp:lastPrinted>
  <dcterms:modified xmlns:xsi="http://www.w3.org/2001/XMLSchema-instance" xsi:type="dcterms:W3CDTF">2016-11-15T10:57:00Z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