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88ef" w14:paraId="6ee88ef" w:rsidRDefault="00336A69" w:rsidP="00336A69" w:rsidR="00336A69" w:rsidRPr="00594D50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594D50">
        <w:rPr>
          <w:bCs/>
          <w:sz w:val="24"/>
          <w:szCs w:val="24"/>
          <w:lang w:val="hr-HR"/>
        </w:rPr>
        <w:t xml:space="preserve">                </w:t>
      </w:r>
      <w:r w:rsidRPr="00594D50"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4D50">
        <w:rPr>
          <w:bCs/>
          <w:sz w:val="24"/>
          <w:szCs w:val="24"/>
          <w:lang w:val="hr-HR"/>
        </w:rPr>
        <w:tab/>
      </w:r>
      <w:r w:rsidRPr="00594D50"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REPUBLIKA HRVATSKA</w:t>
      </w: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pt-BR"/>
        </w:rPr>
        <w:t>TRGOVA</w:t>
      </w:r>
      <w:r w:rsidRPr="00594D50">
        <w:rPr>
          <w:sz w:val="24"/>
          <w:szCs w:val="24"/>
          <w:lang w:val="hr-HR"/>
        </w:rPr>
        <w:t>Č</w:t>
      </w:r>
      <w:r w:rsidRPr="00594D50">
        <w:rPr>
          <w:sz w:val="24"/>
          <w:szCs w:val="24"/>
          <w:lang w:val="pt-BR"/>
        </w:rPr>
        <w:t>KI SUD U VARA</w:t>
      </w:r>
      <w:r w:rsidRPr="00594D50">
        <w:rPr>
          <w:sz w:val="24"/>
          <w:szCs w:val="24"/>
          <w:lang w:val="hr-HR"/>
        </w:rPr>
        <w:t>Ž</w:t>
      </w:r>
      <w:r w:rsidRPr="00594D50">
        <w:rPr>
          <w:sz w:val="24"/>
          <w:szCs w:val="24"/>
          <w:lang w:val="pt-BR"/>
        </w:rPr>
        <w:t>DINU</w:t>
      </w:r>
    </w:p>
    <w:p w:rsidRDefault="00336A69" w:rsidP="00336A69" w:rsidR="00336A69" w:rsidRPr="00594D50">
      <w:pPr>
        <w:rPr>
          <w:bCs/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  </w:t>
      </w:r>
      <w:r w:rsidRPr="00594D50">
        <w:rPr>
          <w:sz w:val="24"/>
          <w:szCs w:val="24"/>
          <w:lang w:val="pt-BR"/>
        </w:rPr>
        <w:t>B. Radić 2</w:t>
      </w:r>
      <w:r w:rsidRPr="00594D50">
        <w:rPr>
          <w:bCs/>
          <w:sz w:val="24"/>
          <w:szCs w:val="24"/>
          <w:lang w:val="hr-HR"/>
        </w:rPr>
        <w:t xml:space="preserve">   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594D50" w:rsidRPr="00594D50">
        <w:rPr>
          <w:sz w:val="24"/>
          <w:szCs w:val="24"/>
        </w:rPr>
        <w:t>MED I MLIJEKO d.o.o., Ulica Kralja Tomislava 22, Križevci, OIB: 12539307723</w:t>
      </w:r>
      <w:r w:rsidRPr="00594D50">
        <w:rPr>
          <w:sz w:val="24"/>
          <w:szCs w:val="24"/>
        </w:rPr>
        <w:t xml:space="preserve">, </w:t>
      </w:r>
      <w:r w:rsidR="00594D50" w:rsidRPr="00594D50">
        <w:rPr>
          <w:sz w:val="24"/>
          <w:szCs w:val="24"/>
        </w:rPr>
        <w:t>30. listopada</w:t>
      </w:r>
      <w:r w:rsidRPr="00594D50">
        <w:rPr>
          <w:sz w:val="24"/>
          <w:szCs w:val="24"/>
        </w:rPr>
        <w:t xml:space="preserve"> 2017.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594D50" w:rsidRPr="00594D50">
        <w:rPr>
          <w:sz w:val="24"/>
          <w:szCs w:val="24"/>
        </w:rPr>
        <w:t>MED I MLIJEKO d.o.o., Ulica Kralja Tomislava 22, Križevci, OIB: 12539307723</w:t>
      </w:r>
      <w:r w:rsidRPr="00594D50">
        <w:rPr>
          <w:sz w:val="24"/>
          <w:szCs w:val="24"/>
        </w:rPr>
        <w:t xml:space="preserve">, iznosi </w:t>
      </w:r>
      <w:r w:rsidR="00594D50" w:rsidRPr="00594D50">
        <w:rPr>
          <w:sz w:val="24"/>
          <w:szCs w:val="24"/>
        </w:rPr>
        <w:t>130.373,74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594D50" w:rsidRPr="00594D50">
        <w:rPr>
          <w:sz w:val="24"/>
          <w:szCs w:val="24"/>
        </w:rPr>
        <w:t>MED I MLIJEKO d.o.o., Križevci, OIB: 12539307723</w:t>
      </w:r>
      <w:r w:rsidRPr="00594D50">
        <w:rPr>
          <w:sz w:val="24"/>
          <w:szCs w:val="24"/>
        </w:rPr>
        <w:t xml:space="preserve">, </w:t>
      </w:r>
      <w:r w:rsidR="00594D50" w:rsidRPr="00594D50">
        <w:rPr>
          <w:sz w:val="24"/>
          <w:szCs w:val="24"/>
          <w:u w:val="single"/>
        </w:rPr>
        <w:t>Marko Celovec iz Križevaca, Ulica kralja P. Krešimira 33, OIB: 57469133568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9C72C0" w:rsidRPr="00594D50">
        <w:rPr>
          <w:sz w:val="24"/>
          <w:szCs w:val="24"/>
        </w:rPr>
        <w:t>394</w:t>
      </w:r>
      <w:r w:rsidR="00E1782B" w:rsidRPr="00594D50">
        <w:rPr>
          <w:sz w:val="24"/>
          <w:szCs w:val="24"/>
        </w:rPr>
        <w:t>17.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>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594D50">
        <w:rPr>
          <w:sz w:val="24"/>
          <w:szCs w:val="24"/>
          <w:lang w:val="hr-HR"/>
        </w:rPr>
        <w:t>19. listopada</w:t>
      </w:r>
      <w:r w:rsidRPr="00594D50">
        <w:rPr>
          <w:sz w:val="24"/>
          <w:szCs w:val="24"/>
          <w:lang w:val="hr-HR"/>
        </w:rPr>
        <w:t xml:space="preserve"> 2017.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594D50" w:rsidRPr="00594D50">
        <w:rPr>
          <w:sz w:val="24"/>
          <w:szCs w:val="24"/>
        </w:rPr>
        <w:t>MED I MLIJEKO d.o.o., Ulica Kralja Tomislava 22, Križevci, OIB: 12539307723</w:t>
      </w:r>
      <w:r w:rsidRPr="00594D50">
        <w:rPr>
          <w:sz w:val="24"/>
          <w:szCs w:val="24"/>
        </w:rPr>
        <w:t xml:space="preserve"> na dan </w:t>
      </w:r>
      <w:r w:rsidR="00594D50">
        <w:rPr>
          <w:sz w:val="24"/>
          <w:szCs w:val="24"/>
        </w:rPr>
        <w:t>17. listopada</w:t>
      </w:r>
      <w:r w:rsidRPr="00594D50">
        <w:rPr>
          <w:sz w:val="24"/>
          <w:szCs w:val="24"/>
        </w:rPr>
        <w:t xml:space="preserve"> 2017. u Očevidniku redoslijeda osnova za plaćanje ima evidentirane neizvršene osnove za plaćanje u ukupnom iznosu </w:t>
      </w:r>
      <w:r w:rsidR="00594D50">
        <w:rPr>
          <w:sz w:val="24"/>
          <w:szCs w:val="24"/>
        </w:rPr>
        <w:t>130.373,74</w:t>
      </w:r>
      <w:r w:rsidRPr="00594D50">
        <w:rPr>
          <w:sz w:val="24"/>
          <w:szCs w:val="24"/>
        </w:rPr>
        <w:t xml:space="preserve"> 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U Varaždinu, </w:t>
      </w:r>
      <w:r w:rsidR="00594D50">
        <w:rPr>
          <w:sz w:val="24"/>
          <w:szCs w:val="24"/>
          <w:lang w:val="hr-HR"/>
        </w:rPr>
        <w:t>30. listopada</w:t>
      </w:r>
      <w:r w:rsidR="00E1782B" w:rsidRPr="00594D50">
        <w:rPr>
          <w:sz w:val="24"/>
          <w:szCs w:val="24"/>
          <w:lang w:val="hr-HR"/>
        </w:rPr>
        <w:t xml:space="preserve"> 2017.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BA168E" w:rsidRPr="00BA168E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  <w:t>Poslovni broj: 4 St-</w:t>
    </w:r>
    <w:r w:rsidR="00594D50">
      <w:rPr>
        <w:sz w:val="24"/>
        <w:szCs w:val="24"/>
      </w:rPr>
      <w:t>537/17-3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241104"/>
    <w:rsid w:val="00336A69"/>
    <w:rsid w:val="00594D50"/>
    <w:rsid w:val="006D7283"/>
    <w:rsid w:val="00797787"/>
    <w:rsid w:val="009C72C0"/>
    <w:rsid w:val="00BA168E"/>
    <w:rsid w:val="00D95EE1"/>
    <w:rsid w:val="00E1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D7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28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28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28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28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D7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28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283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28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28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St-537/2017-3</izvorni_sadrzaj>
    <derivirana_varijabla naziv="DomainObject.Oznaka_1">St-537/2017-3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 I MLIJEKO d.o.o. za poljoprivrednu proizvodnju, trgovinu i usluge zastupanog po punomoćniku Marko Celovec</izvorni_sadrzaj>
    <derivirana_varijabla naziv="DomainObject.Predmet.ProtustrankaFormated_1">  MED I MLIJEKO d.o.o. za poljoprivrednu proizvodnju, trgovinu i usluge zastupanog po punomoćniku Marko Celovec</derivirana_varijabla>
  </DomainObject.Predmet.ProtustrankaFormated>
  <DomainObject.Predmet.ProtustrankaFormatedOIB>
    <izvorni_sadrzaj>  MED I MLIJEKO d.o.o. za poljoprivrednu proizvodnju, trgovinu i usluge, OIB 12539307723 zastupanog po punomoćniku Marko Celovec</izvorni_sadrzaj>
    <derivirana_varijabla naziv="DomainObject.Predmet.ProtustrankaFormatedOIB_1">  MED I MLIJEKO d.o.o. za poljoprivrednu proizvodnju, trgovinu i usluge, OIB 12539307723 zastupanog po punomoćniku Marko Celovec</derivirana_varijabla>
  </DomainObject.Predmet.ProtustrankaFormatedOIB>
  <DomainObject.Predmet.ProtustrankaFormatedWithAdress>
    <izvorni_sadrzaj> MED I MLIJEKO d.o.o. za poljoprivrednu proizvodnju, trgovinu i usluge, Ulica Kralja Tomislava 22, 48260 Križevci zastupanog po punomoćniku Marko Celovec</izvorni_sadrzaj>
    <derivirana_varijabla naziv="DomainObject.Predmet.ProtustrankaFormatedWithAdress_1"> MED I MLIJEKO d.o.o. za poljoprivrednu proizvodnju, trgovinu i usluge, Ulica Kralja Tomislava 22, 48260 Križevci zastupanog po punomoćniku Marko Celovec</derivirana_varijabla>
  </DomainObject.Predmet.ProtustrankaFormatedWithAdress>
  <DomainObject.Predmet.ProtustrankaFormatedWithAdressOIB>
    <izvorni_sadrzaj> MED I MLIJEKO d.o.o. za poljoprivrednu proizvodnju, trgovinu i usluge, OIB 12539307723, Ulica Kralja Tomislava 22, 48260 Križevci zastupanog po punomoćniku Marko Celovec</izvorni_sadrzaj>
    <derivirana_varijabla naziv="DomainObject.Predmet.ProtustrankaFormatedWithAdressOIB_1"> MED I MLIJEKO d.o.o. za poljoprivrednu proizvodnju, trgovinu i usluge, OIB 12539307723, Ulica Kralja Tomislava 22, 48260 Križevci zastupanog po punomoćniku Marko Celovec</derivirana_varijabla>
  </DomainObject.Predmet.ProtustrankaFormatedWithAdressOIB>
  <DomainObject.Predmet.ProtustrankaWithAdress>
    <izvorni_sadrzaj>MED I MLIJEKO d.o.o. za poljoprivrednu proizvodnju, trgovinu i usluge Ulica Kralja Tomislava 22, 48260 Križevci</izvorni_sadrzaj>
    <derivirana_varijabla naziv="DomainObject.Predmet.ProtustrankaWithAdress_1">MED I MLIJEKO d.o.o. za poljoprivrednu proizvodnju, trgovinu i usluge Ulica Kralja Tomislava 22, 48260 Križevci</derivirana_varijabla>
  </DomainObject.Predmet.ProtustrankaWithAdress>
  <DomainObject.Predmet.ProtustrankaWithAdressOIB>
    <izvorni_sadrzaj>MED I MLIJEKO d.o.o. za poljoprivrednu proizvodnju, trgovinu i usluge, OIB 12539307723, Ulica Kralja Tomislava 22, 48260 Križevci</izvorni_sadrzaj>
    <derivirana_varijabla naziv="DomainObject.Predmet.ProtustrankaWithAdressOIB_1">MED I MLIJEKO d.o.o. za poljoprivrednu proizvodnju, trgovinu i usluge, OIB 12539307723, Ulica Kralja Tomislava 22, 48260 Križevci</derivirana_varijabla>
  </DomainObject.Predmet.ProtustrankaWithAdressOIB>
  <DomainObject.Predmet.ProtustrankaNazivFormated>
    <izvorni_sadrzaj>MED I MLIJEKO d.o.o. za poljoprivrednu proizvodnju, trgovinu i usluge</izvorni_sadrzaj>
    <derivirana_varijabla naziv="DomainObject.Predmet.ProtustrankaNazivFormated_1">MED I MLIJEKO d.o.o. za poljoprivrednu proizvodnju, trgovinu i usluge</derivirana_varijabla>
  </DomainObject.Predmet.ProtustrankaNazivFormated>
  <DomainObject.Predmet.ProtustrankaNazivFormatedOIB>
    <izvorni_sadrzaj>MED I MLIJEKO d.o.o. za poljoprivrednu proizvodnju, trgovinu i usluge, OIB 12539307723</izvorni_sadrzaj>
    <derivirana_varijabla naziv="DomainObject.Predmet.ProtustrankaNazivFormatedOIB_1">MED I MLIJEKO d.o.o. za poljoprivrednu proizvodnju, trgovinu i usluge, OIB 12539307723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130373.74</izvorni_sadrzaj>
    <derivirana_varijabla naziv="DomainObject.Predmet.TrenutnaVrijednost_1">130373.74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 I MLIJEKO d.o.o. za poljoprivrednu proizvodnju, trgovinu i usluge zastupanog po punomoćniku Marko Celovec</item>
    </izvorni_sadrzaj>
    <derivirana_varijabla naziv="DomainObject.Predmet.ProtuStrankaListFormated_1">
      <item>MED I MLIJEKO d.o.o. za poljoprivrednu proizvodnju, trgovinu i usluge zastupanog po punomoćniku Marko Celovec</item>
    </derivirana_varijabla>
  </DomainObject.Predmet.ProtuStrankaListFormated>
  <DomainObject.Predmet.ProtuStrankaListFormatedOIB>
    <izvorni_sadrzaj>
      <item>MED I MLIJEKO d.o.o. za poljoprivrednu proizvodnju, trgovinu i usluge, OIB 12539307723 zastupanog po punomoćniku Marko Celovec</item>
    </izvorni_sadrzaj>
    <derivirana_varijabla naziv="DomainObject.Predmet.ProtuStrankaListFormatedOIB_1">
      <item>MED I MLIJEKO d.o.o. za poljoprivrednu proizvodnju, trgovinu i usluge, OIB 12539307723 zastupanog po punomoćniku Marko Celovec</item>
    </derivirana_varijabla>
  </DomainObject.Predmet.ProtuStrankaListFormatedOIB>
  <DomainObject.Predmet.ProtuStrankaListFormatedWithAdress>
    <izvorni_sadrzaj>
      <item>MED I MLIJEKO d.o.o. za poljoprivrednu proizvodnju, trgovinu i usluge, Ulica Kralja Tomislava 22, 48260 Križevci zastupanog po punomoćniku Marko Celovec</item>
    </izvorni_sadrzaj>
    <derivirana_varijabla naziv="DomainObject.Predmet.ProtuStrankaListFormatedWithAdress_1">
      <item>MED I MLIJEKO d.o.o. za poljoprivrednu proizvodnju, trgovinu i usluge, Ulica Kralja Tomislava 22, 48260 Križevci zastupanog po punomoćniku Marko Celovec</item>
    </derivirana_varijabla>
  </DomainObject.Predmet.ProtuStrankaListFormatedWithAdress>
  <DomainObject.Predmet.ProtuStrankaListFormatedWithAdressOIB>
    <izvorni_sadrzaj>
      <item>MED I MLIJEKO d.o.o. za poljoprivrednu proizvodnju, trgovinu i usluge, OIB 12539307723, Ulica Kralja Tomislava 22, 48260 Križevci zastupanog po punomoćniku Marko Celovec</item>
    </izvorni_sadrzaj>
    <derivirana_varijabla naziv="DomainObject.Predmet.ProtuStrankaListFormatedWithAdressOIB_1">
      <item>MED I MLIJEKO d.o.o. za poljoprivrednu proizvodnju, trgovinu i usluge, OIB 12539307723, Ulica Kralja Tomislava 22, 48260 Križevci zastupanog po punomoćniku Marko Celovec</item>
    </derivirana_varijabla>
  </DomainObject.Predmet.ProtuStrankaListFormatedWithAdressOIB>
  <DomainObject.Predmet.ProtuStrankaListNazivFormated>
    <izvorni_sadrzaj>
      <item>MED I MLIJEKO d.o.o. za poljoprivrednu proizvodnju, trgovinu i usluge</item>
    </izvorni_sadrzaj>
    <derivirana_varijabla naziv="DomainObject.Predmet.ProtuStrankaListNazivFormated_1">
      <item>MED I MLIJEKO d.o.o. za poljoprivrednu proizvodnju, trgovinu i usluge</item>
    </derivirana_varijabla>
  </DomainObject.Predmet.ProtuStrankaListNazivFormated>
  <DomainObject.Predmet.ProtuStrankaListNazivFormatedOIB>
    <izvorni_sadrzaj>
      <item>MED I MLIJEKO d.o.o. za poljoprivrednu proizvodnju, trgovinu i usluge, OIB 12539307723</item>
    </izvorni_sadrzaj>
    <derivirana_varijabla naziv="DomainObject.Predmet.ProtuStrankaListNazivFormatedOIB_1">
      <item>MED I MLIJEKO d.o.o. za poljoprivrednu proizvodnju, trgovinu i usluge, OIB 12539307723</item>
    </derivirana_varijabla>
  </DomainObject.Predmet.ProtuStrankaListNazivFormatedOIB>
  <DomainObject.Predmet.OstaliListFormated>
    <izvorni_sadrzaj>
      <item>Sudski registar</item>
      <item>Marko Celovec punomoćnik sudionika u postupku MED I MLIJEKO d.o.o. za poljoprivrednu proizvodnju, trgovinu i usluge</item>
    </izvorni_sadrzaj>
    <derivirana_varijabla naziv="DomainObject.Predmet.OstaliListFormated_1">
      <item>Sudski registar</item>
      <item>Marko Celovec punomoćnik sudionika u postupku MED I MLIJEKO d.o.o. za poljoprivrednu proizvodnju, trgovinu i usluge</item>
    </derivirana_varijabla>
  </DomainObject.Predmet.OstaliListFormated>
  <DomainObject.Predmet.OstaliListFormatedOIB>
    <izvorni_sadrzaj>
      <item>Sudski registar</item>
      <item>Marko Celovec, OIB 57469133568 punomoćnik sudionika u postupku MED I MLIJEKO d.o.o. za poljoprivrednu proizvodnju, trgovinu i usluge</item>
    </izvorni_sadrzaj>
    <derivirana_varijabla naziv="DomainObject.Predmet.OstaliListFormatedOIB_1">
      <item>Sudski registar</item>
      <item>Marko Celovec, OIB 57469133568 punomoćnik sudionika u postupku MED I MLIJEKO d.o.o. za poljoprivrednu proizvodnju, trgovinu i usluge</item>
    </derivirana_varijabla>
  </DomainObject.Predmet.OstaliListFormatedOIB>
  <DomainObject.Predmet.OstaliListFormatedWithAdress>
    <izvorni_sadrzaj>
      <item>Sudski registar</item>
      <item>Marko Celovec, Ulica Kralja Petra Krešimira 33, 48260 Križevci punomoćnik sudionika u postupku MED I MLIJEKO d.o.o. za poljoprivrednu proizvodnju, trgovinu i usluge</item>
    </izvorni_sadrzaj>
    <derivirana_varijabla naziv="DomainObject.Predmet.OstaliListFormatedWithAdress_1">
      <item>Sudski registar</item>
      <item>Marko Celovec, Ulica Kralja Petra Krešimira 33, 48260 Križevci punomoćnik sudionika u postupku MED I MLIJEKO d.o.o. za poljoprivrednu proizvodnju, trgovinu i usluge</item>
    </derivirana_varijabla>
  </DomainObject.Predmet.OstaliListFormatedWithAdress>
  <DomainObject.Predmet.OstaliListFormatedWithAdressOIB>
    <izvorni_sadrzaj>
      <item>Sudski registar</item>
      <item>Marko Celovec, OIB 57469133568, Ulica Kralja Petra Krešimira 33, 48260 Križevci punomoćnik sudionika u postupku MED I MLIJEKO d.o.o. za poljoprivrednu proizvodnju, trgovinu i usluge</item>
    </izvorni_sadrzaj>
    <derivirana_varijabla naziv="DomainObject.Predmet.OstaliListFormatedWithAdressOIB_1">
      <item>Sudski registar</item>
      <item>Marko Celovec, OIB 57469133568, Ulica Kralja Petra Krešimira 33, 48260 Križevci punomoćnik sudionika u postupku MED I MLIJEKO d.o.o. za poljoprivrednu proizvodnju, trgovinu i usluge</item>
    </derivirana_varijabla>
  </DomainObject.Predmet.OstaliListFormatedWithAdressOIB>
  <DomainObject.Predmet.OstaliListNazivFormated>
    <izvorni_sadrzaj>
      <item>Sudski registar</item>
      <item>Marko Celovec</item>
    </izvorni_sadrzaj>
    <derivirana_varijabla naziv="DomainObject.Predmet.OstaliListNazivFormated_1">
      <item>Sudski registar</item>
      <item>Marko Celovec</item>
    </derivirana_varijabla>
  </DomainObject.Predmet.OstaliListNazivFormated>
  <DomainObject.Predmet.OstaliListNazivFormatedOIB>
    <izvorni_sadrzaj>
      <item>Sudski registar</item>
      <item>Marko Celovec, OIB 57469133568</item>
    </izvorni_sadrzaj>
    <derivirana_varijabla naziv="DomainObject.Predmet.OstaliListNazivFormatedOIB_1">
      <item>Sudski registar</item>
      <item>Marko Celovec, OIB 57469133568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St-537/2017-3</izvorni_sadrzaj>
    <derivirana_varijabla naziv="DomainObject.PoslovniBrojDokumenta_1">St-537/2017-3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 I MLIJEKO d.o.o. za poljoprivrednu proizvodnju, trgovinu i usluge</izvorni_sadrzaj>
    <derivirana_varijabla naziv="DomainObject.Predmet.ProtustrankaIDrugi_1">MED I MLIJEKO d.o.o. za poljoprivrednu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 I MLIJEKO d.o.o. za poljoprivrednu proizvodnju, trgovinu i usluge, OIB 12539307723, Ulica Kralja Tomislava 22, 48260 Križevci</izvorni_sadrzaj>
    <derivirana_varijabla naziv="DomainObject.Predmet.ProtustrankaIDrugiAdressOIB_1">MED I MLIJEKO d.o.o. za poljoprivrednu proizvodnju, trgovinu i usluge, OIB 12539307723, Ulica Kralja Tomislava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 I MLIJEKO d.o.o. za poljoprivrednu proizvodnju, trgovinu i usluge</item>
      <item>Sudski registar</item>
      <item>Marko Celovec</item>
    </izvorni_sadrzaj>
    <derivirana_varijabla naziv="DomainObject.Predmet.SudioniciListNaziv_1">
      <item>Financijska agencija</item>
      <item>MED I MLIJEKO d.o.o. za poljoprivrednu proizvodnju, trgovinu i usluge</item>
      <item>Sudski registar</item>
      <item>Marko Celovec</item>
    </derivirana_varijabla>
  </DomainObject.Predmet.SudioniciListNaziv>
  <DomainObject.Predmet.SudioniciListAdressOIB>
    <izvorni_sadrzaj>
      <item>Financijska agencija, OIB 85821130368, Ulica grada Vukovara 70,10000 Zagreb</item>
      <item>MED I MLIJEKO d.o.o. za poljoprivrednu proizvodnju, trgovinu i usluge, OIB 12539307723, Ulica Kralja Tomislava 22,48260 Križevci</item>
      <item>Sudski registar</item>
      <item>Marko Celovec, OIB 57469133568, Ulica Kralja Petra Krešimira 33,48260 Križevci</item>
    </izvorni_sadrzaj>
    <derivirana_varijabla naziv="DomainObject.Predmet.SudioniciListAdressOIB_1">
      <item>Financijska agencija, OIB 85821130368, Ulica grada Vukovara 70,10000 Zagreb</item>
      <item>MED I MLIJEKO d.o.o. za poljoprivrednu proizvodnju, trgovinu i usluge, OIB 12539307723, Ulica Kralja Tomislava 22,48260 Križevci</item>
      <item>Sudski registar</item>
      <item>Marko Celovec, OIB 57469133568, Ulica Kralja Petra Krešimira 33,48260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12539307723</item>
      <item>, OIB null</item>
      <item>, OIB 57469133568</item>
    </izvorni_sadrzaj>
    <derivirana_varijabla naziv="DomainObject.Predmet.SudioniciListNazivOIB_1">
      <item>, OIB 85821130368</item>
      <item>, OIB 12539307723</item>
      <item>, OIB null</item>
      <item>, OIB 57469133568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2532</properties:Characters>
  <properties:Lines>81</properties:Lines>
  <properties:Paragraphs>18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2017-07-19T08:04:00Z</cp:lastPrinted>
  <dcterms:modified xmlns:xsi="http://www.w3.org/2001/XMLSchema-instance" xsi:type="dcterms:W3CDTF">2017-10-30T12:52:00Z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St-537/2017-3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