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a85c" w14:paraId="0fba85c" w:rsidRDefault="002B20B8" w:rsidP="002B20B8" w:rsidR="002B20B8">
      <w:pPr>
        <w:jc w:val="right"/>
        <w:outlineLvl w:val="0"/>
        <w15:collapsed w:val="false"/>
      </w:pPr>
      <w:bookmarkStart w:name="_GoBack" w:id="0"/>
      <w:bookmarkEnd w:id="0"/>
      <w:r>
        <w:t>Poslovni broj: 1 St-569/16-3</w:t>
      </w:r>
    </w:p>
    <w:p w:rsidRDefault="002B20B8" w:rsidP="002B20B8" w:rsidR="002B20B8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0B8" w:rsidP="00202E97" w:rsidR="002B20B8">
      <w:pPr>
        <w:pStyle w:val="Bezproreda"/>
      </w:pPr>
      <w:r>
        <w:t xml:space="preserve">         REPUBLIKA HRVATSKA</w:t>
      </w:r>
    </w:p>
    <w:p w:rsidRDefault="002B20B8" w:rsidP="00202E97" w:rsidR="002B20B8">
      <w:pPr>
        <w:pStyle w:val="Bezproreda"/>
      </w:pPr>
      <w:r>
        <w:t xml:space="preserve"> TRGOVAČKI SUD U VARAŽDINU</w:t>
      </w:r>
    </w:p>
    <w:p w:rsidRDefault="002B20B8" w:rsidP="00202E97" w:rsidR="002B20B8">
      <w:pPr>
        <w:pStyle w:val="Bezproreda"/>
      </w:pPr>
      <w:r>
        <w:t xml:space="preserve">       </w:t>
      </w:r>
      <w:r w:rsidR="00202E97">
        <w:t xml:space="preserve">              </w:t>
      </w:r>
      <w:r>
        <w:t xml:space="preserve">  B. Radić 2</w:t>
      </w:r>
    </w:p>
    <w:p w:rsidRDefault="002B20B8" w:rsidP="00202E97" w:rsidR="002B20B8"/>
    <w:p w:rsidRDefault="002B20B8" w:rsidP="002B20B8" w:rsidR="002B20B8" w:rsidRPr="00202E97">
      <w:pPr>
        <w:jc w:val="both"/>
        <w:rPr>
          <w:lang w:val="en-US"/>
        </w:rPr>
      </w:pPr>
      <w:r>
        <w:tab/>
        <w:t xml:space="preserve"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INSULA d.o.o., OIB: </w:t>
      </w:r>
      <w:r w:rsidR="00202E97">
        <w:t>0</w:t>
      </w:r>
      <w:r>
        <w:t>3639369527 sa sjedištem, u 40315 Murskom Središću, Matije Gupca 44, dana 06. travnja 2016. godine, temeljem čl. 430. Stečajnog zakona ("Narodne novine" 71/15, u daljnjem tekstu SZ) objavljuje slijedeći</w:t>
      </w:r>
    </w:p>
    <w:p w:rsidRDefault="002B20B8" w:rsidP="00202E97" w:rsidR="002B20B8" w:rsidRPr="00202E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B20B8" w:rsidP="002B20B8" w:rsidR="002B20B8" w:rsidRPr="00202E97">
      <w:pPr>
        <w:jc w:val="both"/>
        <w:rPr>
          <w:lang w:val="en-US"/>
        </w:rPr>
      </w:pPr>
      <w:r>
        <w:tab/>
        <w:t xml:space="preserve">I/ Utvrđuje se da ukupni iznos evidentiranog duga dužnika INSULA d.o.o., OIB: </w:t>
      </w:r>
      <w:r w:rsidR="00202E97">
        <w:t>0</w:t>
      </w:r>
      <w:r>
        <w:t>3639369527, sa sjedištem u 40315 Murskom Središću, Matije Gupca 44, iznosi 573.360,62 kn.</w:t>
      </w:r>
    </w:p>
    <w:p w:rsidRDefault="002B20B8" w:rsidP="002B20B8" w:rsidR="002B20B8">
      <w:pPr>
        <w:jc w:val="both"/>
      </w:pPr>
      <w:r>
        <w:tab/>
        <w:t>II/ Poziva se osoba ovlaštena za zastupanje dužnika Drago Zadravec, OIB: 63862260835, Matije Gupca 44, 40315 M</w:t>
      </w:r>
      <w:r w:rsidR="00202E97">
        <w:t>ursko Središće</w:t>
      </w:r>
      <w:r>
        <w:t xml:space="preserve">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2B20B8" w:rsidP="002B20B8" w:rsidR="002B20B8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B20B8" w:rsidP="002B20B8" w:rsidR="002B20B8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B20B8" w:rsidP="002B20B8" w:rsidR="002B20B8">
      <w:pPr>
        <w:ind w:firstLine="720"/>
        <w:jc w:val="both"/>
      </w:pPr>
    </w:p>
    <w:p w:rsidRDefault="002B20B8" w:rsidP="00202E97" w:rsidR="002B20B8">
      <w:pPr>
        <w:ind w:firstLine="720"/>
        <w:jc w:val="both"/>
      </w:pPr>
      <w:r>
        <w:lastRenderedPageBreak/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B20B8" w:rsidP="00202E97" w:rsidR="002B20B8">
      <w:pPr>
        <w:jc w:val="center"/>
        <w:outlineLvl w:val="0"/>
      </w:pPr>
      <w:r>
        <w:t>Obrazloženje</w:t>
      </w:r>
    </w:p>
    <w:p w:rsidRDefault="002B20B8" w:rsidP="002B20B8" w:rsidR="002B20B8">
      <w:pPr>
        <w:jc w:val="both"/>
        <w:outlineLvl w:val="0"/>
      </w:pPr>
      <w:r>
        <w:tab/>
        <w:t xml:space="preserve">Dana 4. travnja 2016. godine, predlagatelj Financijska agencija, Regionalni centar Zagreb Podružnica Varaždin, podnio je prijedlog  za otvaranje stečajnog postupka nad dužnikom INSULA d.o.o., OIB: </w:t>
      </w:r>
      <w:r w:rsidR="00202E97">
        <w:t>0</w:t>
      </w:r>
      <w:r>
        <w:t>3639369527 sa sjedištem u 40315 Murskom Središću, Matije Gupca 44, navodeći da dužnik na dan 31. ožujka 2016. u Očevidniku redoslijeda osnova za plaćanje ima evidentirane neizvršene osnove za plaćanje u ukupnom iznosu od 573.360,62 kn te da dužnik nema zaposlenih.</w:t>
      </w:r>
    </w:p>
    <w:p w:rsidRDefault="002B20B8" w:rsidP="002B20B8" w:rsidR="002B20B8">
      <w:pPr>
        <w:jc w:val="both"/>
        <w:outlineLvl w:val="0"/>
      </w:pPr>
      <w:r>
        <w:tab/>
        <w:t>Stoga je sud sukladno čl. 430. i 431. SZ-a, odlučio kao u izreci.</w:t>
      </w:r>
    </w:p>
    <w:p w:rsidRDefault="002B20B8" w:rsidP="002B20B8" w:rsidR="002B20B8">
      <w:pPr>
        <w:jc w:val="center"/>
        <w:outlineLvl w:val="0"/>
      </w:pPr>
    </w:p>
    <w:p w:rsidRDefault="002B20B8" w:rsidP="002B20B8" w:rsidR="002B20B8">
      <w:pPr>
        <w:jc w:val="center"/>
        <w:outlineLvl w:val="0"/>
      </w:pPr>
      <w:r>
        <w:t>U Varaždinu, 6. travnja 2016. godine.</w:t>
      </w:r>
    </w:p>
    <w:p w:rsidRDefault="002B20B8" w:rsidP="002B20B8" w:rsidR="002B20B8">
      <w:pPr>
        <w:jc w:val="center"/>
        <w:outlineLvl w:val="0"/>
      </w:pPr>
    </w:p>
    <w:p w:rsidRDefault="002B20B8" w:rsidP="002B20B8" w:rsidR="002B20B8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B20B8" w:rsidP="002B20B8" w:rsidR="002B20B8">
      <w:pPr>
        <w:jc w:val="center"/>
        <w:outlineLvl w:val="0"/>
      </w:pPr>
    </w:p>
    <w:p w:rsidRDefault="002B20B8" w:rsidP="002B20B8" w:rsidR="002B20B8">
      <w:pPr>
        <w:ind w:firstLine="720" w:left="3600"/>
        <w:jc w:val="center"/>
        <w:outlineLvl w:val="0"/>
      </w:pPr>
      <w:r>
        <w:t>Sudska savjetnica</w:t>
      </w:r>
    </w:p>
    <w:p w:rsidRDefault="002B20B8" w:rsidP="002B20B8" w:rsidR="002B20B8">
      <w:pPr>
        <w:ind w:firstLine="720" w:left="3600"/>
        <w:jc w:val="center"/>
        <w:outlineLvl w:val="0"/>
      </w:pPr>
    </w:p>
    <w:p w:rsidRDefault="002B20B8" w:rsidP="002B20B8" w:rsidR="002B20B8">
      <w:pPr>
        <w:ind w:firstLine="720" w:left="3600"/>
        <w:jc w:val="center"/>
        <w:outlineLvl w:val="0"/>
      </w:pPr>
      <w:r>
        <w:t xml:space="preserve">  Janja Topol</w:t>
      </w:r>
    </w:p>
    <w:p w:rsidRDefault="002B20B8" w:rsidP="002B20B8" w:rsidR="002B20B8">
      <w:pPr>
        <w:ind w:firstLine="720" w:left="3600"/>
        <w:jc w:val="center"/>
        <w:outlineLvl w:val="0"/>
      </w:pPr>
    </w:p>
    <w:p w:rsidRDefault="002B20B8" w:rsidP="002B20B8" w:rsidR="002B20B8">
      <w:pPr>
        <w:outlineLvl w:val="0"/>
      </w:pPr>
    </w:p>
    <w:p w:rsidRDefault="002B20B8" w:rsidP="002B20B8" w:rsidR="002B20B8">
      <w:pPr>
        <w:outlineLvl w:val="0"/>
      </w:pPr>
    </w:p>
    <w:p w:rsidRDefault="002B20B8" w:rsidP="002B20B8" w:rsidR="002B20B8">
      <w:pPr>
        <w:outlineLvl w:val="0"/>
      </w:pPr>
    </w:p>
    <w:p w:rsidRDefault="002B20B8" w:rsidP="002B20B8" w:rsidR="002B20B8">
      <w:pPr>
        <w:outlineLvl w:val="0"/>
      </w:pPr>
    </w:p>
    <w:p w:rsidRDefault="002B20B8" w:rsidP="00202E97" w:rsidR="002B20B8" w:rsidRPr="00202E97">
      <w:pPr>
        <w:outlineLvl w:val="0"/>
      </w:pPr>
      <w:r>
        <w:t>DNA:</w:t>
      </w:r>
    </w:p>
    <w:p w:rsidRDefault="002B20B8" w:rsidP="002B20B8" w:rsidR="002B20B8">
      <w:r>
        <w:t>- e-Oglasna ploča suda</w:t>
      </w:r>
    </w:p>
    <w:p w:rsidRDefault="002B20B8" w:rsidP="002B20B8" w:rsidR="002B20B8"/>
    <w:p w:rsidRDefault="002B20B8" w:rsidP="002B20B8" w:rsidR="002B20B8"/>
    <w:p w:rsidRDefault="002B20B8" w:rsidP="002B20B8" w:rsidR="002B20B8"/>
    <w:p w:rsidRDefault="00AE649C" w:rsidP="00FA5B5E" w:rsidR="00AE649C" w:rsidRPr="00B76F3C">
      <w:pPr>
        <w:pStyle w:val="Naslov3"/>
      </w:pPr>
    </w:p>
    <w:p w:rsidRDefault="00202E9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2E97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0B8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54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St-569/2016-3</izvorni_sadrzaj>
    <derivirana_varijabla naziv="DomainObject.Oznaka_1">St-569/2016-3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St-569/2016</izvorni_sadrzaj>
    <derivirana_varijabla naziv="DomainObject.Predmet.OznakaBroj_1">St-569/2016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INSULA društvo s ograničenom odgovornošću za trgovinu i usluge</izvorni_sadrzaj>
    <derivirana_varijabla naziv="DomainObject.Predmet.ProtustrankaFormated_1">  INSULA društvo s ograničenom odgovornošću za trgovinu i usluge</derivirana_varijabla>
  </DomainObject.Predmet.ProtustrankaFormated>
  <DomainObject.Predmet.ProtustrankaFormatedOIB>
    <izvorni_sadrzaj>  INSULA društvo s ograničenom odgovornošću za trgovinu i usluge, OIB 03639369527</izvorni_sadrzaj>
    <derivirana_varijabla naziv="DomainObject.Predmet.ProtustrankaFormatedOIB_1">  INSULA društvo s ograničenom odgovornošću za trgovinu i usluge, OIB 03639369527</derivirana_varijabla>
  </DomainObject.Predmet.ProtustrankaFormatedOIB>
  <DomainObject.Predmet.ProtustrankaFormatedWithAdress>
    <izvorni_sadrzaj> INSULA društvo s ograničenom odgovornošću za trgovinu i usluge, Matije Gupca 44, 40315 Mursko Središće</izvorni_sadrzaj>
    <derivirana_varijabla naziv="DomainObject.Predmet.ProtustrankaFormatedWithAdress_1"> INSULA društvo s ograničenom odgovornošću za trgovinu i usluge, Matije Gupca 44, 40315 Mursko Središće</derivirana_varijabla>
  </DomainObject.Predmet.ProtustrankaFormatedWithAdress>
  <DomainObject.Predmet.ProtustrankaFormatedWithAdressOIB>
    <izvorni_sadrzaj> INSULA društvo s ograničenom odgovornošću za trgovinu i usluge, OIB 03639369527, Matije Gupca 44, 40315 Mursko Središće</izvorni_sadrzaj>
    <derivirana_varijabla naziv="DomainObject.Predmet.ProtustrankaFormatedWithAdressOIB_1"> INSULA društvo s ograničenom odgovornošću za trgovinu i usluge, OIB 03639369527, Matije Gupca 44, 40315 Mursko Središće</derivirana_varijabla>
  </DomainObject.Predmet.ProtustrankaFormatedWithAdressOIB>
  <DomainObject.Predmet.ProtustrankaWithAdress>
    <izvorni_sadrzaj>INSULA društvo s ograničenom odgovornošću za trgovinu i usluge Matije Gupca 44, 40315 Mursko Središće</izvorni_sadrzaj>
    <derivirana_varijabla naziv="DomainObject.Predmet.ProtustrankaWithAdress_1">INSULA društvo s ograničenom odgovornošću za trgovinu i usluge Matije Gupca 44, 40315 Mursko Središće</derivirana_varijabla>
  </DomainObject.Predmet.ProtustrankaWithAdress>
  <DomainObject.Predmet.ProtustrankaWithAdressOIB>
    <izvorni_sadrzaj>INSULA društvo s ograničenom odgovornošću za trgovinu i usluge, OIB 03639369527, Matije Gupca 44, 40315 Mursko Središće</izvorni_sadrzaj>
    <derivirana_varijabla naziv="DomainObject.Predmet.ProtustrankaWithAdressOIB_1">INSULA društvo s ograničenom odgovornošću za trgovinu i usluge, OIB 03639369527, Matije Gupca 44, 40315 Mursko Središće</derivirana_varijabla>
  </DomainObject.Predmet.ProtustrankaWithAdressOIB>
  <DomainObject.Predmet.ProtustrankaNazivFormated>
    <izvorni_sadrzaj>INSULA društvo s ograničenom odgovornošću za trgovinu i usluge</izvorni_sadrzaj>
    <derivirana_varijabla naziv="DomainObject.Predmet.ProtustrankaNazivFormated_1">INSULA društvo s ograničenom odgovornošću za trgovinu i usluge</derivirana_varijabla>
  </DomainObject.Predmet.ProtustrankaNazivFormated>
  <DomainObject.Predmet.ProtustrankaNazivFormatedOIB>
    <izvorni_sadrzaj>INSULA društvo s ograničenom odgovornošću za trgovinu i usluge, OIB 03639369527</izvorni_sadrzaj>
    <derivirana_varijabla naziv="DomainObject.Predmet.ProtustrankaNazivFormatedOIB_1">INSULA društvo s ograničenom odgovornošću za trgovinu i usluge, OIB 03639369527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573360.62</izvorni_sadrzaj>
    <derivirana_varijabla naziv="DomainObject.Predmet.TrenutnaVrijednost_1">573360.62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INSULA društvo s ograničenom odgovornošću za trgovinu i usluge</item>
    </izvorni_sadrzaj>
    <derivirana_varijabla naziv="DomainObject.Predmet.ProtuStrankaListFormated_1">
      <item>INSULA društvo s ograničenom odgovornošću za trgovinu i usluge</item>
    </derivirana_varijabla>
  </DomainObject.Predmet.ProtuStrankaListFormated>
  <DomainObject.Predmet.ProtuStrankaListFormatedOIB>
    <izvorni_sadrzaj>
      <item>INSULA društvo s ograničenom odgovornošću za trgovinu i usluge, OIB 03639369527</item>
    </izvorni_sadrzaj>
    <derivirana_varijabla naziv="DomainObject.Predmet.ProtuStrankaListFormatedOIB_1">
      <item>INSULA društvo s ograničenom odgovornošću za trgovinu i usluge, OIB 03639369527</item>
    </derivirana_varijabla>
  </DomainObject.Predmet.ProtuStrankaListFormatedOIB>
  <DomainObject.Predmet.ProtuStrankaListFormatedWithAdress>
    <izvorni_sadrzaj>
      <item>INSULA društvo s ograničenom odgovornošću za trgovinu i usluge, Matije Gupca 44, 40315 Mursko Središće</item>
    </izvorni_sadrzaj>
    <derivirana_varijabla naziv="DomainObject.Predmet.ProtuStrankaListFormatedWithAdress_1">
      <item>INSULA društvo s ograničenom odgovornošću za trgovinu i usluge, Matije Gupca 44, 40315 Mursko Središće</item>
    </derivirana_varijabla>
  </DomainObject.Predmet.ProtuStrankaListFormatedWithAdress>
  <DomainObject.Predmet.ProtuStrankaListFormatedWithAdressOIB>
    <izvorni_sadrzaj>
      <item>INSULA društvo s ograničenom odgovornošću za trgovinu i usluge, OIB 03639369527, Matije Gupca 44, 40315 Mursko Središće</item>
    </izvorni_sadrzaj>
    <derivirana_varijabla naziv="DomainObject.Predmet.ProtuStrankaListFormatedWithAdressOIB_1">
      <item>INSULA društvo s ograničenom odgovornošću za trgovinu i usluge, OIB 03639369527, Matije Gupca 44, 40315 Mursko Središće</item>
    </derivirana_varijabla>
  </DomainObject.Predmet.ProtuStrankaListFormatedWithAdressOIB>
  <DomainObject.Predmet.ProtuStrankaListNazivFormated>
    <izvorni_sadrzaj>
      <item>INSULA društvo s ograničenom odgovornošću za trgovinu i usluge</item>
    </izvorni_sadrzaj>
    <derivirana_varijabla naziv="DomainObject.Predmet.ProtuStrankaListNazivFormated_1">
      <item>INSULA društvo s ograničenom odgovornošću za trgovinu i usluge</item>
    </derivirana_varijabla>
  </DomainObject.Predmet.ProtuStrankaListNazivFormated>
  <DomainObject.Predmet.ProtuStrankaListNazivFormatedOIB>
    <izvorni_sadrzaj>
      <item>INSULA društvo s ograničenom odgovornošću za trgovinu i usluge, OIB 03639369527</item>
    </izvorni_sadrzaj>
    <derivirana_varijabla naziv="DomainObject.Predmet.ProtuStrankaListNazivFormatedOIB_1">
      <item>INSULA društvo s ograničenom odgovornošću za trgovinu i usluge, OIB 03639369527</item>
    </derivirana_varijabla>
  </DomainObject.Predmet.ProtuStrankaListNazivFormatedOIB>
  <DomainObject.Predmet.OstaliListFormated>
    <izvorni_sadrzaj>
      <item>Sudski registar</item>
      <item>DRAGO ZADRAVEC</item>
    </izvorni_sadrzaj>
    <derivirana_varijabla naziv="DomainObject.Predmet.OstaliListFormated_1">
      <item>Sudski registar</item>
      <item>DRAGO ZADRAVEC</item>
    </derivirana_varijabla>
  </DomainObject.Predmet.OstaliListFormated>
  <DomainObject.Predmet.OstaliListFormatedOIB>
    <izvorni_sadrzaj>
      <item>Sudski registar</item>
      <item>DRAGO ZADRAVEC</item>
    </izvorni_sadrzaj>
    <derivirana_varijabla naziv="DomainObject.Predmet.OstaliListFormatedOIB_1">
      <item>Sudski registar</item>
      <item>DRAGO ZADRAVEC</item>
    </derivirana_varijabla>
  </DomainObject.Predmet.OstaliListFormatedOIB>
  <DomainObject.Predmet.OstaliListFormatedWithAdress>
    <izvorni_sadrzaj>
      <item>Sudski registar, B.Radića 2, 42000 Varaždin</item>
      <item>DRAGO ZADRAVEC, MATIJE GUPCA 44, 40315 Mursko Središće</item>
    </izvorni_sadrzaj>
    <derivirana_varijabla naziv="DomainObject.Predmet.OstaliListFormatedWithAdress_1">
      <item>Sudski registar, B.Radića 2, 42000 Varaždin</item>
      <item>DRAGO ZADRAVEC, MATIJE GUPCA 44, 40315 Mursko Središće</item>
    </derivirana_varijabla>
  </DomainObject.Predmet.OstaliListFormatedWithAdress>
  <DomainObject.Predmet.OstaliListFormatedWithAdressOIB>
    <izvorni_sadrzaj>
      <item>Sudski registar, B.Radića 2, 42000 Varaždin</item>
      <item>DRAGO ZADRAVEC, MATIJE GUPCA 44, 40315 Mursko Središće</item>
    </izvorni_sadrzaj>
    <derivirana_varijabla naziv="DomainObject.Predmet.OstaliListFormatedWithAdressOIB_1">
      <item>Sudski registar, B.Radića 2, 42000 Varaždin</item>
      <item>DRAGO ZADRAVEC, MATIJE GUPCA 44, 40315 Mursko Središće</item>
    </derivirana_varijabla>
  </DomainObject.Predmet.OstaliListFormatedWithAdressOIB>
  <DomainObject.Predmet.OstaliListNazivFormated>
    <izvorni_sadrzaj>
      <item>Sudski registar</item>
      <item>DRAGO ZADRAVEC</item>
    </izvorni_sadrzaj>
    <derivirana_varijabla naziv="DomainObject.Predmet.OstaliListNazivFormated_1">
      <item>Sudski registar</item>
      <item>DRAGO ZADRAVEC</item>
    </derivirana_varijabla>
  </DomainObject.Predmet.OstaliListNazivFormated>
  <DomainObject.Predmet.OstaliListNazivFormatedOIB>
    <izvorni_sadrzaj>
      <item>Sudski registar</item>
      <item>DRAGO ZADRAVEC</item>
    </izvorni_sadrzaj>
    <derivirana_varijabla naziv="DomainObject.Predmet.OstaliListNazivFormatedOIB_1">
      <item>Sudski registar</item>
      <item>DRAGO ZADRAVEC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St-569/2016-3</izvorni_sadrzaj>
    <derivirana_varijabla naziv="DomainObject.PoslovniBrojDokumenta_1">St-569/2016-3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INSULA društvo s ograničenom odgovornošću za trgovinu i usluge</izvorni_sadrzaj>
    <derivirana_varijabla naziv="DomainObject.Predmet.ProtustrankaIDrugi_1">INSULA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INSULA društvo s ograničenom odgovornošću za trgovinu i usluge, OIB 03639369527, Matije Gupca 44, 40315 Mursko Središće</izvorni_sadrzaj>
    <derivirana_varijabla naziv="DomainObject.Predmet.ProtustrankaIDrugiAdressOIB_1">INSULA društvo s ograničenom odgovornošću za trgovinu i usluge, OIB 03639369527, Matije Gupca 44,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INSULA društvo s ograničenom odgovornošću za trgovinu i usluge</item>
      <item>Sudski registar</item>
      <item>DRAGO ZADRAVEC</item>
    </izvorni_sadrzaj>
    <derivirana_varijabla naziv="DomainObject.Predmet.SudioniciListNaziv_1">
      <item>Financijska agencija</item>
      <item>INSULA društvo s ograničenom odgovornošću za trgovinu i usluge</item>
      <item>Sudski registar</item>
      <item>DRAGO ZADRAVEC</item>
    </derivirana_varijabla>
  </DomainObject.Predmet.SudioniciListNaziv>
  <DomainObject.Predmet.SudioniciListAdressOIB>
    <izvorni_sadrzaj>
      <item>Financijska agencija, OIB 85821130368, Ulica grada Vukovara 70,10000 Zagreb</item>
      <item>INSULA društvo s ograničenom odgovornošću za trgovinu i usluge, OIB 03639369527, Matije Gupca 44,40315 Mursko Središće</item>
      <item>Sudski registar, B.Radića 2,42000 Varaždin</item>
      <item>DRAGO ZADRAVEC, MATIJE GUPCA 44,40315 Mursko Središće</item>
    </izvorni_sadrzaj>
    <derivirana_varijabla naziv="DomainObject.Predmet.SudioniciListAdressOIB_1">
      <item>Financijska agencija, OIB 85821130368, Ulica grada Vukovara 70,10000 Zagreb</item>
      <item>INSULA društvo s ograničenom odgovornošću za trgovinu i usluge, OIB 03639369527, Matije Gupca 44,40315 Mursko Središće</item>
      <item>Sudski registar, B.Radića 2,42000 Varaždin</item>
      <item>DRAGO ZADRAVEC, MATIJE GUPCA 44,40315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896A8D-CF2D-43A4-911E-D8ADD46FAB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480</properties:Words>
  <properties:Characters>2589</properties:Characters>
  <properties:Lines>70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2016-04-06T12:21:00Z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St-569/2016-3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